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79A" w:rsidRDefault="0080379A" w:rsidP="00DE223F">
      <w:pPr>
        <w:spacing w:after="0"/>
        <w:rPr>
          <w:rFonts w:ascii="Comic Sans MS" w:hAnsi="Comic Sans MS"/>
          <w:sz w:val="28"/>
          <w:szCs w:val="28"/>
        </w:rPr>
      </w:pPr>
      <w:r w:rsidRPr="00DE223F">
        <w:rPr>
          <w:rFonts w:ascii="Comic Sans MS" w:hAnsi="Comic Sans MS"/>
          <w:sz w:val="28"/>
          <w:szCs w:val="28"/>
        </w:rPr>
        <w:t>Aşağıdaki verilen yüzeylerin alanlarını birim kare üzerinden bulunuz.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03"/>
        <w:gridCol w:w="5303"/>
      </w:tblGrid>
      <w:tr w:rsidR="0080379A" w:rsidRPr="00E94C9B" w:rsidTr="00E94C9B">
        <w:tc>
          <w:tcPr>
            <w:tcW w:w="5303" w:type="dxa"/>
          </w:tcPr>
          <w:tbl>
            <w:tblPr>
              <w:tblpPr w:leftFromText="141" w:rightFromText="141" w:horzAnchor="margin" w:tblpY="377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509"/>
              <w:gridCol w:w="509"/>
              <w:gridCol w:w="509"/>
              <w:gridCol w:w="509"/>
              <w:gridCol w:w="510"/>
              <w:gridCol w:w="510"/>
            </w:tblGrid>
            <w:tr w:rsidR="0080379A" w:rsidRPr="00E94C9B" w:rsidTr="00E94C9B">
              <w:trPr>
                <w:trHeight w:val="219"/>
              </w:trPr>
              <w:tc>
                <w:tcPr>
                  <w:tcW w:w="5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  <w:tr w:rsidR="0080379A" w:rsidRPr="00E94C9B" w:rsidTr="00E94C9B">
              <w:trPr>
                <w:trHeight w:val="219"/>
              </w:trPr>
              <w:tc>
                <w:tcPr>
                  <w:tcW w:w="5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  <w:tr w:rsidR="0080379A" w:rsidRPr="00E94C9B" w:rsidTr="00E94C9B">
              <w:trPr>
                <w:trHeight w:val="229"/>
              </w:trPr>
              <w:tc>
                <w:tcPr>
                  <w:tcW w:w="5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  <w:tr w:rsidR="0080379A" w:rsidRPr="00E94C9B" w:rsidTr="00E94C9B">
              <w:trPr>
                <w:trHeight w:val="219"/>
              </w:trPr>
              <w:tc>
                <w:tcPr>
                  <w:tcW w:w="5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  <w:tr w:rsidR="0080379A" w:rsidRPr="00E94C9B" w:rsidTr="00E94C9B">
              <w:trPr>
                <w:trHeight w:val="219"/>
              </w:trPr>
              <w:tc>
                <w:tcPr>
                  <w:tcW w:w="5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  <w:tr w:rsidR="0080379A" w:rsidRPr="00E94C9B" w:rsidTr="00E94C9B">
              <w:trPr>
                <w:trHeight w:val="229"/>
              </w:trPr>
              <w:tc>
                <w:tcPr>
                  <w:tcW w:w="5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</w:tbl>
          <w:p w:rsidR="0080379A" w:rsidRPr="00E94C9B" w:rsidRDefault="0080379A" w:rsidP="00E94C9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  <w:p w:rsidR="0080379A" w:rsidRPr="00E94C9B" w:rsidRDefault="0080379A" w:rsidP="00E94C9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E94C9B">
              <w:rPr>
                <w:rFonts w:ascii="Comic Sans MS" w:hAnsi="Comic Sans MS"/>
                <w:sz w:val="28"/>
                <w:szCs w:val="28"/>
              </w:rPr>
              <w:t>…………….. birim kare</w:t>
            </w:r>
          </w:p>
        </w:tc>
        <w:tc>
          <w:tcPr>
            <w:tcW w:w="5303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746"/>
              <w:gridCol w:w="746"/>
              <w:gridCol w:w="746"/>
              <w:gridCol w:w="746"/>
            </w:tblGrid>
            <w:tr w:rsidR="0080379A" w:rsidRPr="00E94C9B" w:rsidTr="00E94C9B">
              <w:trPr>
                <w:trHeight w:val="178"/>
              </w:trPr>
              <w:tc>
                <w:tcPr>
                  <w:tcW w:w="7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80379A" w:rsidRPr="00E94C9B" w:rsidTr="00E94C9B">
              <w:trPr>
                <w:trHeight w:val="178"/>
              </w:trPr>
              <w:tc>
                <w:tcPr>
                  <w:tcW w:w="7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80379A" w:rsidRPr="00E94C9B" w:rsidTr="00E94C9B">
              <w:trPr>
                <w:trHeight w:val="186"/>
              </w:trPr>
              <w:tc>
                <w:tcPr>
                  <w:tcW w:w="7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80379A" w:rsidRPr="00E94C9B" w:rsidTr="00E94C9B">
              <w:trPr>
                <w:trHeight w:val="178"/>
              </w:trPr>
              <w:tc>
                <w:tcPr>
                  <w:tcW w:w="7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80379A" w:rsidRPr="00E94C9B" w:rsidTr="00E94C9B">
              <w:trPr>
                <w:trHeight w:val="178"/>
              </w:trPr>
              <w:tc>
                <w:tcPr>
                  <w:tcW w:w="7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80379A" w:rsidRPr="00E94C9B" w:rsidTr="00E94C9B">
              <w:trPr>
                <w:trHeight w:val="186"/>
              </w:trPr>
              <w:tc>
                <w:tcPr>
                  <w:tcW w:w="7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80379A" w:rsidRPr="00E94C9B" w:rsidTr="00E94C9B">
              <w:trPr>
                <w:trHeight w:val="178"/>
              </w:trPr>
              <w:tc>
                <w:tcPr>
                  <w:tcW w:w="7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80379A" w:rsidRPr="00E94C9B" w:rsidTr="00E94C9B">
              <w:trPr>
                <w:trHeight w:val="186"/>
              </w:trPr>
              <w:tc>
                <w:tcPr>
                  <w:tcW w:w="7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80379A" w:rsidRPr="00E94C9B" w:rsidTr="00E94C9B">
              <w:trPr>
                <w:trHeight w:val="186"/>
              </w:trPr>
              <w:tc>
                <w:tcPr>
                  <w:tcW w:w="7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80379A" w:rsidRPr="00E94C9B" w:rsidRDefault="0080379A" w:rsidP="00E94C9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E94C9B">
              <w:rPr>
                <w:rFonts w:ascii="Comic Sans MS" w:hAnsi="Comic Sans MS"/>
                <w:sz w:val="28"/>
                <w:szCs w:val="28"/>
              </w:rPr>
              <w:t>…… birim kare</w:t>
            </w:r>
          </w:p>
        </w:tc>
      </w:tr>
      <w:tr w:rsidR="0080379A" w:rsidRPr="00E94C9B" w:rsidTr="00E94C9B">
        <w:trPr>
          <w:trHeight w:val="3347"/>
        </w:trPr>
        <w:tc>
          <w:tcPr>
            <w:tcW w:w="5303" w:type="dxa"/>
          </w:tcPr>
          <w:p w:rsidR="0080379A" w:rsidRPr="00E94C9B" w:rsidRDefault="0080379A" w:rsidP="00E94C9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507"/>
              <w:gridCol w:w="507"/>
              <w:gridCol w:w="507"/>
              <w:gridCol w:w="507"/>
              <w:gridCol w:w="507"/>
              <w:gridCol w:w="507"/>
              <w:gridCol w:w="507"/>
              <w:gridCol w:w="507"/>
              <w:gridCol w:w="508"/>
              <w:gridCol w:w="508"/>
            </w:tblGrid>
            <w:tr w:rsidR="0080379A" w:rsidRPr="00E94C9B" w:rsidTr="00E94C9B"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  <w:tr w:rsidR="0080379A" w:rsidRPr="00E94C9B" w:rsidTr="00E94C9B"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</w:tbl>
          <w:p w:rsidR="0080379A" w:rsidRPr="00E94C9B" w:rsidRDefault="0080379A" w:rsidP="00E94C9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  <w:p w:rsidR="0080379A" w:rsidRPr="00E94C9B" w:rsidRDefault="0080379A" w:rsidP="00E94C9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E94C9B">
              <w:rPr>
                <w:rFonts w:ascii="Comic Sans MS" w:hAnsi="Comic Sans MS"/>
                <w:sz w:val="28"/>
                <w:szCs w:val="28"/>
              </w:rPr>
              <w:t>… birim kare</w:t>
            </w:r>
          </w:p>
          <w:p w:rsidR="0080379A" w:rsidRPr="00E94C9B" w:rsidRDefault="0080379A" w:rsidP="00E94C9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  <w:p w:rsidR="0080379A" w:rsidRPr="00E94C9B" w:rsidRDefault="0080379A" w:rsidP="00E94C9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hyperlink r:id="rId4" w:history="1">
              <w:r w:rsidRPr="008564B8">
                <w:rPr>
                  <w:rStyle w:val="Hyperlink"/>
                </w:rPr>
                <w:t>www.sorubak.com</w:t>
              </w:r>
            </w:hyperlink>
          </w:p>
          <w:p w:rsidR="0080379A" w:rsidRPr="00E94C9B" w:rsidRDefault="0080379A" w:rsidP="00E94C9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  <w:p w:rsidR="0080379A" w:rsidRPr="00E94C9B" w:rsidRDefault="0080379A" w:rsidP="00E94C9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303" w:type="dxa"/>
          </w:tcPr>
          <w:p w:rsidR="0080379A" w:rsidRPr="00E94C9B" w:rsidRDefault="0080379A" w:rsidP="00E94C9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507"/>
              <w:gridCol w:w="507"/>
              <w:gridCol w:w="507"/>
              <w:gridCol w:w="507"/>
              <w:gridCol w:w="507"/>
              <w:gridCol w:w="507"/>
              <w:gridCol w:w="507"/>
              <w:gridCol w:w="507"/>
              <w:gridCol w:w="508"/>
              <w:gridCol w:w="508"/>
            </w:tblGrid>
            <w:tr w:rsidR="0080379A" w:rsidRPr="00E94C9B" w:rsidTr="00E94C9B"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  <w:tr w:rsidR="0080379A" w:rsidRPr="00E94C9B" w:rsidTr="00E94C9B"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  <w:tr w:rsidR="0080379A" w:rsidRPr="00E94C9B" w:rsidTr="00E94C9B"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  <w:tr w:rsidR="0080379A" w:rsidRPr="00E94C9B" w:rsidTr="00E94C9B"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  <w:tr w:rsidR="0080379A" w:rsidRPr="00E94C9B" w:rsidTr="00E94C9B"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  <w:tr w:rsidR="0080379A" w:rsidRPr="00E94C9B" w:rsidTr="00E94C9B"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</w:tbl>
          <w:p w:rsidR="0080379A" w:rsidRPr="00E94C9B" w:rsidRDefault="0080379A" w:rsidP="00E94C9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E94C9B">
              <w:rPr>
                <w:rFonts w:ascii="Comic Sans MS" w:hAnsi="Comic Sans MS"/>
                <w:sz w:val="28"/>
                <w:szCs w:val="28"/>
              </w:rPr>
              <w:t>… birim kare</w:t>
            </w:r>
          </w:p>
        </w:tc>
      </w:tr>
    </w:tbl>
    <w:p w:rsidR="0080379A" w:rsidRDefault="0080379A" w:rsidP="00DE223F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Aşağıdaki yüzeylerin boyalı kısımlarının kaç birim kare olduğunu bulunuz.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03"/>
        <w:gridCol w:w="5303"/>
      </w:tblGrid>
      <w:tr w:rsidR="0080379A" w:rsidRPr="00E94C9B" w:rsidTr="00E94C9B">
        <w:trPr>
          <w:trHeight w:val="4099"/>
        </w:trPr>
        <w:tc>
          <w:tcPr>
            <w:tcW w:w="5303" w:type="dxa"/>
          </w:tcPr>
          <w:p w:rsidR="0080379A" w:rsidRPr="00E94C9B" w:rsidRDefault="0080379A" w:rsidP="00E94C9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724"/>
              <w:gridCol w:w="724"/>
              <w:gridCol w:w="724"/>
              <w:gridCol w:w="725"/>
              <w:gridCol w:w="725"/>
              <w:gridCol w:w="725"/>
              <w:gridCol w:w="725"/>
            </w:tblGrid>
            <w:tr w:rsidR="0080379A" w:rsidRPr="00E94C9B" w:rsidTr="00E94C9B"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  <w:tr w:rsidR="0080379A" w:rsidRPr="00E94C9B" w:rsidTr="00E94C9B"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  <w:tr w:rsidR="0080379A" w:rsidRPr="00E94C9B" w:rsidTr="00E94C9B"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  <w:tr w:rsidR="0080379A" w:rsidRPr="00E94C9B" w:rsidTr="00E94C9B"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</w:tbl>
          <w:p w:rsidR="0080379A" w:rsidRPr="00E94C9B" w:rsidRDefault="0080379A" w:rsidP="00E94C9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  <w:p w:rsidR="0080379A" w:rsidRPr="00E94C9B" w:rsidRDefault="0080379A" w:rsidP="00E94C9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E94C9B">
              <w:rPr>
                <w:rFonts w:ascii="Comic Sans MS" w:hAnsi="Comic Sans MS"/>
                <w:sz w:val="28"/>
                <w:szCs w:val="28"/>
              </w:rPr>
              <w:t xml:space="preserve">…. birim kare </w:t>
            </w:r>
          </w:p>
        </w:tc>
        <w:tc>
          <w:tcPr>
            <w:tcW w:w="5303" w:type="dxa"/>
          </w:tcPr>
          <w:p w:rsidR="0080379A" w:rsidRPr="00E94C9B" w:rsidRDefault="0080379A" w:rsidP="00E94C9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683"/>
              <w:gridCol w:w="683"/>
              <w:gridCol w:w="683"/>
              <w:gridCol w:w="684"/>
            </w:tblGrid>
            <w:tr w:rsidR="0080379A" w:rsidRPr="00E94C9B" w:rsidTr="00E94C9B">
              <w:trPr>
                <w:trHeight w:val="375"/>
              </w:trPr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  <w:tr w:rsidR="0080379A" w:rsidRPr="00E94C9B" w:rsidTr="00E94C9B">
              <w:trPr>
                <w:trHeight w:val="359"/>
              </w:trPr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  <w:tr w:rsidR="0080379A" w:rsidRPr="00E94C9B" w:rsidTr="00E94C9B">
              <w:trPr>
                <w:trHeight w:val="359"/>
              </w:trPr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  <w:tr w:rsidR="0080379A" w:rsidRPr="00E94C9B" w:rsidTr="00E94C9B">
              <w:trPr>
                <w:trHeight w:val="375"/>
              </w:trPr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  <w:tr w:rsidR="0080379A" w:rsidRPr="00E94C9B" w:rsidTr="00E94C9B">
              <w:trPr>
                <w:trHeight w:val="359"/>
              </w:trPr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  <w:tr w:rsidR="0080379A" w:rsidRPr="00E94C9B" w:rsidTr="00E94C9B">
              <w:trPr>
                <w:trHeight w:val="375"/>
              </w:trPr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  <w:tr w:rsidR="0080379A" w:rsidRPr="00E94C9B" w:rsidTr="00E94C9B">
              <w:trPr>
                <w:trHeight w:val="375"/>
              </w:trPr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  <w:tr w:rsidR="0080379A" w:rsidRPr="00E94C9B" w:rsidTr="00E94C9B">
              <w:trPr>
                <w:trHeight w:val="375"/>
              </w:trPr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</w:tbl>
          <w:p w:rsidR="0080379A" w:rsidRPr="00E94C9B" w:rsidRDefault="0080379A" w:rsidP="00E94C9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E94C9B">
              <w:rPr>
                <w:rFonts w:ascii="Comic Sans MS" w:hAnsi="Comic Sans MS"/>
                <w:sz w:val="28"/>
                <w:szCs w:val="28"/>
              </w:rPr>
              <w:t>…….. birim kare</w:t>
            </w:r>
          </w:p>
        </w:tc>
      </w:tr>
      <w:tr w:rsidR="0080379A" w:rsidRPr="00E94C9B" w:rsidTr="00E94C9B">
        <w:trPr>
          <w:trHeight w:val="3862"/>
        </w:trPr>
        <w:tc>
          <w:tcPr>
            <w:tcW w:w="5303" w:type="dxa"/>
          </w:tcPr>
          <w:tbl>
            <w:tblPr>
              <w:tblpPr w:leftFromText="141" w:rightFromText="141" w:vertAnchor="text" w:horzAnchor="margin" w:tblpY="236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5"/>
              <w:gridCol w:w="355"/>
              <w:gridCol w:w="355"/>
              <w:gridCol w:w="355"/>
              <w:gridCol w:w="355"/>
              <w:gridCol w:w="355"/>
              <w:gridCol w:w="355"/>
              <w:gridCol w:w="355"/>
              <w:gridCol w:w="356"/>
              <w:gridCol w:w="356"/>
            </w:tblGrid>
            <w:tr w:rsidR="0080379A" w:rsidRPr="00E94C9B" w:rsidTr="00E94C9B">
              <w:trPr>
                <w:trHeight w:val="311"/>
              </w:trPr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  <w:tr w:rsidR="0080379A" w:rsidRPr="00E94C9B" w:rsidTr="00E94C9B">
              <w:trPr>
                <w:trHeight w:val="311"/>
              </w:trPr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  <w:tr w:rsidR="0080379A" w:rsidRPr="00E94C9B" w:rsidTr="00E94C9B">
              <w:trPr>
                <w:trHeight w:val="325"/>
              </w:trPr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  <w:tr w:rsidR="0080379A" w:rsidRPr="00E94C9B" w:rsidTr="00E94C9B">
              <w:trPr>
                <w:trHeight w:val="311"/>
              </w:trPr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  <w:tr w:rsidR="0080379A" w:rsidRPr="00E94C9B" w:rsidTr="00E94C9B">
              <w:trPr>
                <w:trHeight w:val="311"/>
              </w:trPr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  <w:tr w:rsidR="0080379A" w:rsidRPr="00E94C9B" w:rsidTr="00E94C9B">
              <w:trPr>
                <w:trHeight w:val="325"/>
              </w:trPr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  <w:tr w:rsidR="0080379A" w:rsidRPr="00E94C9B" w:rsidTr="00E94C9B">
              <w:trPr>
                <w:trHeight w:val="325"/>
              </w:trPr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  <w:tr w:rsidR="0080379A" w:rsidRPr="00E94C9B" w:rsidTr="00E94C9B">
              <w:trPr>
                <w:trHeight w:val="325"/>
              </w:trPr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</w:tbl>
          <w:p w:rsidR="0080379A" w:rsidRPr="00E94C9B" w:rsidRDefault="0080379A" w:rsidP="00E94C9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  <w:p w:rsidR="0080379A" w:rsidRPr="00E94C9B" w:rsidRDefault="0080379A" w:rsidP="00E94C9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  <w:p w:rsidR="0080379A" w:rsidRPr="00E94C9B" w:rsidRDefault="0080379A" w:rsidP="00E94C9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  <w:p w:rsidR="0080379A" w:rsidRPr="00E94C9B" w:rsidRDefault="0080379A" w:rsidP="00E94C9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  <w:p w:rsidR="0080379A" w:rsidRPr="00E94C9B" w:rsidRDefault="0080379A" w:rsidP="00E94C9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  <w:p w:rsidR="0080379A" w:rsidRPr="00E94C9B" w:rsidRDefault="0080379A" w:rsidP="00E94C9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  <w:p w:rsidR="0080379A" w:rsidRPr="00E94C9B" w:rsidRDefault="0080379A" w:rsidP="00E94C9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  <w:p w:rsidR="0080379A" w:rsidRPr="00E94C9B" w:rsidRDefault="0080379A" w:rsidP="00E94C9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  <w:p w:rsidR="0080379A" w:rsidRPr="00E94C9B" w:rsidRDefault="0080379A" w:rsidP="00E94C9B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80379A" w:rsidRPr="00E94C9B" w:rsidRDefault="0080379A" w:rsidP="00E94C9B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E94C9B">
              <w:rPr>
                <w:rFonts w:ascii="Comic Sans MS" w:hAnsi="Comic Sans MS"/>
                <w:sz w:val="28"/>
                <w:szCs w:val="28"/>
              </w:rPr>
              <w:t>…… birim kare</w:t>
            </w:r>
          </w:p>
        </w:tc>
        <w:tc>
          <w:tcPr>
            <w:tcW w:w="5303" w:type="dxa"/>
          </w:tcPr>
          <w:p w:rsidR="0080379A" w:rsidRPr="00E94C9B" w:rsidRDefault="0080379A" w:rsidP="00E94C9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507"/>
              <w:gridCol w:w="507"/>
              <w:gridCol w:w="507"/>
              <w:gridCol w:w="507"/>
              <w:gridCol w:w="507"/>
              <w:gridCol w:w="507"/>
              <w:gridCol w:w="507"/>
              <w:gridCol w:w="507"/>
              <w:gridCol w:w="508"/>
              <w:gridCol w:w="508"/>
            </w:tblGrid>
            <w:tr w:rsidR="0080379A" w:rsidRPr="00E94C9B" w:rsidTr="00E94C9B"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  <w:tr w:rsidR="0080379A" w:rsidRPr="00E94C9B" w:rsidTr="00E94C9B"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  <w:tr w:rsidR="0080379A" w:rsidRPr="00E94C9B" w:rsidTr="00E94C9B"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  <w:tr w:rsidR="0080379A" w:rsidRPr="00E94C9B" w:rsidTr="00E94C9B"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  <w:tr w:rsidR="0080379A" w:rsidRPr="00E94C9B" w:rsidTr="00E94C9B"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80379A" w:rsidRPr="00E94C9B" w:rsidRDefault="0080379A" w:rsidP="00E94C9B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</w:tbl>
          <w:p w:rsidR="0080379A" w:rsidRPr="00E94C9B" w:rsidRDefault="0080379A" w:rsidP="00E94C9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  <w:p w:rsidR="0080379A" w:rsidRPr="00E94C9B" w:rsidRDefault="0080379A" w:rsidP="00E94C9B">
            <w:pPr>
              <w:tabs>
                <w:tab w:val="left" w:pos="1011"/>
              </w:tabs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E94C9B">
              <w:rPr>
                <w:rFonts w:ascii="Comic Sans MS" w:hAnsi="Comic Sans MS"/>
                <w:sz w:val="28"/>
                <w:szCs w:val="28"/>
              </w:rPr>
              <w:t xml:space="preserve">…. birim kare </w:t>
            </w:r>
          </w:p>
        </w:tc>
      </w:tr>
    </w:tbl>
    <w:p w:rsidR="0080379A" w:rsidRPr="00DE223F" w:rsidRDefault="0080379A" w:rsidP="00DE223F">
      <w:pPr>
        <w:spacing w:after="0"/>
        <w:rPr>
          <w:rFonts w:ascii="Comic Sans MS" w:hAnsi="Comic Sans MS"/>
          <w:sz w:val="28"/>
          <w:szCs w:val="28"/>
        </w:rPr>
      </w:pPr>
    </w:p>
    <w:sectPr w:rsidR="0080379A" w:rsidRPr="00DE223F" w:rsidSect="00B9699D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223F"/>
    <w:rsid w:val="000C32C5"/>
    <w:rsid w:val="00186CBA"/>
    <w:rsid w:val="0080379A"/>
    <w:rsid w:val="008564B8"/>
    <w:rsid w:val="009C136B"/>
    <w:rsid w:val="00A61760"/>
    <w:rsid w:val="00B9699D"/>
    <w:rsid w:val="00DE223F"/>
    <w:rsid w:val="00E94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CBA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E223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A6176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1</Pages>
  <Words>109</Words>
  <Characters>626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3-B</dc:creator>
  <cp:keywords>www.sorubak.com</cp:keywords>
  <dc:description>www.sorubak.com</dc:description>
  <cp:lastModifiedBy>edanur</cp:lastModifiedBy>
  <cp:revision>3</cp:revision>
  <dcterms:created xsi:type="dcterms:W3CDTF">2013-03-08T09:15:00Z</dcterms:created>
  <dcterms:modified xsi:type="dcterms:W3CDTF">2014-02-11T16:24:00Z</dcterms:modified>
  <cp:category>www.sorubak.com</cp:category>
</cp:coreProperties>
</file>