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4C" w:rsidRPr="00021347" w:rsidRDefault="005D254C" w:rsidP="00E0223C">
      <w:pPr>
        <w:rPr>
          <w:rFonts w:ascii="Comic Sans MS" w:hAnsi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>ZİHİNDEN  TOPLAMA  İŞLEMİ (eldesiz)</w:t>
      </w:r>
      <w:r>
        <w:rPr>
          <w:rFonts w:ascii="Comic Sans MS" w:hAnsi="Comic Sans MS"/>
          <w:sz w:val="28"/>
          <w:szCs w:val="28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>SINIF  İÇİ   ETKİNLİK</w:t>
      </w:r>
      <w:r>
        <w:rPr>
          <w:rFonts w:ascii="Comic Sans MS" w:hAnsi="Comic Sans MS"/>
          <w:sz w:val="28"/>
          <w:szCs w:val="28"/>
        </w:rPr>
        <w:t xml:space="preserve">  1</w:t>
      </w:r>
    </w:p>
    <w:p w:rsidR="005D254C" w:rsidRDefault="005D254C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6.35pt;height:180pt;z-index:251658240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">
            <v:textbox>
              <w:txbxContent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</w:t>
                  </w:r>
                  <w:r w:rsidRPr="002C37EF">
                    <w:rPr>
                      <w:noProof/>
                      <w:sz w:val="40"/>
                      <w:szCs w:val="4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89" o:spid="_x0000_i1026" type="#_x0000_t75" style="width:209.25pt;height:41.25pt;visibility:visible">
                        <v:imagedata r:id="rId7" o:title=""/>
                      </v:shape>
                    </w:pic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30  +  50  =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2  +  5  =   </w:t>
                  </w:r>
                  <w:r w:rsidRPr="00E0223C">
                    <w:rPr>
                      <w:color w:val="0000FF"/>
                      <w:sz w:val="40"/>
                      <w:szCs w:val="40"/>
                    </w:rPr>
                    <w:t>7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 w:rsidRPr="00E0223C">
                    <w:rPr>
                      <w:color w:val="0000FF"/>
                      <w:sz w:val="40"/>
                      <w:szCs w:val="40"/>
                    </w:rPr>
                    <w:t>7</w:t>
                  </w:r>
                  <w:r>
                    <w:rPr>
                      <w:sz w:val="40"/>
                      <w:szCs w:val="40"/>
                    </w:rPr>
                    <w:t xml:space="preserve">  = 87</w:t>
                  </w:r>
                </w:p>
                <w:p w:rsidR="005D254C" w:rsidRDefault="005D254C"/>
              </w:txbxContent>
            </v:textbox>
          </v:shape>
        </w:pict>
      </w: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27" type="#_x0000_t202" style="position:absolute;left:0;text-align:left;margin-left:3.75pt;margin-top:13.95pt;width:516.35pt;height:151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">
            <v:textbox>
              <w:txbxContent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47   +  12  =  ……….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10  =   </w:t>
                  </w:r>
                  <w:r>
                    <w:rPr>
                      <w:color w:val="FF0000"/>
                      <w:sz w:val="40"/>
                      <w:szCs w:val="40"/>
                    </w:rPr>
                    <w:t>5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7  +  2  =   </w:t>
                  </w:r>
                  <w:r>
                    <w:rPr>
                      <w:color w:val="0000FF"/>
                      <w:sz w:val="40"/>
                      <w:szCs w:val="40"/>
                    </w:rPr>
                    <w:t>9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50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 = 59</w:t>
                  </w:r>
                </w:p>
                <w:p w:rsidR="005D254C" w:rsidRDefault="005D254C" w:rsidP="00D73677"/>
              </w:txbxContent>
            </v:textbox>
          </v:shape>
        </w:pict>
      </w: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E0223C">
      <w:pPr>
        <w:jc w:val="both"/>
        <w:rPr>
          <w:sz w:val="40"/>
          <w:szCs w:val="40"/>
        </w:rPr>
      </w:pPr>
    </w:p>
    <w:p w:rsidR="005D254C" w:rsidRDefault="005D254C" w:rsidP="000204C5">
      <w:pPr>
        <w:ind w:left="2832" w:firstLine="708"/>
      </w:pPr>
    </w:p>
    <w:p w:rsidR="005D254C" w:rsidRDefault="005D254C" w:rsidP="000204C5">
      <w:pPr>
        <w:ind w:left="2832" w:firstLine="708"/>
      </w:pPr>
      <w:r>
        <w:rPr>
          <w:noProof/>
          <w:lang w:eastAsia="tr-TR"/>
        </w:rPr>
        <w:pict>
          <v:shape id="_x0000_s1028" type="#_x0000_t202" style="position:absolute;left:0;text-align:left;margin-left:3.7pt;margin-top:2.4pt;width:516.35pt;height:165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">
            <v:textbox>
              <w:txbxContent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46  + 31  =  …..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30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6  +  1  =   </w:t>
                  </w:r>
                  <w:r>
                    <w:rPr>
                      <w:color w:val="0000FF"/>
                      <w:sz w:val="40"/>
                      <w:szCs w:val="40"/>
                    </w:rPr>
                    <w:t>7</w:t>
                  </w:r>
                </w:p>
                <w:p w:rsidR="005D254C" w:rsidRDefault="005D254C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7</w:t>
                  </w:r>
                  <w:r>
                    <w:rPr>
                      <w:sz w:val="40"/>
                      <w:szCs w:val="40"/>
                    </w:rPr>
                    <w:t xml:space="preserve">  = 77</w:t>
                  </w:r>
                </w:p>
                <w:p w:rsidR="005D254C" w:rsidRDefault="005D254C" w:rsidP="00D73677"/>
              </w:txbxContent>
            </v:textbox>
          </v:shape>
        </w:pict>
      </w:r>
    </w:p>
    <w:p w:rsidR="005D254C" w:rsidRDefault="005D254C" w:rsidP="000204C5">
      <w:pPr>
        <w:ind w:left="2832" w:firstLine="708"/>
      </w:pPr>
    </w:p>
    <w:p w:rsidR="005D254C" w:rsidRDefault="005D254C" w:rsidP="000204C5">
      <w:pPr>
        <w:ind w:left="2832" w:firstLine="708"/>
      </w:pPr>
    </w:p>
    <w:p w:rsidR="005D254C" w:rsidRDefault="005D254C" w:rsidP="000204C5">
      <w:pPr>
        <w:ind w:left="2832" w:firstLine="708"/>
      </w:pPr>
    </w:p>
    <w:p w:rsidR="005D254C" w:rsidRDefault="005D254C" w:rsidP="000204C5">
      <w:pPr>
        <w:ind w:left="2832" w:firstLine="708"/>
      </w:pPr>
    </w:p>
    <w:p w:rsidR="005D254C" w:rsidRDefault="005D254C" w:rsidP="000204C5">
      <w:pPr>
        <w:ind w:left="2832" w:firstLine="708"/>
      </w:pPr>
    </w:p>
    <w:p w:rsidR="005D254C" w:rsidRDefault="005D254C" w:rsidP="000204C5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  <w:r>
        <w:rPr>
          <w:noProof/>
          <w:lang w:eastAsia="tr-TR"/>
        </w:rPr>
        <w:pict>
          <v:shape id="_x0000_s1029" type="#_x0000_t202" style="position:absolute;left:0;text-align:left;margin-left:3.75pt;margin-top:11.15pt;width:516.35pt;height:16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Wp63sC4CAABSBAAADgAAAAAAAAAAAAAAAAAuAgAA&#10;ZHJzL2Uyb0RvYy54bWxQSwECLQAUAAYACAAAACEAN6HZNd8AAAAJAQAADwAAAAAAAAAAAAAAAACI&#10;BAAAZHJzL2Rvd25yZXYueG1sUEsFBgAAAAAEAAQA8wAAAJQFAAAAAA==&#10;">
            <v:textbox>
              <w:txbxContent>
                <w:p w:rsidR="005D254C" w:rsidRDefault="005D254C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51  + 24  =  …..      </w:t>
                  </w:r>
                </w:p>
                <w:p w:rsidR="005D254C" w:rsidRDefault="005D254C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50  +  20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1  +  4  =   </w:t>
                  </w:r>
                  <w:r>
                    <w:rPr>
                      <w:color w:val="0000FF"/>
                      <w:sz w:val="40"/>
                      <w:szCs w:val="40"/>
                    </w:rPr>
                    <w:t>5</w:t>
                  </w:r>
                </w:p>
                <w:p w:rsidR="005D254C" w:rsidRDefault="005D254C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5</w:t>
                  </w:r>
                  <w:r>
                    <w:rPr>
                      <w:sz w:val="40"/>
                      <w:szCs w:val="40"/>
                    </w:rPr>
                    <w:t xml:space="preserve">  = 75</w:t>
                  </w:r>
                  <w:bookmarkStart w:id="0" w:name="_GoBack"/>
                  <w:bookmarkEnd w:id="0"/>
                </w:p>
                <w:p w:rsidR="005D254C" w:rsidRDefault="005D254C" w:rsidP="004816E5"/>
              </w:txbxContent>
            </v:textbox>
          </v:shape>
        </w:pict>
      </w: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57244F">
      <w:pPr>
        <w:pStyle w:val="ListParagraph"/>
      </w:pPr>
    </w:p>
    <w:p w:rsidR="005D254C" w:rsidRDefault="005D254C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0" type="#_x0000_t202" style="position:absolute;margin-left:0;margin-top:0;width:516.35pt;height:180pt;z-index:251662336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54 + 45  =   …..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/>
              </w:txbxContent>
            </v:textbox>
          </v:shape>
        </w:pict>
      </w: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1" type="#_x0000_t202" style="position:absolute;left:0;text-align:left;margin-left:3.75pt;margin-top:13.95pt;width:516.35pt;height:151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36   +  22  =  ……….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  <w:r>
        <w:rPr>
          <w:noProof/>
          <w:lang w:eastAsia="tr-TR"/>
        </w:rPr>
        <w:pict>
          <v:shape id="_x0000_s1032" type="#_x0000_t202" style="position:absolute;left:0;text-align:left;margin-left:3.7pt;margin-top:2.4pt;width:516.35pt;height:165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13  + 54  =  …..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/>
              </w:txbxContent>
            </v:textbox>
          </v:shape>
        </w:pict>
      </w: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  <w:r>
        <w:rPr>
          <w:noProof/>
          <w:lang w:eastAsia="tr-TR"/>
        </w:rPr>
        <w:pict>
          <v:shape id="_x0000_s1033" type="#_x0000_t202" style="position:absolute;left:0;text-align:left;margin-left:3.75pt;margin-top:11.15pt;width:516.35pt;height:16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y/c3Ui4CAABSBAAADgAAAAAAAAAAAAAAAAAuAgAA&#10;ZHJzL2Uyb0RvYy54bWxQSwECLQAUAAYACAAAACEAN6HZNd8AAAAJAQAADwAAAAAAAAAAAAAAAACI&#10;BAAAZHJzL2Rvd25yZXYueG1sUEsFBgAAAAAEAAQA8wAAAJQFAAAAAA==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24  + 65  =  …..  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Pr="00021347" w:rsidRDefault="005D254C" w:rsidP="00C8049F">
      <w:pPr>
        <w:rPr>
          <w:rFonts w:ascii="Comic Sans MS" w:hAnsi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 xml:space="preserve">ZİHİNDEN  TOPLAMA  İŞLEMİ </w:t>
      </w:r>
      <w:r>
        <w:rPr>
          <w:rFonts w:ascii="Comic Sans MS" w:hAnsi="Comic Sans MS"/>
          <w:sz w:val="28"/>
          <w:szCs w:val="28"/>
        </w:rPr>
        <w:t xml:space="preserve"> </w:t>
      </w:r>
      <w:r w:rsidRPr="00021347">
        <w:rPr>
          <w:rFonts w:ascii="Comic Sans MS" w:hAnsi="Comic Sans MS"/>
          <w:sz w:val="28"/>
          <w:szCs w:val="28"/>
        </w:rPr>
        <w:t>(eldesiz)</w:t>
      </w:r>
      <w:r>
        <w:rPr>
          <w:rFonts w:ascii="Comic Sans MS" w:hAnsi="Comic Sans MS"/>
          <w:sz w:val="28"/>
          <w:szCs w:val="28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ÖDEV  1</w:t>
      </w:r>
    </w:p>
    <w:p w:rsidR="005D254C" w:rsidRDefault="005D254C" w:rsidP="007927BC">
      <w:pPr>
        <w:pStyle w:val="ListParagraph"/>
      </w:pPr>
    </w:p>
    <w:p w:rsidR="005D254C" w:rsidRDefault="005D254C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4" type="#_x0000_t202" style="position:absolute;margin-left:0;margin-top:0;width:516.35pt;height:180pt;z-index:251666432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12 + 15  =   …..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/>
              </w:txbxContent>
            </v:textbox>
          </v:shape>
        </w:pict>
      </w: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5" type="#_x0000_t202" style="position:absolute;left:0;text-align:left;margin-left:3.75pt;margin-top:13.95pt;width:516.35pt;height:151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23   +  22  =  ……….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jc w:val="both"/>
        <w:rPr>
          <w:sz w:val="40"/>
          <w:szCs w:val="40"/>
        </w:rPr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  <w:r>
        <w:rPr>
          <w:noProof/>
          <w:lang w:eastAsia="tr-TR"/>
        </w:rPr>
        <w:pict>
          <v:shape id="_x0000_s1036" type="#_x0000_t202" style="position:absolute;left:0;text-align:left;margin-left:3.7pt;margin-top:2.4pt;width:516.35pt;height:165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34  + 23  =  …..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/>
              </w:txbxContent>
            </v:textbox>
          </v:shape>
        </w:pict>
      </w: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pPr>
        <w:ind w:left="2832" w:firstLine="708"/>
      </w:pPr>
    </w:p>
    <w:p w:rsidR="005D254C" w:rsidRDefault="005D254C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  <w:r>
        <w:rPr>
          <w:noProof/>
          <w:lang w:eastAsia="tr-TR"/>
        </w:rPr>
        <w:pict>
          <v:shape id="_x0000_s1037" type="#_x0000_t202" style="position:absolute;left:0;text-align:left;margin-left:3.75pt;margin-top:11.15pt;width:516.35pt;height:16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qV3q3C4CAABTBAAADgAAAAAAAAAAAAAAAAAuAgAA&#10;ZHJzL2Uyb0RvYy54bWxQSwECLQAUAAYACAAAACEAN6HZNd8AAAAJAQAADwAAAAAAAAAAAAAAAACI&#10;BAAAZHJzL2Rvd25yZXYueG1sUEsFBgAAAAAEAAQA8wAAAJQFAAAAAA==&#10;">
            <v:textbox>
              <w:txbxContent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45  + 24  =  …..  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7927BC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7927BC">
      <w:pPr>
        <w:pStyle w:val="ListParagraph"/>
      </w:pPr>
    </w:p>
    <w:p w:rsidR="005D254C" w:rsidRDefault="005D254C" w:rsidP="00021347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8" type="#_x0000_t202" style="position:absolute;margin-left:0;margin-top:0;width:516.35pt;height:180pt;z-index:251670528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">
            <v:textbox>
              <w:txbxContent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56 + 11  =   …..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021347"/>
              </w:txbxContent>
            </v:textbox>
          </v:shape>
        </w:pict>
      </w: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9" type="#_x0000_t202" style="position:absolute;left:0;text-align:left;margin-left:3.75pt;margin-top:13.95pt;width:516.35pt;height:151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">
            <v:textbox>
              <w:txbxContent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67   +  22  =  ……….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021347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jc w:val="both"/>
        <w:rPr>
          <w:sz w:val="40"/>
          <w:szCs w:val="40"/>
        </w:rPr>
      </w:pPr>
    </w:p>
    <w:p w:rsidR="005D254C" w:rsidRDefault="005D254C" w:rsidP="00021347">
      <w:pPr>
        <w:ind w:left="2832" w:firstLine="708"/>
      </w:pPr>
    </w:p>
    <w:p w:rsidR="005D254C" w:rsidRDefault="005D254C" w:rsidP="00021347">
      <w:pPr>
        <w:ind w:left="2832" w:firstLine="708"/>
      </w:pPr>
      <w:r>
        <w:rPr>
          <w:noProof/>
          <w:lang w:eastAsia="tr-TR"/>
        </w:rPr>
        <w:pict>
          <v:shape id="_x0000_s1040" type="#_x0000_t202" style="position:absolute;left:0;text-align:left;margin-left:3.7pt;margin-top:2.4pt;width:516.35pt;height:165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">
            <v:textbox>
              <w:txbxContent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78  + 11  =  …..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021347"/>
              </w:txbxContent>
            </v:textbox>
          </v:shape>
        </w:pict>
      </w:r>
    </w:p>
    <w:p w:rsidR="005D254C" w:rsidRDefault="005D254C" w:rsidP="00021347">
      <w:pPr>
        <w:ind w:left="2832" w:firstLine="708"/>
      </w:pPr>
    </w:p>
    <w:p w:rsidR="005D254C" w:rsidRDefault="005D254C" w:rsidP="00021347">
      <w:pPr>
        <w:ind w:left="2832" w:firstLine="708"/>
      </w:pPr>
    </w:p>
    <w:p w:rsidR="005D254C" w:rsidRDefault="005D254C" w:rsidP="00021347">
      <w:pPr>
        <w:ind w:left="2832" w:firstLine="708"/>
      </w:pPr>
    </w:p>
    <w:p w:rsidR="005D254C" w:rsidRDefault="005D254C" w:rsidP="00021347">
      <w:pPr>
        <w:ind w:left="2832" w:firstLine="708"/>
      </w:pPr>
    </w:p>
    <w:p w:rsidR="005D254C" w:rsidRDefault="005D254C" w:rsidP="00021347">
      <w:pPr>
        <w:ind w:left="2832" w:firstLine="708"/>
      </w:pPr>
    </w:p>
    <w:p w:rsidR="005D254C" w:rsidRDefault="005D254C" w:rsidP="00021347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  <w:r>
        <w:rPr>
          <w:noProof/>
          <w:lang w:eastAsia="tr-TR"/>
        </w:rPr>
        <w:pict>
          <v:shape id="_x0000_s1041" type="#_x0000_t202" style="position:absolute;left:0;text-align:left;margin-left:3.75pt;margin-top:11.15pt;width:516.35pt;height:16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">
            <v:textbox>
              <w:txbxContent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20  + 50  =  …..      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>0  +  0  =  0</w:t>
                  </w:r>
                </w:p>
                <w:p w:rsidR="005D254C" w:rsidRDefault="005D254C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5D254C" w:rsidRDefault="005D254C" w:rsidP="00021347">
                  <w:pPr>
                    <w:jc w:val="both"/>
                  </w:pPr>
                </w:p>
              </w:txbxContent>
            </v:textbox>
          </v:shape>
        </w:pict>
      </w: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021347">
      <w:pPr>
        <w:pStyle w:val="ListParagraph"/>
      </w:pPr>
    </w:p>
    <w:p w:rsidR="005D254C" w:rsidRDefault="005D254C" w:rsidP="0057244F">
      <w:pPr>
        <w:pStyle w:val="ListParagraph"/>
      </w:pPr>
      <w:hyperlink r:id="rId8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sectPr w:rsidR="005D254C" w:rsidSect="004816E5">
      <w:pgSz w:w="11906" w:h="16838"/>
      <w:pgMar w:top="568" w:right="566" w:bottom="568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4C" w:rsidRDefault="005D254C" w:rsidP="00702AF3">
      <w:pPr>
        <w:spacing w:after="0" w:line="240" w:lineRule="auto"/>
      </w:pPr>
      <w:r>
        <w:separator/>
      </w:r>
    </w:p>
  </w:endnote>
  <w:endnote w:type="continuationSeparator" w:id="0">
    <w:p w:rsidR="005D254C" w:rsidRDefault="005D254C" w:rsidP="00702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4C" w:rsidRDefault="005D254C" w:rsidP="00702AF3">
      <w:pPr>
        <w:spacing w:after="0" w:line="240" w:lineRule="auto"/>
      </w:pPr>
      <w:r>
        <w:separator/>
      </w:r>
    </w:p>
  </w:footnote>
  <w:footnote w:type="continuationSeparator" w:id="0">
    <w:p w:rsidR="005D254C" w:rsidRDefault="005D254C" w:rsidP="00702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136F6"/>
    <w:multiLevelType w:val="hybridMultilevel"/>
    <w:tmpl w:val="CBD8AC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44F"/>
    <w:rsid w:val="000204C5"/>
    <w:rsid w:val="00021347"/>
    <w:rsid w:val="002C2B22"/>
    <w:rsid w:val="002C37EF"/>
    <w:rsid w:val="004816E5"/>
    <w:rsid w:val="004F3679"/>
    <w:rsid w:val="0057244F"/>
    <w:rsid w:val="005D254C"/>
    <w:rsid w:val="0063516E"/>
    <w:rsid w:val="006912A5"/>
    <w:rsid w:val="00702AF3"/>
    <w:rsid w:val="00772817"/>
    <w:rsid w:val="007927BC"/>
    <w:rsid w:val="00797892"/>
    <w:rsid w:val="008E6246"/>
    <w:rsid w:val="00915EC4"/>
    <w:rsid w:val="00932704"/>
    <w:rsid w:val="00A15E4D"/>
    <w:rsid w:val="00B76777"/>
    <w:rsid w:val="00C8049F"/>
    <w:rsid w:val="00CA6F0B"/>
    <w:rsid w:val="00CC5767"/>
    <w:rsid w:val="00D73677"/>
    <w:rsid w:val="00E0223C"/>
    <w:rsid w:val="00E36BD6"/>
    <w:rsid w:val="00F4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B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4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2AF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2AF3"/>
    <w:rPr>
      <w:rFonts w:cs="Times New Roman"/>
    </w:rPr>
  </w:style>
  <w:style w:type="table" w:styleId="TableGrid">
    <w:name w:val="Table Grid"/>
    <w:basedOn w:val="TableNormal"/>
    <w:uiPriority w:val="99"/>
    <w:rsid w:val="00702A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0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2A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978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105</Words>
  <Characters>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SİDELOCK</dc:creator>
  <cp:keywords>www.sorubak.com</cp:keywords>
  <dc:description>www.sorubak.com</dc:description>
  <cp:lastModifiedBy>edanur</cp:lastModifiedBy>
  <cp:revision>4</cp:revision>
  <cp:lastPrinted>2013-02-11T09:24:00Z</cp:lastPrinted>
  <dcterms:created xsi:type="dcterms:W3CDTF">2013-02-11T09:25:00Z</dcterms:created>
  <dcterms:modified xsi:type="dcterms:W3CDTF">2014-02-08T14:20:00Z</dcterms:modified>
  <cp:category>www.sorubak.com</cp:category>
</cp:coreProperties>
</file>