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C2" w:rsidRDefault="006E4FC2" w:rsidP="0033319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ZİHİNDEN ÇIKARMA İŞLEMİ ÇALIŞMAMIZ</w:t>
      </w:r>
    </w:p>
    <w:p w:rsidR="006E4FC2" w:rsidRPr="00434D03" w:rsidRDefault="006E4FC2" w:rsidP="00434D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çıkarma işlemlerini zihinden yapınız. İşlemin sonucunu ok ile gösterilen yerlere yazınız ve oluşan yeni işlemi çözünüz. Daha sonra çıkarma işleminin terimlerinin adlarını yandaki kutucuklara yazınız. </w:t>
      </w:r>
      <w:hyperlink r:id="rId4" w:history="1">
        <w:r>
          <w:rPr>
            <w:rStyle w:val="Hyperlink"/>
            <w:rFonts w:ascii="Arial" w:hAnsi="Arial" w:cs="Arial"/>
          </w:rPr>
          <w:t>www.sorubak.com</w:t>
        </w:r>
      </w:hyperlink>
    </w:p>
    <w:p w:rsidR="006E4FC2" w:rsidRDefault="006E4FC2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Dikdörtgen 29" o:spid="_x0000_s1026" style="position:absolute;margin-left:453.75pt;margin-top:26.6pt;width:36pt;height:23.2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27" style="position:absolute;margin-left:326.25pt;margin-top:25.85pt;width:36pt;height:23.2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8nKjAIAACA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5" o:spid="_x0000_s1028" style="position:absolute;margin-left:402pt;margin-top:22.35pt;width:95.25pt;height:36.75pt;z-index: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">
            <v:textbox>
              <w:txbxContent>
                <w:p w:rsidR="006E4FC2" w:rsidRPr="00434D03" w:rsidRDefault="006E4FC2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434D03">
                    <w:rPr>
                      <w:rFonts w:ascii="Comic Sans MS" w:hAnsi="Comic Sans MS"/>
                      <w:b/>
                    </w:rPr>
                    <w:t>0-10=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29" style="position:absolute;margin-left:273pt;margin-top:20.85pt;width:95.25pt;height:36.75pt;z-index: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">
            <v:textbox>
              <w:txbxContent>
                <w:p w:rsidR="006E4FC2" w:rsidRPr="00434D03" w:rsidRDefault="006E4FC2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70-3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0" o:spid="_x0000_s1030" style="position:absolute;margin-left:65.25pt;margin-top:25.85pt;width:36pt;height:23.2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188.25pt;margin-top:25.85pt;width:36pt;height:23.2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2" type="#_x0000_t32" style="position:absolute;margin-left:81.7pt;margin-top:45.1pt;width:27.05pt;height:53.25pt;z-index: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" strokecolor="#4579b8">
            <v:stroke endarrow="open"/>
          </v:shape>
        </w:pict>
      </w:r>
      <w:r>
        <w:rPr>
          <w:noProof/>
          <w:lang w:eastAsia="tr-TR"/>
        </w:rPr>
        <w:pict>
          <v:roundrect id="Yuvarlatılmış Dikdörtgen 7" o:spid="_x0000_s1033" style="position:absolute;margin-left:134.25pt;margin-top:21.6pt;width:95.25pt;height:36.75pt;z-index:251608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">
            <v:textbox>
              <w:txbxContent>
                <w:p w:rsidR="006E4FC2" w:rsidRPr="00434D03" w:rsidRDefault="006E4FC2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60-4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4" style="position:absolute;margin-left:13.5pt;margin-top:22.35pt;width:95.25pt;height:36.75pt;z-index:251606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">
            <v:textbox>
              <w:txbxContent>
                <w:p w:rsidR="006E4FC2" w:rsidRPr="00434D03" w:rsidRDefault="006E4FC2">
                  <w:pPr>
                    <w:rPr>
                      <w:rFonts w:ascii="Comic Sans MS" w:hAnsi="Comic Sans MS"/>
                      <w:b/>
                    </w:rPr>
                  </w:pPr>
                  <w:r w:rsidRPr="00434D03">
                    <w:rPr>
                      <w:rFonts w:ascii="Comic Sans MS" w:hAnsi="Comic Sans MS"/>
                      <w:b/>
                    </w:rPr>
                    <w:t>50-10=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</w:rPr>
        <w:t>ÖRNEK:</w:t>
      </w:r>
    </w:p>
    <w:p w:rsidR="006E4FC2" w:rsidRPr="00434D03" w:rsidRDefault="006E4FC2" w:rsidP="00434D0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Düz Ok Bağlayıcısı 289" o:spid="_x0000_s1035" type="#_x0000_t32" style="position:absolute;margin-left:417.75pt;margin-top:18.95pt;width:50.95pt;height:90.75pt;flip:x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" o:spid="_x0000_s1036" type="#_x0000_t32" style="position:absolute;margin-left:341.2pt;margin-top:18.7pt;width:27pt;height:53.2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9" o:spid="_x0000_s1037" type="#_x0000_t32" style="position:absolute;margin-left:154.5pt;margin-top:26.45pt;width:33.75pt;height:73.5pt;flip:x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" strokecolor="#4579b8">
            <v:stroke endarrow="open"/>
          </v:shape>
        </w:pict>
      </w:r>
    </w:p>
    <w:p w:rsidR="006E4FC2" w:rsidRDefault="006E4FC2" w:rsidP="00434D0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margin-left:3in;margin-top:24.75pt;width:99.75pt;height:33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6" o:spid="_x0000_s1039" style="position:absolute;margin-left:373.5pt;margin-top:30.75pt;width:36pt;height:23.2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0" type="#_x0000_t202" style="position:absolute;margin-left:-20.25pt;margin-top:21pt;width:99.75pt;height:33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">
            <v:textbox>
              <w:txbxContent>
                <w:p w:rsidR="006E4FC2" w:rsidRPr="00434D03" w:rsidRDefault="006E4FC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/>
                      <w:sz w:val="28"/>
                      <w:szCs w:val="28"/>
                    </w:rPr>
                    <w:t>eksilen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1" o:spid="_x0000_s1041" style="position:absolute;margin-left:113.25pt;margin-top:25.5pt;width:36pt;height:23.2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</w:p>
    <w:p w:rsidR="006E4FC2" w:rsidRPr="00434D03" w:rsidRDefault="006E4FC2" w:rsidP="00434D03">
      <w:pPr>
        <w:tabs>
          <w:tab w:val="left" w:pos="232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202" style="position:absolute;margin-left:240pt;margin-top:470.05pt;width:99.75pt;height:3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40.75pt;margin-top:509.8pt;width:99.75pt;height:33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39.25pt;margin-top:431.8pt;width:99.75pt;height:33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67" o:spid="_x0000_s1045" type="#_x0000_t32" style="position:absolute;margin-left:320.25pt;margin-top:480.55pt;width:1in;height:0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8" o:spid="_x0000_s1046" type="#_x0000_t32" style="position:absolute;margin-left:321.75pt;margin-top:522.55pt;width:1in;height: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6" o:spid="_x0000_s1047" type="#_x0000_t32" style="position:absolute;margin-left:320.25pt;margin-top:449.8pt;width:1in;height:0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9" o:spid="_x0000_s1048" style="position:absolute;margin-left:393.75pt;margin-top:510.55pt;width:36pt;height:23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98jg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5" o:spid="_x0000_s1049" style="position:absolute;z-index:251703296;visibility:visible" from="371.25pt,503.8pt" to="434.25pt,5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shape id="Düz Ok Bağlayıcısı 361" o:spid="_x0000_s1050" type="#_x0000_t32" style="position:absolute;margin-left:432.75pt;margin-top:396.55pt;width:57pt;height:82.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8" o:spid="_x0000_s1051" style="position:absolute;margin-left:393.75pt;margin-top:468.55pt;width:36pt;height:23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4" o:spid="_x0000_s1052" style="position:absolute;z-index:251702272;visibility:visible" from="368.25pt,497.05pt" to="383.25pt,4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" strokecolor="#4579b8"/>
        </w:pict>
      </w:r>
      <w:r>
        <w:rPr>
          <w:noProof/>
          <w:lang w:eastAsia="tr-TR"/>
        </w:rPr>
        <w:pict>
          <v:shape id="Düz Ok Bağlayıcısı 360" o:spid="_x0000_s1053" type="#_x0000_t32" style="position:absolute;margin-left:360.7pt;margin-top:394.05pt;width:27pt;height:53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7" o:spid="_x0000_s1054" style="position:absolute;margin-left:346.5pt;margin-top:371.05pt;width:36pt;height:23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4" o:spid="_x0000_s1055" style="position:absolute;margin-left:393pt;margin-top:430.3pt;width:36pt;height:23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Kfjw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6" o:spid="_x0000_s1056" style="position:absolute;margin-left:470.2pt;margin-top:371.8pt;width:36pt;height:23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p0ojw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7" type="#_x0000_t202" style="position:absolute;margin-left:-21.75pt;margin-top:471.55pt;width:99.75pt;height:3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22.5pt;margin-top:511.3pt;width:99.75pt;height:33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23.25pt;margin-top:431.05pt;width:99.75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">
            <v:textbox>
              <w:txbxContent>
                <w:p w:rsidR="006E4FC2" w:rsidRPr="00434D03" w:rsidRDefault="006E4FC2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50" o:spid="_x0000_s1060" type="#_x0000_t32" style="position:absolute;margin-left:30.75pt;margin-top:522.55pt;width:1in;height:0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9" o:spid="_x0000_s1061" type="#_x0000_t32" style="position:absolute;margin-left:31.5pt;margin-top:485.8pt;width:1in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8" o:spid="_x0000_s1062" type="#_x0000_t32" style="position:absolute;margin-left:31.5pt;margin-top:453.55pt;width:1in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44" o:spid="_x0000_s1063" style="position:absolute;margin-left:100.5pt;margin-top:511.3pt;width:36pt;height:23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47" o:spid="_x0000_s1064" style="position:absolute;z-index:251687936;visibility:visible" from="78.75pt,503.8pt" to="141.75pt,5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46" o:spid="_x0000_s1065" style="position:absolute;z-index:251686912;visibility:visible" from="79.5pt,491.55pt" to="96pt,4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rect id="Dikdörtgen 345" o:spid="_x0000_s1066" style="position:absolute;margin-left:101.25pt;margin-top:473.8pt;width:36pt;height:23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3" o:spid="_x0000_s1067" style="position:absolute;margin-left:101.25pt;margin-top:440.05pt;width:36pt;height:23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2" o:spid="_x0000_s1068" style="position:absolute;margin-left:180pt;margin-top:371.8pt;width:36pt;height:23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otjg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1" o:spid="_x0000_s1069" style="position:absolute;margin-left:56.25pt;margin-top:373.3pt;width:36pt;height:23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40" o:spid="_x0000_s1070" type="#_x0000_t32" style="position:absolute;margin-left:2in;margin-top:396.55pt;width:54.7pt;height:82.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9" o:spid="_x0000_s1071" type="#_x0000_t32" style="position:absolute;margin-left:71.2pt;margin-top:396.3pt;width:27pt;height:5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roundrect id="Yuvarlatılmış Dikdörtgen 335" o:spid="_x0000_s1072" style="position:absolute;margin-left:3pt;margin-top:366.8pt;width:95.25pt;height:36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60-3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6" o:spid="_x0000_s1073" style="position:absolute;margin-left:127.5pt;margin-top:367.55pt;width:95.25pt;height:36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80-7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7" o:spid="_x0000_s1074" style="position:absolute;margin-left:293.25pt;margin-top:366.05pt;width:95.25pt;height:36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90-1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8" o:spid="_x0000_s1075" style="position:absolute;margin-left:417.75pt;margin-top:366.05pt;width:95.25pt;height:36.7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90-4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6" type="#_x0000_t202" style="position:absolute;margin-left:238.5pt;margin-top:242.8pt;width:99.75pt;height:3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39.25pt;margin-top:279.55pt;width:99.75pt;height:3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39.25pt;margin-top:204.55pt;width:99.75pt;height:3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29" o:spid="_x0000_s1079" type="#_x0000_t32" style="position:absolute;margin-left:310.5pt;margin-top:248.05pt;width:1in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0" o:spid="_x0000_s1080" type="#_x0000_t32" style="position:absolute;margin-left:310.5pt;margin-top:288.55pt;width:1in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28" o:spid="_x0000_s1081" type="#_x0000_t32" style="position:absolute;margin-left:311.25pt;margin-top:225.55pt;width:1in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27" o:spid="_x0000_s1082" style="position:absolute;margin-left:383.25pt;margin-top:275.8pt;width:36pt;height:23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PzjQ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25" o:spid="_x0000_s1083" style="position:absolute;z-index:251667456;visibility:visible" from="366pt,266.05pt" to="429pt,2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24" o:spid="_x0000_s1084" style="position:absolute;z-index:251666432;visibility:visible" from="361.5pt,256.05pt" to="378pt,2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9" o:spid="_x0000_s1085" style="position:absolute;z-index:251651072;visibility:visible" from="82.5pt,271.3pt" to="145.5pt,2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086" style="position:absolute;z-index:251650048;visibility:visible" from="82.5pt,265.8pt" to="99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rect id="Dikdörtgen 323" o:spid="_x0000_s1087" style="position:absolute;margin-left:383.25pt;margin-top:238.3pt;width:36pt;height:23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2" o:spid="_x0000_s1088" type="#_x0000_t32" style="position:absolute;margin-left:426pt;margin-top:170.05pt;width:54.7pt;height:82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20" o:spid="_x0000_s1089" style="position:absolute;margin-left:383.25pt;margin-top:206.8pt;width:36pt;height:23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lgjQ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1" o:spid="_x0000_s1090" type="#_x0000_t32" style="position:absolute;margin-left:353.2pt;margin-top:169.8pt;width:27pt;height:5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19" o:spid="_x0000_s1091" style="position:absolute;margin-left:462pt;margin-top:146.8pt;width:36pt;height:23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qQjg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8" o:spid="_x0000_s1092" style="position:absolute;margin-left:342pt;margin-top:146.8pt;width:36pt;height:23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16" o:spid="_x0000_s1093" style="position:absolute;margin-left:287.25pt;margin-top:142.55pt;width:95.25pt;height:36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7" o:spid="_x0000_s1094" style="position:absolute;margin-left:409.5pt;margin-top:141.8pt;width:95.25pt;height:36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80-6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95" type="#_x0000_t202" style="position:absolute;margin-left:-21.75pt;margin-top:242.8pt;width:99.75pt;height:3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-21.75pt;margin-top:283.3pt;width:99.75pt;height:3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-21.75pt;margin-top:205.3pt;width:99.75pt;height:3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11" o:spid="_x0000_s1098" type="#_x0000_t32" style="position:absolute;margin-left:27pt;margin-top:256.3pt;width:1in;height:0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2" o:spid="_x0000_s1099" type="#_x0000_t32" style="position:absolute;margin-left:27pt;margin-top:227.8pt;width:1in;height:0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0" o:spid="_x0000_s1100" type="#_x0000_t32" style="position:absolute;margin-left:28.5pt;margin-top:293.05pt;width:1in;height:0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2" o:spid="_x0000_s1101" style="position:absolute;margin-left:100.5pt;margin-top:279.55pt;width:36pt;height:23.2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6Jjg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6" o:spid="_x0000_s1102" type="#_x0000_t32" style="position:absolute;margin-left:141.75pt;margin-top:170.05pt;width:54.7pt;height:82.5pt;flip:x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0" o:spid="_x0000_s1103" style="position:absolute;margin-left:101.25pt;margin-top:242.8pt;width:36pt;height:23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D+jg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1" o:spid="_x0000_s1104" style="position:absolute;margin-left:101.25pt;margin-top:210.55pt;width:36pt;height:23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5" o:spid="_x0000_s1105" type="#_x0000_t32" style="position:absolute;margin-left:71.95pt;margin-top:169.8pt;width:27pt;height:53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3" o:spid="_x0000_s1106" style="position:absolute;margin-left:180pt;margin-top:146.8pt;width:36pt;height:23.2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4" o:spid="_x0000_s1107" style="position:absolute;margin-left:56.25pt;margin-top:146.8pt;width:36pt;height:23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" fillcolor="window" strokecolor="#385d8a" strokeweight="2pt">
            <v:textbox>
              <w:txbxContent>
                <w:p w:rsidR="006E4FC2" w:rsidRPr="00434D03" w:rsidRDefault="006E4FC2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99" o:spid="_x0000_s1108" style="position:absolute;margin-left:127.5pt;margin-top:143.3pt;width:95.25pt;height:36.7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8" o:spid="_x0000_s1109" style="position:absolute;margin-left:5.25pt;margin-top:143.3pt;width:95.25pt;height:36.75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10" type="#_x0000_t202" style="position:absolute;margin-left:3in;margin-top:68.8pt;width:99.75pt;height:33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3in;margin-top:30.55pt;width:99.75pt;height:33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">
            <v:textbox>
              <w:txbxContent>
                <w:p w:rsidR="006E4FC2" w:rsidRPr="00434D03" w:rsidRDefault="006E4FC2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3" o:spid="_x0000_s1112" type="#_x0000_t32" style="position:absolute;margin-left:301.5pt;margin-top:44.8pt;width:1in;height:0;flip:x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294" o:spid="_x0000_s1113" type="#_x0000_t32" style="position:absolute;margin-left:301.5pt;margin-top:91.3pt;width:1in;height:0;flip:x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28" o:spid="_x0000_s1114" style="position:absolute;margin-left:373.5pt;margin-top:75.55pt;width:36pt;height:23.2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292" o:spid="_x0000_s1115" type="#_x0000_t32" style="position:absolute;margin-left:301.5pt;margin-top:12.55pt;width:1in;height:0;flip:x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290" o:spid="_x0000_s1116" style="position:absolute;z-index:251632640;visibility:visible" from="345.75pt,55.8pt" to="362.2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91" o:spid="_x0000_s1117" style="position:absolute;z-index:251633664;visibility:visible" from="350.25pt,63.3pt" to="417.7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rect id="Dikdörtgen 27" o:spid="_x0000_s1118" style="position:absolute;margin-left:373.5pt;margin-top:32.8pt;width:36pt;height:23.2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9" type="#_x0000_t202" style="position:absolute;margin-left:-21.75pt;margin-top:68.05pt;width:99.75pt;height:32.2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">
            <v:textbox>
              <w:txbxContent>
                <w:p w:rsidR="006E4FC2" w:rsidRPr="00434D03" w:rsidRDefault="006E4FC2" w:rsidP="00434D0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34D03">
                    <w:rPr>
                      <w:rFonts w:ascii="Comic Sans MS" w:hAnsi="Comic Sans MS"/>
                      <w:sz w:val="26"/>
                      <w:szCs w:val="26"/>
                    </w:rPr>
                    <w:t>Kalan ( fark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202" style="position:absolute;margin-left:-21.75pt;margin-top:26.8pt;width:99.75pt;height:32.2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">
            <v:textbox>
              <w:txbxContent>
                <w:p w:rsidR="006E4FC2" w:rsidRPr="00434D03" w:rsidRDefault="006E4FC2" w:rsidP="00434D0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/>
                      <w:sz w:val="28"/>
                      <w:szCs w:val="28"/>
                    </w:rPr>
                    <w:t>çıkan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3" o:spid="_x0000_s1121" style="position:absolute;margin-left:113.25pt;margin-top:68.8pt;width:36pt;height:23.2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TtjgIAACE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bookmarkStart w:id="0" w:name="_GoBack"/>
                  <w:bookmarkEnd w:id="0"/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122" style="position:absolute;margin-left:113.25pt;margin-top:21.55pt;width:36pt;height:23.2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" fillcolor="window" strokecolor="#385d8a" strokeweight="2pt">
            <v:textbox>
              <w:txbxContent>
                <w:p w:rsidR="006E4FC2" w:rsidRPr="00434D03" w:rsidRDefault="006E4FC2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17" o:spid="_x0000_s1123" type="#_x0000_t32" style="position:absolute;margin-left:46.5pt;margin-top:79.05pt;width:1in;height:0;flip:x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124" type="#_x0000_t32" style="position:absolute;margin-left:46.5pt;margin-top:34.8pt;width:1in;height:0;flip:x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125" type="#_x0000_t32" style="position:absolute;margin-left:46.5pt;margin-top:9.3pt;width:1in;height:1.5pt;flip:x y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" strokecolor="#4579b8">
            <v:stroke endarrow="open"/>
          </v:shape>
        </w:pict>
      </w:r>
      <w:r>
        <w:rPr>
          <w:noProof/>
          <w:lang w:eastAsia="tr-TR"/>
        </w:rPr>
        <w:pict>
          <v:line id="Düz Bağlayıcı 13" o:spid="_x0000_s1126" style="position:absolute;z-index:251612160;visibility:visible" from="92.25pt,58.8pt" to="159.7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" o:spid="_x0000_s1127" style="position:absolute;z-index:251611136;visibility:visible" from="92.25pt,44.55pt" to="108.7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" strokecolor="#4579b8"/>
        </w:pict>
      </w:r>
      <w:r>
        <w:rPr>
          <w:rFonts w:ascii="Comic Sans MS" w:hAnsi="Comic Sans MS"/>
          <w:sz w:val="28"/>
          <w:szCs w:val="28"/>
        </w:rPr>
        <w:tab/>
      </w:r>
    </w:p>
    <w:sectPr w:rsidR="006E4FC2" w:rsidRPr="00434D03" w:rsidSect="00434D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D03"/>
    <w:rsid w:val="0000185D"/>
    <w:rsid w:val="000038ED"/>
    <w:rsid w:val="0004645E"/>
    <w:rsid w:val="0006706A"/>
    <w:rsid w:val="00075B3B"/>
    <w:rsid w:val="000820BC"/>
    <w:rsid w:val="00085F38"/>
    <w:rsid w:val="000A47D2"/>
    <w:rsid w:val="000D145D"/>
    <w:rsid w:val="000E5AEA"/>
    <w:rsid w:val="000E7CB7"/>
    <w:rsid w:val="001145DE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2F6343"/>
    <w:rsid w:val="00306A48"/>
    <w:rsid w:val="0032649B"/>
    <w:rsid w:val="0033319C"/>
    <w:rsid w:val="0036553B"/>
    <w:rsid w:val="003C593E"/>
    <w:rsid w:val="003C5F87"/>
    <w:rsid w:val="003D24D2"/>
    <w:rsid w:val="003F5978"/>
    <w:rsid w:val="0040112C"/>
    <w:rsid w:val="00412859"/>
    <w:rsid w:val="004158C8"/>
    <w:rsid w:val="0043261E"/>
    <w:rsid w:val="00434D03"/>
    <w:rsid w:val="00437EA0"/>
    <w:rsid w:val="00454263"/>
    <w:rsid w:val="00494046"/>
    <w:rsid w:val="004A0967"/>
    <w:rsid w:val="004B62CE"/>
    <w:rsid w:val="004C0171"/>
    <w:rsid w:val="005159FD"/>
    <w:rsid w:val="00534E2C"/>
    <w:rsid w:val="00544D71"/>
    <w:rsid w:val="00547C36"/>
    <w:rsid w:val="0055435F"/>
    <w:rsid w:val="005849D2"/>
    <w:rsid w:val="005C201F"/>
    <w:rsid w:val="005F311C"/>
    <w:rsid w:val="005F6340"/>
    <w:rsid w:val="006043A3"/>
    <w:rsid w:val="006218C2"/>
    <w:rsid w:val="0062287A"/>
    <w:rsid w:val="00630998"/>
    <w:rsid w:val="006651B1"/>
    <w:rsid w:val="00674024"/>
    <w:rsid w:val="006863A3"/>
    <w:rsid w:val="006A6A62"/>
    <w:rsid w:val="006C404D"/>
    <w:rsid w:val="006D4445"/>
    <w:rsid w:val="006D60B7"/>
    <w:rsid w:val="006E4FC2"/>
    <w:rsid w:val="00714F33"/>
    <w:rsid w:val="00746535"/>
    <w:rsid w:val="0075731F"/>
    <w:rsid w:val="007940EA"/>
    <w:rsid w:val="007B4980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401E"/>
    <w:rsid w:val="00AB3237"/>
    <w:rsid w:val="00AC54CD"/>
    <w:rsid w:val="00AD775E"/>
    <w:rsid w:val="00AF0FB4"/>
    <w:rsid w:val="00B057E5"/>
    <w:rsid w:val="00B13D28"/>
    <w:rsid w:val="00B47B78"/>
    <w:rsid w:val="00B54767"/>
    <w:rsid w:val="00B812B5"/>
    <w:rsid w:val="00BA0BC6"/>
    <w:rsid w:val="00BA33F1"/>
    <w:rsid w:val="00BA3D6E"/>
    <w:rsid w:val="00BC53CF"/>
    <w:rsid w:val="00BF6DAF"/>
    <w:rsid w:val="00C33EBF"/>
    <w:rsid w:val="00C505F6"/>
    <w:rsid w:val="00C54CE3"/>
    <w:rsid w:val="00C7595D"/>
    <w:rsid w:val="00C91233"/>
    <w:rsid w:val="00CA46B6"/>
    <w:rsid w:val="00CB26A3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49F9"/>
    <w:rsid w:val="00E67A4E"/>
    <w:rsid w:val="00E951EF"/>
    <w:rsid w:val="00EC1162"/>
    <w:rsid w:val="00EC6710"/>
    <w:rsid w:val="00ED2E64"/>
    <w:rsid w:val="00EE76BC"/>
    <w:rsid w:val="00F02251"/>
    <w:rsid w:val="00F02527"/>
    <w:rsid w:val="00F22983"/>
    <w:rsid w:val="00F24AFC"/>
    <w:rsid w:val="00F35037"/>
    <w:rsid w:val="00F40DB1"/>
    <w:rsid w:val="00F50E87"/>
    <w:rsid w:val="00F5167B"/>
    <w:rsid w:val="00F66830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4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4D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649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64</Words>
  <Characters>370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niyalll</dc:creator>
  <cp:keywords>www.sorubak.com</cp:keywords>
  <dc:description>www.sorubak.com</dc:description>
  <cp:lastModifiedBy>edanur</cp:lastModifiedBy>
  <cp:revision>4</cp:revision>
  <cp:lastPrinted>2013-02-24T10:26:00Z</cp:lastPrinted>
  <dcterms:created xsi:type="dcterms:W3CDTF">2013-02-23T22:18:00Z</dcterms:created>
  <dcterms:modified xsi:type="dcterms:W3CDTF">2014-03-03T22:00:00Z</dcterms:modified>
  <cp:category>www.sorubak.com</cp:category>
</cp:coreProperties>
</file>