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6E" w:rsidRPr="00421964" w:rsidRDefault="00A2276E" w:rsidP="002806DF">
      <w:pPr>
        <w:jc w:val="center"/>
        <w:rPr>
          <w:b/>
          <w:bCs/>
          <w:i/>
          <w:iCs/>
          <w:color w:val="000000"/>
        </w:rPr>
      </w:pPr>
      <w:r w:rsidRPr="00421964">
        <w:rPr>
          <w:b/>
          <w:bCs/>
          <w:i/>
          <w:iCs/>
          <w:color w:val="000000"/>
        </w:rPr>
        <w:t>PROBLEMLER</w:t>
      </w:r>
    </w:p>
    <w:tbl>
      <w:tblPr>
        <w:tblpPr w:leftFromText="141" w:rightFromText="141" w:vertAnchor="page" w:horzAnchor="margin" w:tblpY="1441"/>
        <w:tblW w:w="10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80"/>
      </w:tblGrid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pPr>
              <w:rPr>
                <w:color w:val="000000"/>
              </w:rPr>
            </w:pPr>
            <w:r w:rsidRPr="00421964">
              <w:rPr>
                <w:b/>
                <w:bCs/>
                <w:i/>
                <w:iCs/>
                <w:color w:val="000000"/>
              </w:rPr>
              <w:t xml:space="preserve">  1 </w:t>
            </w:r>
            <w:r w:rsidRPr="00421964">
              <w:rPr>
                <w:b/>
                <w:bCs/>
                <w:color w:val="000000"/>
              </w:rPr>
              <w:t>:</w:t>
            </w:r>
            <w:r>
              <w:rPr>
                <w:color w:val="000000"/>
              </w:rPr>
              <w:t xml:space="preserve"> Ayşe ile Emre’n</w:t>
            </w:r>
            <w:r w:rsidRPr="00421964">
              <w:rPr>
                <w:color w:val="000000"/>
              </w:rPr>
              <w:t>in yaşları toplamı 1</w:t>
            </w:r>
            <w:r>
              <w:rPr>
                <w:color w:val="000000"/>
              </w:rPr>
              <w:t>8</w:t>
            </w:r>
            <w:r w:rsidRPr="00421964">
              <w:rPr>
                <w:color w:val="000000"/>
              </w:rPr>
              <w:t xml:space="preserve"> tir. </w:t>
            </w:r>
            <w:r>
              <w:rPr>
                <w:color w:val="000000"/>
              </w:rPr>
              <w:t>Emre 8 yaşında olduğuna göre Ayşe’nin yaşı kaçtır</w:t>
            </w:r>
            <w:r w:rsidRPr="00421964">
              <w:rPr>
                <w:color w:val="000000"/>
              </w:rPr>
              <w:t>?</w:t>
            </w:r>
          </w:p>
          <w:p w:rsidR="00A2276E" w:rsidRPr="00421964" w:rsidRDefault="00A2276E" w:rsidP="00762D2B">
            <w:pPr>
              <w:rPr>
                <w:color w:val="000000"/>
              </w:rPr>
            </w:pPr>
            <w:r w:rsidRPr="00421964">
              <w:rPr>
                <w:b/>
                <w:bCs/>
                <w:color w:val="000000"/>
                <w:u w:val="single"/>
              </w:rPr>
              <w:t xml:space="preserve">Verilenler </w:t>
            </w:r>
            <w:r>
              <w:rPr>
                <w:b/>
                <w:bCs/>
                <w:color w:val="000000"/>
                <w:u w:val="single"/>
              </w:rPr>
              <w:t xml:space="preserve">                                                             </w:t>
            </w:r>
            <w:r w:rsidRPr="00421964">
              <w:rPr>
                <w:b/>
                <w:bCs/>
                <w:color w:val="000000"/>
                <w:u w:val="single"/>
              </w:rPr>
              <w:t xml:space="preserve">İstenenler        </w:t>
            </w:r>
            <w:r>
              <w:rPr>
                <w:b/>
                <w:bCs/>
                <w:color w:val="000000"/>
                <w:u w:val="single"/>
              </w:rPr>
              <w:t xml:space="preserve">                                     </w:t>
            </w:r>
            <w:r w:rsidRPr="00421964">
              <w:rPr>
                <w:b/>
                <w:bCs/>
                <w:color w:val="000000"/>
                <w:u w:val="single"/>
              </w:rPr>
              <w:t xml:space="preserve"> Çözüm</w:t>
            </w:r>
            <w:r w:rsidRPr="00421964">
              <w:rPr>
                <w:b/>
                <w:bCs/>
                <w:color w:val="000000"/>
              </w:rPr>
              <w:t xml:space="preserve">:       </w:t>
            </w:r>
          </w:p>
          <w:p w:rsidR="00A2276E" w:rsidRPr="00421964" w:rsidRDefault="00A2276E" w:rsidP="00762D2B">
            <w:pPr>
              <w:rPr>
                <w:color w:val="000000"/>
              </w:rPr>
            </w:pPr>
            <w:r w:rsidRPr="00421964">
              <w:rPr>
                <w:color w:val="000000"/>
              </w:rPr>
              <w:t>.</w:t>
            </w:r>
          </w:p>
          <w:p w:rsidR="00A2276E" w:rsidRDefault="00A2276E" w:rsidP="00361470">
            <w:pPr>
              <w:pStyle w:val="ListParagraph"/>
            </w:pPr>
            <w:hyperlink r:id="rId6" w:history="1">
              <w:r w:rsidRPr="00932704"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A2276E" w:rsidRPr="00421964" w:rsidRDefault="00A2276E" w:rsidP="00762D2B">
            <w:pPr>
              <w:rPr>
                <w:color w:val="000000"/>
              </w:rPr>
            </w:pP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  <w:i/>
                <w:iCs/>
              </w:rPr>
              <w:t xml:space="preserve"> 2 </w:t>
            </w:r>
            <w:r w:rsidRPr="00421964">
              <w:rPr>
                <w:b/>
                <w:bCs/>
              </w:rPr>
              <w:t xml:space="preserve">: </w:t>
            </w:r>
            <w:r>
              <w:t>İrem</w:t>
            </w:r>
            <w:r w:rsidRPr="00421964">
              <w:t xml:space="preserve"> 11 yaşındadır. </w:t>
            </w:r>
            <w:r>
              <w:t>Eda</w:t>
            </w:r>
            <w:r w:rsidRPr="00421964">
              <w:t xml:space="preserve"> , </w:t>
            </w:r>
            <w:r>
              <w:t>İrem’den 4</w:t>
            </w:r>
            <w:r w:rsidRPr="00421964">
              <w:t xml:space="preserve"> yaş büyüktür. </w:t>
            </w:r>
            <w:r>
              <w:t>Eda</w:t>
            </w:r>
            <w:r w:rsidRPr="00421964">
              <w:t xml:space="preserve">  kaç yaşındadır?</w:t>
            </w:r>
          </w:p>
          <w:p w:rsidR="00A2276E" w:rsidRPr="00421964" w:rsidRDefault="00A2276E" w:rsidP="00762D2B">
            <w:r w:rsidRPr="00421964"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Verilenler:                                                    İstenenler:                                                   Çözüm:</w:t>
            </w: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>Problem</w:t>
            </w:r>
            <w:r w:rsidRPr="00421964">
              <w:rPr>
                <w:b/>
                <w:bCs/>
                <w:i/>
                <w:iCs/>
              </w:rPr>
              <w:t xml:space="preserve"> : </w:t>
            </w:r>
            <w:r>
              <w:rPr>
                <w:b/>
                <w:bCs/>
                <w:i/>
                <w:iCs/>
              </w:rPr>
              <w:t xml:space="preserve">  21 balonun 6 sı patladı .Geriye kaç balon kaldı?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 </w:t>
            </w:r>
            <w:r>
              <w:t>Sınıfımızda 42öğrenci vardır. 16</w:t>
            </w:r>
            <w:r w:rsidRPr="00421964">
              <w:t xml:space="preserve"> kız öğrenci </w:t>
            </w:r>
            <w:r>
              <w:t>olduğuna göre e</w:t>
            </w:r>
            <w:r w:rsidRPr="00421964">
              <w:t>rkek</w:t>
            </w:r>
            <w:r>
              <w:t xml:space="preserve"> öğrenci sayısı kaçtır</w:t>
            </w:r>
            <w:r w:rsidRPr="00421964">
              <w:t>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u w:val="single"/>
              </w:rPr>
            </w:pP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rPr>
                <w:b/>
                <w:bCs/>
              </w:rPr>
              <w:t xml:space="preserve">Meryem’in </w:t>
            </w:r>
            <w:r>
              <w:t xml:space="preserve"> 39</w:t>
            </w:r>
            <w:r w:rsidRPr="00421964">
              <w:t xml:space="preserve"> kalemi vardı. A</w:t>
            </w:r>
            <w:r>
              <w:t>bisi</w:t>
            </w:r>
            <w:r w:rsidRPr="00421964">
              <w:t xml:space="preserve"> </w:t>
            </w:r>
            <w:r>
              <w:t>9</w:t>
            </w:r>
            <w:r w:rsidRPr="00421964">
              <w:t xml:space="preserve"> kalem daha aldı. </w:t>
            </w:r>
            <w:r>
              <w:t>Meryem’i</w:t>
            </w:r>
            <w:r w:rsidRPr="00421964">
              <w:t>n kaç kalemi oldu?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</w:rPr>
              <w:t xml:space="preserve">Problem: </w:t>
            </w:r>
            <w:r>
              <w:rPr>
                <w:b/>
                <w:bCs/>
              </w:rPr>
              <w:t xml:space="preserve">  Zehra’nın </w:t>
            </w:r>
            <w:r w:rsidRPr="00421964">
              <w:t xml:space="preserve"> </w:t>
            </w:r>
            <w:r>
              <w:t>15</w:t>
            </w:r>
            <w:r w:rsidRPr="00421964">
              <w:t xml:space="preserve"> kahverengi, </w:t>
            </w:r>
            <w:r>
              <w:t>1</w:t>
            </w:r>
            <w:r w:rsidRPr="00421964">
              <w:t xml:space="preserve">3 kırmızı, </w:t>
            </w:r>
            <w:r>
              <w:t>1</w:t>
            </w:r>
            <w:r w:rsidRPr="00421964">
              <w:t xml:space="preserve">6 siyah boya </w:t>
            </w:r>
            <w:r>
              <w:t xml:space="preserve">  </w:t>
            </w:r>
            <w:r w:rsidRPr="00421964">
              <w:t>kalemi vardır. Boya kalemleri kaç tanedir?</w:t>
            </w: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  <w:r w:rsidRPr="00421964">
              <w:rPr>
                <w:b/>
                <w:bCs/>
                <w:u w:val="single"/>
              </w:rPr>
              <w:t xml:space="preserve"> Verilenler </w:t>
            </w:r>
            <w:r>
              <w:rPr>
                <w:b/>
                <w:bCs/>
                <w:u w:val="single"/>
              </w:rPr>
              <w:t xml:space="preserve">                                </w:t>
            </w:r>
            <w:r w:rsidRPr="00421964">
              <w:rPr>
                <w:b/>
                <w:bCs/>
                <w:u w:val="single"/>
              </w:rPr>
              <w:t>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</w:tc>
      </w:tr>
      <w:tr w:rsidR="00A2276E" w:rsidRPr="00421964">
        <w:trPr>
          <w:trHeight w:val="1800"/>
        </w:trPr>
        <w:tc>
          <w:tcPr>
            <w:tcW w:w="10680" w:type="dxa"/>
          </w:tcPr>
          <w:p w:rsidR="00A2276E" w:rsidRPr="00823BB4" w:rsidRDefault="00A2276E" w:rsidP="00762D2B">
            <w:r w:rsidRPr="00421964">
              <w:rPr>
                <w:b/>
                <w:bCs/>
              </w:rPr>
              <w:t>Problem:</w:t>
            </w:r>
            <w:r>
              <w:rPr>
                <w:b/>
                <w:bCs/>
              </w:rPr>
              <w:t xml:space="preserve">  </w:t>
            </w:r>
            <w:r>
              <w:t>Hangi sayının 12 fazlası      45 dır?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 </w:t>
            </w:r>
            <w:r>
              <w:rPr>
                <w:b/>
                <w:bCs/>
                <w:u w:val="single"/>
              </w:rPr>
              <w:t xml:space="preserve">                                    </w:t>
            </w:r>
            <w:r w:rsidRPr="00421964">
              <w:rPr>
                <w:b/>
                <w:bCs/>
                <w:u w:val="single"/>
              </w:rPr>
              <w:t>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  <w:p w:rsidR="00A2276E" w:rsidRPr="00421964" w:rsidRDefault="00A2276E" w:rsidP="00762D2B">
            <w:pPr>
              <w:rPr>
                <w:b/>
                <w:bCs/>
                <w:i/>
                <w:i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2F62DB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rPr>
                <w:b/>
                <w:bCs/>
              </w:rPr>
              <w:t>37 fazlası  17</w:t>
            </w:r>
            <w:r>
              <w:t xml:space="preserve">  olan sayı kaçtır?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 </w:t>
            </w:r>
            <w:r>
              <w:rPr>
                <w:b/>
                <w:bCs/>
                <w:u w:val="single"/>
              </w:rPr>
              <w:t xml:space="preserve">                           </w:t>
            </w:r>
            <w:r w:rsidRPr="00421964">
              <w:rPr>
                <w:b/>
                <w:bCs/>
                <w:u w:val="single"/>
              </w:rPr>
              <w:t>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t xml:space="preserve">Utku’nun </w:t>
            </w:r>
            <w:r w:rsidRPr="00421964">
              <w:t xml:space="preserve"> </w:t>
            </w:r>
            <w:r>
              <w:t>6 fındığı</w:t>
            </w:r>
            <w:r w:rsidRPr="00421964">
              <w:t xml:space="preserve"> vardır. </w:t>
            </w:r>
            <w:r>
              <w:t>Cern’infındıkları Utku’nun</w:t>
            </w:r>
            <w:r w:rsidRPr="00421964">
              <w:t xml:space="preserve"> </w:t>
            </w:r>
            <w:r w:rsidRPr="00421964">
              <w:rPr>
                <w:u w:val="single"/>
              </w:rPr>
              <w:t>2 katıdır</w:t>
            </w:r>
            <w:r w:rsidRPr="00421964">
              <w:t xml:space="preserve">. </w:t>
            </w:r>
            <w:r>
              <w:t>Cem ‘in</w:t>
            </w:r>
            <w:r w:rsidRPr="00421964">
              <w:t xml:space="preserve"> kaç cevizi vardır?</w:t>
            </w:r>
          </w:p>
          <w:p w:rsidR="00A2276E" w:rsidRPr="00421964" w:rsidRDefault="00A2276E" w:rsidP="00762D2B"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t>Tuğb</w:t>
            </w:r>
            <w:r w:rsidRPr="00421964">
              <w:t>e’n</w:t>
            </w:r>
            <w:r>
              <w:t>ın 38</w:t>
            </w:r>
            <w:r w:rsidRPr="00421964">
              <w:t xml:space="preserve"> öykü kitabı vardı. </w:t>
            </w:r>
            <w:r>
              <w:t>13</w:t>
            </w:r>
            <w:r w:rsidRPr="00421964">
              <w:t xml:space="preserve"> tanesini okudu. Okumadığı kaç kitabı kaldı?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/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2F62DB" w:rsidRDefault="00A2276E" w:rsidP="00762D2B">
            <w:r w:rsidRPr="00421964">
              <w:rPr>
                <w:b/>
                <w:bCs/>
              </w:rPr>
              <w:t xml:space="preserve">Problem:  </w:t>
            </w:r>
            <w:r>
              <w:rPr>
                <w:b/>
                <w:bCs/>
              </w:rPr>
              <w:t xml:space="preserve">3 </w:t>
            </w:r>
            <w:r>
              <w:t>katlı bir apartmanın her katında 4 daire vardır.Bu apartmanda kaç daire vardır?</w:t>
            </w:r>
          </w:p>
          <w:p w:rsidR="00A2276E" w:rsidRPr="00421964" w:rsidRDefault="00A2276E" w:rsidP="00762D2B">
            <w:r w:rsidRPr="00421964">
              <w:rPr>
                <w:b/>
                <w:bCs/>
                <w:u w:val="single"/>
              </w:rPr>
              <w:t xml:space="preserve"> Verilenler </w:t>
            </w:r>
            <w:r>
              <w:rPr>
                <w:b/>
                <w:bCs/>
                <w:u w:val="single"/>
              </w:rPr>
              <w:t xml:space="preserve">                                  </w:t>
            </w:r>
            <w:r w:rsidRPr="00421964">
              <w:rPr>
                <w:b/>
                <w:bCs/>
                <w:u w:val="single"/>
              </w:rPr>
              <w:t>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t>Bengü  8 yaşındadır. Kübra Bengü’de</w:t>
            </w:r>
            <w:r w:rsidRPr="00421964">
              <w:t xml:space="preserve">n </w:t>
            </w:r>
            <w:r>
              <w:t>3 yaş küçüktür. İkisinin yaşları toplamı</w:t>
            </w:r>
            <w:r w:rsidRPr="00421964">
              <w:t xml:space="preserve"> kaç</w:t>
            </w:r>
            <w:r>
              <w:t>tır</w:t>
            </w:r>
            <w:r w:rsidRPr="00421964">
              <w:t>?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 w:rsidRPr="002F62DB">
              <w:t>Lal</w:t>
            </w:r>
            <w:r>
              <w:t>e’nin 3 düzine şekeri vardı.Fatma’nın</w:t>
            </w:r>
            <w:r w:rsidRPr="00421964">
              <w:t>’in  şeker</w:t>
            </w:r>
            <w:r>
              <w:t>i Lale’den’den 4 eksiktir. İkisinin</w:t>
            </w:r>
            <w:r w:rsidRPr="00421964">
              <w:t xml:space="preserve"> kaç şekeri vardır? 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</w:t>
            </w:r>
            <w:r>
              <w:rPr>
                <w:b/>
                <w:bCs/>
                <w:u w:val="single"/>
              </w:rPr>
              <w:t xml:space="preserve">                                </w:t>
            </w:r>
            <w:r w:rsidRPr="00421964">
              <w:rPr>
                <w:b/>
                <w:bCs/>
                <w:u w:val="single"/>
              </w:rPr>
              <w:t xml:space="preserve"> İstenenler</w:t>
            </w:r>
            <w:r>
              <w:rPr>
                <w:b/>
                <w:bCs/>
                <w:u w:val="single"/>
              </w:rPr>
              <w:t xml:space="preserve">      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  <w:tr w:rsidR="00A2276E" w:rsidRPr="00421964">
        <w:trPr>
          <w:trHeight w:val="2147"/>
        </w:trPr>
        <w:tc>
          <w:tcPr>
            <w:tcW w:w="10680" w:type="dxa"/>
          </w:tcPr>
          <w:p w:rsidR="00A2276E" w:rsidRPr="00421964" w:rsidRDefault="00A2276E" w:rsidP="00762D2B">
            <w:r w:rsidRPr="00421964">
              <w:rPr>
                <w:b/>
                <w:bCs/>
              </w:rPr>
              <w:t xml:space="preserve">Problem: </w:t>
            </w:r>
            <w:r>
              <w:t>Tufan bir kutuda 5 tane olan sakızlardan 6 kutu aldı.Kaç şeker almıştır</w:t>
            </w:r>
            <w:r w:rsidRPr="00421964">
              <w:t xml:space="preserve">? 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  <w:r w:rsidRPr="00421964">
              <w:rPr>
                <w:b/>
                <w:bCs/>
                <w:u w:val="single"/>
              </w:rPr>
              <w:t xml:space="preserve"> Verilenler </w:t>
            </w:r>
            <w:r>
              <w:rPr>
                <w:b/>
                <w:bCs/>
                <w:u w:val="single"/>
              </w:rPr>
              <w:t xml:space="preserve">                                 </w:t>
            </w:r>
            <w:r w:rsidRPr="00421964">
              <w:rPr>
                <w:b/>
                <w:bCs/>
                <w:u w:val="single"/>
              </w:rPr>
              <w:t>İstenenler</w:t>
            </w:r>
            <w:r>
              <w:rPr>
                <w:b/>
                <w:bCs/>
                <w:u w:val="single"/>
              </w:rPr>
              <w:t xml:space="preserve">                                                    </w:t>
            </w:r>
            <w:r w:rsidRPr="00421964">
              <w:rPr>
                <w:b/>
                <w:bCs/>
                <w:u w:val="single"/>
              </w:rPr>
              <w:t>Çözüm:</w:t>
            </w: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  <w:p w:rsidR="00A2276E" w:rsidRPr="00421964" w:rsidRDefault="00A2276E" w:rsidP="00762D2B">
            <w:pPr>
              <w:rPr>
                <w:b/>
                <w:bCs/>
              </w:rPr>
            </w:pPr>
          </w:p>
        </w:tc>
      </w:tr>
    </w:tbl>
    <w:p w:rsidR="00A2276E" w:rsidRDefault="00A2276E">
      <w:bookmarkStart w:id="0" w:name="_GoBack"/>
      <w:bookmarkEnd w:id="0"/>
    </w:p>
    <w:sectPr w:rsidR="00A2276E" w:rsidSect="00483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76E" w:rsidRDefault="00A2276E" w:rsidP="002806DF">
      <w:r>
        <w:separator/>
      </w:r>
    </w:p>
  </w:endnote>
  <w:endnote w:type="continuationSeparator" w:id="0">
    <w:p w:rsidR="00A2276E" w:rsidRDefault="00A2276E" w:rsidP="002806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76E" w:rsidRDefault="00A2276E" w:rsidP="002806DF">
      <w:r>
        <w:separator/>
      </w:r>
    </w:p>
  </w:footnote>
  <w:footnote w:type="continuationSeparator" w:id="0">
    <w:p w:rsidR="00A2276E" w:rsidRDefault="00A2276E" w:rsidP="002806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4D23"/>
    <w:rsid w:val="00102C28"/>
    <w:rsid w:val="002806DF"/>
    <w:rsid w:val="002F62DB"/>
    <w:rsid w:val="00361470"/>
    <w:rsid w:val="003E7BD2"/>
    <w:rsid w:val="00421964"/>
    <w:rsid w:val="00454FC0"/>
    <w:rsid w:val="00483FBC"/>
    <w:rsid w:val="00575EE1"/>
    <w:rsid w:val="005E1508"/>
    <w:rsid w:val="00762D2B"/>
    <w:rsid w:val="00823BB4"/>
    <w:rsid w:val="008E6A37"/>
    <w:rsid w:val="00932704"/>
    <w:rsid w:val="00946430"/>
    <w:rsid w:val="00A2276E"/>
    <w:rsid w:val="00C34D23"/>
    <w:rsid w:val="00CC2B29"/>
    <w:rsid w:val="00D7227E"/>
    <w:rsid w:val="00E01220"/>
    <w:rsid w:val="00E60C6D"/>
    <w:rsid w:val="00F22C7E"/>
    <w:rsid w:val="00F7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6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61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rsid w:val="0036147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463</Words>
  <Characters>2642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GALİP</dc:creator>
  <cp:keywords>www.sorubak.com</cp:keywords>
  <dc:description>www.sorubak.com</dc:description>
  <cp:lastModifiedBy>edanur</cp:lastModifiedBy>
  <cp:revision>6</cp:revision>
  <dcterms:created xsi:type="dcterms:W3CDTF">2013-02-12T12:11:00Z</dcterms:created>
  <dcterms:modified xsi:type="dcterms:W3CDTF">2014-02-08T14:21:00Z</dcterms:modified>
  <cp:category>www.sorubak.com</cp:category>
</cp:coreProperties>
</file>