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7.95pt;margin-top:.75pt;width:274pt;height:150pt;z-index:251658240" strokeweight="3pt">
            <v:stroke linestyle="thinThin"/>
            <v:textbox>
              <w:txbxContent>
                <w:p w:rsidR="004420C7" w:rsidRPr="000C0BFA" w:rsidRDefault="004420C7" w:rsidP="00D640A1">
                  <w:pPr>
                    <w:pStyle w:val="NoSpacing"/>
                    <w:rPr>
                      <w:rFonts w:cs="Arial"/>
                      <w:i/>
                      <w:color w:val="000000"/>
                    </w:rPr>
                  </w:pPr>
                  <w:r w:rsidRPr="000C0BFA">
                    <w:rPr>
                      <w:rFonts w:cs="Arial"/>
                      <w:i/>
                      <w:color w:val="000000"/>
                    </w:rPr>
                    <w:t xml:space="preserve">        Ben, dağlarda unutulmuş bir ağaçtım. Yıllarca kendi kendime yaşadım. Bir sabah silkinerek uyandım. İki el, gövdeme ağır bir balta vuruyordu. Derin bir sızı duydum. “ Artık hayatım sona eriyor. ” dedim. Meğer aldanmışım. Biraz sonra iri gövdemle yere yıkıldım. İşçiler, beni arabaya koydular ve kâğıt fabrikasına götürdüler. Makinenin kocaman ağızlarında beni ezdiler, hamur yaptılar. Sonra ince ince açtılar, kuruttular, kâğıt oluverdim.</w:t>
                  </w:r>
                </w:p>
                <w:p w:rsidR="004420C7" w:rsidRDefault="004420C7" w:rsidP="00D640A1"/>
              </w:txbxContent>
            </v:textbox>
          </v:shape>
        </w:pict>
      </w: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Default="004420C7" w:rsidP="00163EB3">
      <w:pPr>
        <w:pStyle w:val="NoSpacing"/>
        <w:rPr>
          <w:rFonts w:cs="Arial"/>
          <w:b/>
          <w:bCs/>
          <w:color w:val="000000"/>
        </w:rPr>
      </w:pP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D640A1">
        <w:rPr>
          <w:rFonts w:cs="Arial"/>
          <w:b/>
          <w:bCs/>
          <w:color w:val="000000"/>
        </w:rPr>
        <w:t>1 -</w:t>
      </w:r>
      <w:r w:rsidRPr="00163EB3">
        <w:rPr>
          <w:rFonts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Ağaç niçin silkinerek uyanmış 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</w:t>
      </w:r>
      <w:r w:rsidRPr="00D640A1">
        <w:rPr>
          <w:rFonts w:eastAsia="VagRoundedBold" w:cs="Arial"/>
          <w:b/>
          <w:bCs/>
          <w:color w:val="000000"/>
        </w:rPr>
        <w:t>A)</w:t>
      </w:r>
      <w:r w:rsidRPr="00163EB3"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Dalları baltayla kesildiği için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</w:t>
      </w:r>
      <w:r w:rsidRPr="00D640A1">
        <w:rPr>
          <w:rFonts w:eastAsia="VagRoundedBold" w:cs="Arial"/>
          <w:b/>
          <w:bCs/>
          <w:color w:val="000000"/>
        </w:rPr>
        <w:t>B)</w:t>
      </w:r>
      <w:r w:rsidRPr="00163EB3"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Gövdesine balta vurulduğu için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</w:t>
      </w:r>
      <w:r w:rsidRPr="00D640A1">
        <w:rPr>
          <w:rFonts w:eastAsia="VagRoundedBold" w:cs="Arial"/>
          <w:b/>
          <w:bCs/>
          <w:color w:val="000000"/>
        </w:rPr>
        <w:t>C)</w:t>
      </w:r>
      <w:r w:rsidRPr="00163EB3"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Gövdesine kuşlar yuva yaptığı için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D640A1">
        <w:rPr>
          <w:rFonts w:cs="Arial"/>
          <w:b/>
          <w:bCs/>
          <w:color w:val="000000"/>
        </w:rPr>
        <w:t>2 -</w:t>
      </w:r>
      <w:r w:rsidRPr="00163EB3">
        <w:rPr>
          <w:rFonts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Hangisi ağacın kağıt oluncaya kadar geçirdiği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 xml:space="preserve">aşamalardan </w:t>
      </w:r>
      <w:r w:rsidRPr="00D640A1">
        <w:rPr>
          <w:rFonts w:eastAsia="VagRoundedBold" w:cs="Arial"/>
          <w:bCs/>
          <w:i/>
          <w:color w:val="000000"/>
          <w:u w:val="single"/>
        </w:rPr>
        <w:t>değildir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kurutma </w:t>
      </w:r>
      <w:r>
        <w:rPr>
          <w:rFonts w:cs="Arial"/>
          <w:color w:val="000000"/>
        </w:rPr>
        <w:t xml:space="preserve">         </w:t>
      </w:r>
      <w:r>
        <w:rPr>
          <w:rFonts w:eastAsia="VagRoundedBold" w:cs="Arial"/>
          <w:b/>
          <w:bCs/>
          <w:color w:val="000000"/>
        </w:rPr>
        <w:t>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ezme </w:t>
      </w:r>
      <w:r>
        <w:rPr>
          <w:rFonts w:cs="Arial"/>
          <w:color w:val="000000"/>
        </w:rPr>
        <w:t xml:space="preserve">          </w:t>
      </w:r>
      <w:r>
        <w:rPr>
          <w:rFonts w:eastAsia="VagRoundedBold" w:cs="Arial"/>
          <w:b/>
          <w:bCs/>
          <w:color w:val="000000"/>
        </w:rPr>
        <w:t xml:space="preserve">C) </w:t>
      </w:r>
      <w:r w:rsidRPr="00163EB3">
        <w:rPr>
          <w:rFonts w:cs="Arial"/>
          <w:color w:val="000000"/>
        </w:rPr>
        <w:t>ufalama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D640A1">
        <w:rPr>
          <w:rFonts w:cs="Arial"/>
          <w:b/>
          <w:bCs/>
          <w:color w:val="000000"/>
        </w:rPr>
        <w:t>3 -</w:t>
      </w:r>
      <w:r>
        <w:rPr>
          <w:rFonts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Metnin ilk cümlesi kaç kelimeden oluşmuştur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üç </w:t>
      </w:r>
      <w:r>
        <w:rPr>
          <w:rFonts w:cs="Arial"/>
          <w:color w:val="000000"/>
        </w:rPr>
        <w:t xml:space="preserve">             </w:t>
      </w:r>
      <w:r>
        <w:rPr>
          <w:rFonts w:eastAsia="VagRoundedBold" w:cs="Arial"/>
          <w:b/>
          <w:bCs/>
          <w:color w:val="000000"/>
        </w:rPr>
        <w:t>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dört</w:t>
      </w:r>
      <w:r>
        <w:rPr>
          <w:rFonts w:cs="Arial"/>
          <w:color w:val="000000"/>
        </w:rPr>
        <w:t xml:space="preserve">               </w:t>
      </w:r>
      <w:r>
        <w:rPr>
          <w:rFonts w:eastAsia="VagRoundedBold" w:cs="Arial"/>
          <w:b/>
          <w:bCs/>
          <w:color w:val="000000"/>
        </w:rPr>
        <w:t xml:space="preserve">C) </w:t>
      </w:r>
      <w:r w:rsidRPr="00163EB3">
        <w:rPr>
          <w:rFonts w:cs="Arial"/>
          <w:color w:val="000000"/>
        </w:rPr>
        <w:t>beş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D640A1">
        <w:rPr>
          <w:rFonts w:cs="Arial"/>
          <w:b/>
          <w:bCs/>
          <w:color w:val="000000"/>
        </w:rPr>
        <w:t xml:space="preserve">4 - </w:t>
      </w:r>
      <w:r w:rsidRPr="00D640A1">
        <w:rPr>
          <w:rFonts w:cs="Arial"/>
          <w:b/>
          <w:color w:val="000000"/>
        </w:rPr>
        <w:t>“</w:t>
      </w:r>
      <w:r>
        <w:rPr>
          <w:rFonts w:cs="Arial"/>
          <w:color w:val="000000"/>
        </w:rPr>
        <w:t xml:space="preserve"> </w:t>
      </w:r>
      <w:r w:rsidRPr="00163EB3">
        <w:rPr>
          <w:rFonts w:cs="Arial"/>
          <w:color w:val="000000"/>
        </w:rPr>
        <w:t>İşçiler, beni arabaya koydular ve kâğıt fabrikasına</w:t>
      </w:r>
      <w:r>
        <w:rPr>
          <w:rFonts w:cs="Arial"/>
          <w:color w:val="000000"/>
        </w:rPr>
        <w:t xml:space="preserve"> </w:t>
      </w:r>
      <w:r w:rsidRPr="00163EB3">
        <w:rPr>
          <w:rFonts w:cs="Arial"/>
          <w:color w:val="000000"/>
        </w:rPr>
        <w:t>götürdüler.</w:t>
      </w:r>
      <w:r>
        <w:rPr>
          <w:rFonts w:cs="Arial"/>
          <w:color w:val="000000"/>
        </w:rPr>
        <w:t xml:space="preserve"> </w:t>
      </w:r>
      <w:r w:rsidRPr="00D640A1">
        <w:rPr>
          <w:rFonts w:cs="Arial"/>
          <w:b/>
          <w:color w:val="000000"/>
        </w:rPr>
        <w:t>”</w:t>
      </w:r>
      <w:r w:rsidRPr="00163EB3">
        <w:rPr>
          <w:rFonts w:cs="Arial"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cümlesinde tek başına anlamı olmayan kelime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hangisidir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beni</w:t>
      </w:r>
      <w:r>
        <w:rPr>
          <w:rFonts w:cs="Arial"/>
          <w:color w:val="000000"/>
        </w:rPr>
        <w:t xml:space="preserve">            </w:t>
      </w:r>
      <w:r w:rsidRPr="00163EB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</w:t>
      </w:r>
      <w:r>
        <w:rPr>
          <w:rFonts w:eastAsia="VagRoundedBold" w:cs="Arial"/>
          <w:b/>
          <w:bCs/>
          <w:color w:val="000000"/>
        </w:rPr>
        <w:t>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ve </w:t>
      </w:r>
      <w:r>
        <w:rPr>
          <w:rFonts w:cs="Arial"/>
          <w:color w:val="000000"/>
        </w:rPr>
        <w:t xml:space="preserve">               </w:t>
      </w:r>
      <w:r>
        <w:rPr>
          <w:rFonts w:eastAsia="VagRoundedBold" w:cs="Arial"/>
          <w:b/>
          <w:bCs/>
          <w:color w:val="000000"/>
        </w:rPr>
        <w:t xml:space="preserve">C) </w:t>
      </w:r>
      <w:r w:rsidRPr="00163EB3">
        <w:rPr>
          <w:rFonts w:cs="Arial"/>
          <w:color w:val="000000"/>
        </w:rPr>
        <w:t>kâğıt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D640A1">
        <w:rPr>
          <w:rFonts w:cs="Arial"/>
          <w:b/>
          <w:bCs/>
          <w:color w:val="000000"/>
        </w:rPr>
        <w:t xml:space="preserve">5 - </w:t>
      </w:r>
      <w:r w:rsidRPr="00D640A1">
        <w:rPr>
          <w:rFonts w:cs="Arial"/>
          <w:b/>
          <w:color w:val="000000"/>
        </w:rPr>
        <w:t>“</w:t>
      </w:r>
      <w:r w:rsidRPr="00D640A1">
        <w:rPr>
          <w:rFonts w:cs="Arial"/>
          <w:i/>
          <w:color w:val="000000"/>
        </w:rPr>
        <w:t xml:space="preserve">Canan, Cansu ve Candan üçüz kardeştirler. </w:t>
      </w:r>
      <w:r w:rsidRPr="00D640A1">
        <w:rPr>
          <w:rFonts w:cs="Arial"/>
          <w:b/>
          <w:color w:val="000000"/>
        </w:rPr>
        <w:t>”</w:t>
      </w:r>
      <w:r>
        <w:rPr>
          <w:rFonts w:cs="Arial"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 xml:space="preserve"> cümle</w:t>
      </w:r>
      <w:r>
        <w:rPr>
          <w:rFonts w:eastAsia="VagRoundedBold" w:cs="Arial"/>
          <w:bCs/>
          <w:color w:val="000000"/>
        </w:rPr>
        <w:t>sin</w:t>
      </w:r>
      <w:r w:rsidRPr="00163EB3">
        <w:rPr>
          <w:rFonts w:eastAsia="VagRoundedBold" w:cs="Arial"/>
          <w:bCs/>
          <w:color w:val="000000"/>
        </w:rPr>
        <w:t>de kardeşlerin adlarını alfabe sırasına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163EB3">
        <w:rPr>
          <w:rFonts w:eastAsia="VagRoundedBold" w:cs="Arial"/>
          <w:bCs/>
          <w:color w:val="000000"/>
        </w:rPr>
        <w:t xml:space="preserve">koyarsak hangisi </w:t>
      </w:r>
      <w:r w:rsidRPr="00D640A1">
        <w:rPr>
          <w:rFonts w:eastAsia="VagRoundedBold" w:cs="Arial"/>
          <w:bCs/>
          <w:i/>
          <w:color w:val="000000"/>
          <w:u w:val="single"/>
        </w:rPr>
        <w:t>ikinci sırada</w:t>
      </w:r>
      <w:r w:rsidRPr="00163EB3">
        <w:rPr>
          <w:rFonts w:eastAsia="VagRoundedBold" w:cs="Arial"/>
          <w:bCs/>
          <w:color w:val="000000"/>
        </w:rPr>
        <w:t xml:space="preserve"> yer alır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Candan</w:t>
      </w:r>
      <w:r>
        <w:rPr>
          <w:rFonts w:cs="Arial"/>
          <w:color w:val="000000"/>
        </w:rPr>
        <w:t xml:space="preserve">     </w:t>
      </w:r>
      <w:r w:rsidRPr="00163EB3">
        <w:rPr>
          <w:rFonts w:cs="Arial"/>
          <w:color w:val="000000"/>
        </w:rPr>
        <w:t xml:space="preserve"> </w:t>
      </w:r>
      <w:r>
        <w:rPr>
          <w:rFonts w:cs="Arial"/>
          <w:color w:val="000000"/>
        </w:rPr>
        <w:t xml:space="preserve">   </w:t>
      </w:r>
      <w:r>
        <w:rPr>
          <w:rFonts w:eastAsia="VagRoundedBold" w:cs="Arial"/>
          <w:b/>
          <w:bCs/>
          <w:color w:val="000000"/>
        </w:rPr>
        <w:t>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Canan </w:t>
      </w:r>
      <w:r>
        <w:rPr>
          <w:rFonts w:cs="Arial"/>
          <w:color w:val="000000"/>
        </w:rPr>
        <w:t xml:space="preserve">        </w:t>
      </w:r>
      <w:r>
        <w:rPr>
          <w:rFonts w:eastAsia="VagRoundedBold" w:cs="Arial"/>
          <w:b/>
          <w:bCs/>
          <w:color w:val="000000"/>
        </w:rPr>
        <w:t xml:space="preserve">C) </w:t>
      </w:r>
      <w:r w:rsidRPr="00163EB3">
        <w:rPr>
          <w:rFonts w:cs="Arial"/>
          <w:color w:val="000000"/>
        </w:rPr>
        <w:t>Cansu</w:t>
      </w:r>
    </w:p>
    <w:p w:rsidR="004420C7" w:rsidRPr="00163EB3" w:rsidRDefault="004420C7" w:rsidP="005D3542">
      <w:pPr>
        <w:pStyle w:val="NoSpacing"/>
        <w:ind w:right="-172"/>
        <w:rPr>
          <w:rFonts w:eastAsia="VagRoundedBold" w:cs="Arial"/>
          <w:bCs/>
          <w:color w:val="000000"/>
        </w:rPr>
      </w:pPr>
      <w:r w:rsidRPr="005D3542">
        <w:rPr>
          <w:rFonts w:cs="Arial"/>
          <w:b/>
          <w:bCs/>
          <w:color w:val="000000"/>
        </w:rPr>
        <w:t xml:space="preserve">6 - </w:t>
      </w:r>
      <w:r w:rsidRPr="005D3542">
        <w:rPr>
          <w:rFonts w:cs="Arial"/>
          <w:b/>
          <w:color w:val="000000"/>
        </w:rPr>
        <w:t>“</w:t>
      </w:r>
      <w:r w:rsidRPr="00163EB3">
        <w:rPr>
          <w:rFonts w:cs="Arial"/>
          <w:color w:val="000000"/>
        </w:rPr>
        <w:t>Yurdumuzun üç tarafı ...</w:t>
      </w:r>
      <w:r>
        <w:rPr>
          <w:rFonts w:cs="Arial"/>
          <w:color w:val="000000"/>
        </w:rPr>
        <w:t xml:space="preserve">.................. </w:t>
      </w:r>
      <w:r w:rsidRPr="00163EB3">
        <w:rPr>
          <w:rFonts w:cs="Arial"/>
          <w:color w:val="000000"/>
        </w:rPr>
        <w:t>çevrilidir.</w:t>
      </w:r>
      <w:r>
        <w:rPr>
          <w:rFonts w:cs="Arial"/>
          <w:color w:val="000000"/>
        </w:rPr>
        <w:t xml:space="preserve"> </w:t>
      </w:r>
      <w:r w:rsidRPr="005D3542">
        <w:rPr>
          <w:rFonts w:cs="Arial"/>
          <w:b/>
          <w:color w:val="000000"/>
        </w:rPr>
        <w:t>”</w:t>
      </w:r>
      <w:r>
        <w:rPr>
          <w:rFonts w:cs="Arial"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 xml:space="preserve"> cümle</w:t>
      </w:r>
      <w:r>
        <w:rPr>
          <w:rFonts w:eastAsia="VagRoundedBold" w:cs="Arial"/>
          <w:bCs/>
          <w:color w:val="000000"/>
        </w:rPr>
        <w:t>sini aşağıdakilerden</w:t>
      </w:r>
      <w:r w:rsidRPr="00163EB3">
        <w:rPr>
          <w:rFonts w:eastAsia="VagRoundedBold" w:cs="Arial"/>
          <w:bCs/>
          <w:color w:val="000000"/>
        </w:rPr>
        <w:t xml:space="preserve"> hangisiyle tamamlamak doğru olur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evlerle </w:t>
      </w:r>
      <w:r>
        <w:rPr>
          <w:rFonts w:cs="Arial"/>
          <w:color w:val="000000"/>
        </w:rPr>
        <w:t xml:space="preserve">        </w:t>
      </w:r>
      <w:r>
        <w:rPr>
          <w:rFonts w:eastAsia="VagRoundedBold" w:cs="Arial"/>
          <w:b/>
          <w:bCs/>
          <w:color w:val="000000"/>
        </w:rPr>
        <w:t>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denizlerle </w:t>
      </w:r>
      <w:r>
        <w:rPr>
          <w:rFonts w:cs="Arial"/>
          <w:color w:val="000000"/>
        </w:rPr>
        <w:t xml:space="preserve">       </w:t>
      </w:r>
      <w:r>
        <w:rPr>
          <w:rFonts w:eastAsia="VagRoundedBold" w:cs="Arial"/>
          <w:b/>
          <w:bCs/>
          <w:color w:val="000000"/>
        </w:rPr>
        <w:t xml:space="preserve">C) </w:t>
      </w:r>
      <w:r w:rsidRPr="00163EB3">
        <w:rPr>
          <w:rFonts w:cs="Arial"/>
          <w:color w:val="000000"/>
        </w:rPr>
        <w:t>arabalarla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5D3542">
        <w:rPr>
          <w:rFonts w:cs="Arial"/>
          <w:b/>
          <w:bCs/>
          <w:color w:val="000000"/>
        </w:rPr>
        <w:t>7 -</w:t>
      </w:r>
      <w:r>
        <w:rPr>
          <w:rFonts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Aşağıdaki cümlelerin hangisinde yanlış yazılmış bir kelime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vardır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Penbe elbisen sana çok yakışıyor.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Perşembe günü doktora gideceğiz.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C) </w:t>
      </w:r>
      <w:r w:rsidRPr="00163EB3">
        <w:rPr>
          <w:rFonts w:cs="Arial"/>
          <w:color w:val="000000"/>
        </w:rPr>
        <w:t>Matematik dersini çok seviyorum.</w:t>
      </w:r>
    </w:p>
    <w:p w:rsidR="004420C7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5D3542">
        <w:rPr>
          <w:rFonts w:cs="Arial"/>
          <w:b/>
          <w:bCs/>
          <w:color w:val="000000"/>
        </w:rPr>
        <w:t xml:space="preserve">8 - </w:t>
      </w:r>
      <w:r w:rsidRPr="005D3542">
        <w:rPr>
          <w:rFonts w:cs="Arial"/>
          <w:b/>
          <w:color w:val="000000"/>
        </w:rPr>
        <w:t>“</w:t>
      </w:r>
      <w:r>
        <w:rPr>
          <w:rFonts w:cs="Arial"/>
          <w:color w:val="000000"/>
        </w:rPr>
        <w:t xml:space="preserve"> </w:t>
      </w:r>
      <w:r w:rsidRPr="005D3542">
        <w:rPr>
          <w:rFonts w:cs="Arial"/>
          <w:i/>
          <w:color w:val="000000"/>
        </w:rPr>
        <w:t>çatal - bıçak - pense - kaşık</w:t>
      </w:r>
      <w:r>
        <w:rPr>
          <w:rFonts w:cs="Arial"/>
          <w:color w:val="000000"/>
        </w:rPr>
        <w:t xml:space="preserve"> </w:t>
      </w:r>
      <w:r w:rsidRPr="005D3542">
        <w:rPr>
          <w:rFonts w:cs="Arial"/>
          <w:b/>
          <w:color w:val="000000"/>
        </w:rPr>
        <w:t>”</w:t>
      </w:r>
      <w:r>
        <w:rPr>
          <w:rFonts w:cs="Arial"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 xml:space="preserve"> kelimeleri</w:t>
      </w:r>
      <w:r>
        <w:rPr>
          <w:rFonts w:eastAsia="VagRoundedBold" w:cs="Arial"/>
          <w:bCs/>
          <w:color w:val="000000"/>
        </w:rPr>
        <w:t xml:space="preserve">ni </w:t>
      </w:r>
      <w:r w:rsidRPr="00163EB3">
        <w:rPr>
          <w:rFonts w:eastAsia="VagRoundedBold" w:cs="Arial"/>
          <w:bCs/>
          <w:color w:val="000000"/>
        </w:rPr>
        <w:t xml:space="preserve"> 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5D3542">
        <w:rPr>
          <w:rFonts w:eastAsia="VagRoundedBold" w:cs="Arial"/>
          <w:b/>
          <w:bCs/>
          <w:color w:val="000000"/>
        </w:rPr>
        <w:t>“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yemek yerken kullandığımız araçlar</w:t>
      </w:r>
      <w:r>
        <w:rPr>
          <w:rFonts w:eastAsia="VagRoundedBold" w:cs="Arial"/>
          <w:bCs/>
          <w:color w:val="000000"/>
        </w:rPr>
        <w:t xml:space="preserve">  </w:t>
      </w:r>
      <w:r w:rsidRPr="005D3542">
        <w:rPr>
          <w:rFonts w:eastAsia="VagRoundedBold" w:cs="Arial"/>
          <w:b/>
          <w:bCs/>
          <w:color w:val="000000"/>
        </w:rPr>
        <w:t>”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olarak gruplarsak hangisi grubun dışında kalır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 xml:space="preserve">bıçak </w:t>
      </w:r>
      <w:r>
        <w:rPr>
          <w:rFonts w:cs="Arial"/>
          <w:color w:val="000000"/>
        </w:rPr>
        <w:t xml:space="preserve">           </w:t>
      </w:r>
      <w:r>
        <w:rPr>
          <w:rFonts w:eastAsia="VagRoundedBold" w:cs="Arial"/>
          <w:b/>
          <w:bCs/>
          <w:color w:val="000000"/>
        </w:rPr>
        <w:t>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kaşık</w:t>
      </w:r>
      <w:r>
        <w:rPr>
          <w:rFonts w:cs="Arial"/>
          <w:color w:val="000000"/>
        </w:rPr>
        <w:t xml:space="preserve">           </w:t>
      </w:r>
      <w:r w:rsidRPr="00163EB3">
        <w:rPr>
          <w:rFonts w:cs="Arial"/>
          <w:color w:val="000000"/>
        </w:rPr>
        <w:t xml:space="preserve"> </w:t>
      </w:r>
      <w:r>
        <w:rPr>
          <w:rFonts w:eastAsia="VagRoundedBold" w:cs="Arial"/>
          <w:b/>
          <w:bCs/>
          <w:color w:val="000000"/>
        </w:rPr>
        <w:t xml:space="preserve">C) </w:t>
      </w:r>
      <w:r w:rsidRPr="00163EB3">
        <w:rPr>
          <w:rFonts w:cs="Arial"/>
          <w:color w:val="000000"/>
        </w:rPr>
        <w:t>pense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5D3542">
        <w:rPr>
          <w:rFonts w:cs="Arial"/>
          <w:b/>
          <w:bCs/>
          <w:color w:val="000000"/>
        </w:rPr>
        <w:t>9 -</w:t>
      </w:r>
      <w:r>
        <w:rPr>
          <w:rFonts w:cs="Arial"/>
          <w:bCs/>
          <w:color w:val="000000"/>
        </w:rPr>
        <w:t xml:space="preserve">  </w:t>
      </w:r>
      <w:r w:rsidRPr="00163EB3">
        <w:rPr>
          <w:rFonts w:eastAsia="VagRoundedBold" w:cs="Arial"/>
          <w:bCs/>
          <w:color w:val="000000"/>
        </w:rPr>
        <w:t xml:space="preserve">Aşağıdaki </w:t>
      </w:r>
      <w:r>
        <w:rPr>
          <w:rFonts w:eastAsia="VagRoundedBold" w:cs="Arial"/>
          <w:bCs/>
          <w:color w:val="000000"/>
        </w:rPr>
        <w:t>t</w:t>
      </w:r>
      <w:r w:rsidRPr="00163EB3">
        <w:rPr>
          <w:rFonts w:eastAsia="VagRoundedBold" w:cs="Arial"/>
          <w:bCs/>
          <w:color w:val="000000"/>
        </w:rPr>
        <w:t>üm</w:t>
      </w:r>
      <w:r>
        <w:rPr>
          <w:rFonts w:eastAsia="VagRoundedBold" w:cs="Arial"/>
          <w:bCs/>
          <w:color w:val="000000"/>
        </w:rPr>
        <w:t>c</w:t>
      </w:r>
      <w:r w:rsidRPr="00163EB3">
        <w:rPr>
          <w:rFonts w:eastAsia="VagRoundedBold" w:cs="Arial"/>
          <w:bCs/>
          <w:color w:val="000000"/>
        </w:rPr>
        <w:t>elerin hangisi daha çok kelimeden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oluşmuştur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Ömer ile Önder köye gitmişler.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Orada iyi vakit geçirmişler.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C) </w:t>
      </w:r>
      <w:r w:rsidRPr="00163EB3">
        <w:rPr>
          <w:rFonts w:cs="Arial"/>
          <w:color w:val="000000"/>
        </w:rPr>
        <w:t>Ömer’</w:t>
      </w:r>
      <w:r>
        <w:rPr>
          <w:rFonts w:cs="Arial"/>
          <w:color w:val="000000"/>
        </w:rPr>
        <w:t xml:space="preserve"> </w:t>
      </w:r>
      <w:r w:rsidRPr="00163EB3">
        <w:rPr>
          <w:rFonts w:cs="Arial"/>
          <w:color w:val="000000"/>
        </w:rPr>
        <w:t>in kuzusu kaybolmuş.</w:t>
      </w:r>
    </w:p>
    <w:p w:rsidR="004420C7" w:rsidRPr="00163EB3" w:rsidRDefault="004420C7" w:rsidP="00163EB3">
      <w:pPr>
        <w:pStyle w:val="NoSpacing"/>
        <w:rPr>
          <w:rFonts w:eastAsia="VagRoundedBold" w:cs="Arial"/>
          <w:bCs/>
          <w:color w:val="000000"/>
        </w:rPr>
      </w:pPr>
      <w:r w:rsidRPr="005D3542">
        <w:rPr>
          <w:rFonts w:cs="Arial"/>
          <w:b/>
          <w:bCs/>
          <w:color w:val="000000"/>
        </w:rPr>
        <w:t>10 -</w:t>
      </w:r>
      <w:r>
        <w:rPr>
          <w:rFonts w:cs="Arial"/>
          <w:bCs/>
          <w:color w:val="000000"/>
        </w:rPr>
        <w:t xml:space="preserve"> </w:t>
      </w:r>
      <w:r w:rsidRPr="00163EB3">
        <w:rPr>
          <w:rFonts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Aşağıdaki cümlelerin hangisinde yanlış yazılmış bir kelime</w:t>
      </w:r>
      <w:r>
        <w:rPr>
          <w:rFonts w:eastAsia="VagRoundedBold" w:cs="Arial"/>
          <w:bCs/>
          <w:color w:val="000000"/>
        </w:rPr>
        <w:t xml:space="preserve"> </w:t>
      </w:r>
      <w:r w:rsidRPr="005D3542">
        <w:rPr>
          <w:rFonts w:eastAsia="VagRoundedBold" w:cs="Arial"/>
          <w:bCs/>
          <w:i/>
          <w:color w:val="000000"/>
          <w:u w:val="single"/>
        </w:rPr>
        <w:t>yoktur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eastAsia="VagRoundedBold" w:cs="Arial"/>
          <w:bCs/>
          <w:color w:val="000000"/>
        </w:rPr>
        <w:t>?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A)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Tiren on dakika sonra gelecek.</w:t>
      </w:r>
    </w:p>
    <w:p w:rsidR="004420C7" w:rsidRPr="00163EB3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B)</w:t>
      </w:r>
      <w:r>
        <w:rPr>
          <w:rFonts w:eastAsia="VagRoundedBold" w:cs="Arial"/>
          <w:bCs/>
          <w:color w:val="000000"/>
        </w:rPr>
        <w:t xml:space="preserve"> </w:t>
      </w:r>
      <w:r w:rsidRPr="00163EB3">
        <w:rPr>
          <w:rFonts w:cs="Arial"/>
          <w:color w:val="000000"/>
        </w:rPr>
        <w:t>Eyvah, elektrikler kesildi.</w:t>
      </w:r>
    </w:p>
    <w:p w:rsidR="004420C7" w:rsidRDefault="004420C7" w:rsidP="00163EB3">
      <w:pPr>
        <w:pStyle w:val="NoSpacing"/>
        <w:rPr>
          <w:rFonts w:cs="Arial"/>
          <w:color w:val="000000"/>
        </w:rPr>
      </w:pPr>
      <w:r>
        <w:rPr>
          <w:rFonts w:eastAsia="VagRoundedBold" w:cs="Arial"/>
          <w:b/>
          <w:bCs/>
          <w:color w:val="000000"/>
        </w:rPr>
        <w:t xml:space="preserve">           C) </w:t>
      </w:r>
      <w:r w:rsidRPr="00163EB3">
        <w:rPr>
          <w:rFonts w:cs="Arial"/>
          <w:color w:val="000000"/>
        </w:rPr>
        <w:t>Tıramvay da bir taşıttır.</w:t>
      </w:r>
    </w:p>
    <w:p w:rsidR="004420C7" w:rsidRPr="002A3A4F" w:rsidRDefault="004420C7" w:rsidP="002A3A4F">
      <w:pPr>
        <w:pStyle w:val="NoSpacing"/>
      </w:pPr>
      <w:r w:rsidRPr="005D3542">
        <w:rPr>
          <w:b/>
        </w:rPr>
        <w:t>11 -</w:t>
      </w:r>
      <w:r>
        <w:t xml:space="preserve"> </w:t>
      </w:r>
      <w:r w:rsidRPr="002A3A4F">
        <w:t xml:space="preserve">Hangi  cümlenin  hece  sayısı  diğerlerinden  fazladır </w:t>
      </w:r>
      <w:r w:rsidRPr="002A3A4F">
        <w:rPr>
          <w:rFonts w:cs="Arial"/>
        </w:rPr>
        <w:t>?</w:t>
      </w:r>
    </w:p>
    <w:p w:rsidR="004420C7" w:rsidRPr="00D67471" w:rsidRDefault="004420C7" w:rsidP="002A3A4F">
      <w:pPr>
        <w:pStyle w:val="NoSpacing"/>
      </w:pPr>
      <w:r w:rsidRPr="00D67471">
        <w:t xml:space="preserve">    </w:t>
      </w:r>
      <w:r>
        <w:t xml:space="preserve">        </w:t>
      </w:r>
      <w:r>
        <w:rPr>
          <w:rFonts w:eastAsia="VagRoundedBold" w:cs="Arial"/>
          <w:b/>
          <w:bCs/>
          <w:color w:val="000000"/>
        </w:rPr>
        <w:t>A)</w:t>
      </w:r>
      <w:r>
        <w:rPr>
          <w:rFonts w:eastAsia="VagRoundedBold" w:cs="Arial"/>
          <w:bCs/>
          <w:color w:val="000000"/>
        </w:rPr>
        <w:t xml:space="preserve"> </w:t>
      </w:r>
      <w:r w:rsidRPr="00D67471">
        <w:t>Dedemle  birlikte  maç  izledik.</w:t>
      </w:r>
    </w:p>
    <w:p w:rsidR="004420C7" w:rsidRPr="00D67471" w:rsidRDefault="004420C7" w:rsidP="002A3A4F">
      <w:pPr>
        <w:pStyle w:val="NoSpacing"/>
      </w:pPr>
      <w:r w:rsidRPr="00D67471">
        <w:t xml:space="preserve">      </w:t>
      </w:r>
      <w:r>
        <w:t xml:space="preserve">      </w:t>
      </w:r>
      <w:r>
        <w:rPr>
          <w:rFonts w:eastAsia="VagRoundedBold" w:cs="Arial"/>
          <w:b/>
          <w:bCs/>
          <w:color w:val="000000"/>
        </w:rPr>
        <w:t>B)</w:t>
      </w:r>
      <w:r>
        <w:rPr>
          <w:rFonts w:eastAsia="VagRoundedBold" w:cs="Arial"/>
          <w:bCs/>
          <w:color w:val="000000"/>
        </w:rPr>
        <w:t xml:space="preserve"> </w:t>
      </w:r>
      <w:r w:rsidRPr="00D67471">
        <w:t>Bu  sabah  erkenden  gitti.</w:t>
      </w:r>
    </w:p>
    <w:p w:rsidR="004420C7" w:rsidRPr="00D67471" w:rsidRDefault="004420C7" w:rsidP="002A3A4F">
      <w:pPr>
        <w:pStyle w:val="NoSpacing"/>
      </w:pPr>
      <w:r w:rsidRPr="00D67471">
        <w:t xml:space="preserve">      </w:t>
      </w:r>
      <w:r>
        <w:t xml:space="preserve">      </w:t>
      </w:r>
      <w:r>
        <w:rPr>
          <w:rFonts w:eastAsia="VagRoundedBold" w:cs="Arial"/>
          <w:b/>
          <w:bCs/>
          <w:color w:val="000000"/>
        </w:rPr>
        <w:t xml:space="preserve">C) </w:t>
      </w:r>
      <w:r w:rsidRPr="00D67471">
        <w:t>Sahnenin  arkası  kalabalıktı.</w:t>
      </w:r>
    </w:p>
    <w:p w:rsidR="004420C7" w:rsidRDefault="004420C7" w:rsidP="002A3A4F">
      <w:pPr>
        <w:pStyle w:val="NoSpacing"/>
        <w:jc w:val="center"/>
        <w:rPr>
          <w:b/>
        </w:rPr>
        <w:sectPr w:rsidR="004420C7" w:rsidSect="0006385C">
          <w:pgSz w:w="11906" w:h="16838"/>
          <w:pgMar w:top="510" w:right="454" w:bottom="454" w:left="454" w:header="709" w:footer="709" w:gutter="0"/>
          <w:cols w:num="2" w:sep="1" w:space="284"/>
          <w:docGrid w:linePitch="360"/>
        </w:sectPr>
      </w:pPr>
    </w:p>
    <w:p w:rsidR="004420C7" w:rsidRPr="002A3A4F" w:rsidRDefault="004420C7" w:rsidP="002A3A4F">
      <w:pPr>
        <w:pStyle w:val="NoSpacing"/>
        <w:jc w:val="center"/>
        <w:rPr>
          <w:b/>
        </w:rPr>
      </w:pPr>
      <w:r>
        <w:rPr>
          <w:b/>
        </w:rPr>
        <w:t xml:space="preserve">Parantez içine </w:t>
      </w:r>
      <w:r w:rsidRPr="002A3A4F">
        <w:rPr>
          <w:b/>
        </w:rPr>
        <w:t xml:space="preserve"> anlamları verilen sözcükleri yazalım.</w:t>
      </w:r>
    </w:p>
    <w:p w:rsidR="004420C7" w:rsidRDefault="004420C7" w:rsidP="002A3A4F">
      <w:pPr>
        <w:pStyle w:val="NoSpacing"/>
        <w:sectPr w:rsidR="004420C7" w:rsidSect="0006385C">
          <w:type w:val="continuous"/>
          <w:pgSz w:w="11906" w:h="16838"/>
          <w:pgMar w:top="510" w:right="454" w:bottom="454" w:left="454" w:header="709" w:footer="709" w:gutter="0"/>
          <w:cols w:space="708"/>
          <w:docGrid w:linePitch="360"/>
        </w:sectPr>
      </w:pPr>
    </w:p>
    <w:p w:rsidR="004420C7" w:rsidRDefault="004420C7" w:rsidP="002A3A4F">
      <w:pPr>
        <w:pStyle w:val="NoSpacing"/>
      </w:pPr>
      <w:r w:rsidRPr="00163EB3">
        <w:t>Bilgisiyle bizi aydınlatan, eğitip</w:t>
      </w:r>
      <w:r>
        <w:t xml:space="preserve"> öğreten</w:t>
      </w:r>
    </w:p>
    <w:p w:rsidR="004420C7" w:rsidRPr="00163EB3" w:rsidRDefault="004420C7" w:rsidP="002A3A4F">
      <w:pPr>
        <w:pStyle w:val="NoSpacing"/>
      </w:pPr>
      <w:r>
        <w:t xml:space="preserve">                        </w:t>
      </w:r>
      <w:r w:rsidRPr="00163EB3">
        <w:t xml:space="preserve"> </w:t>
      </w:r>
      <w:r>
        <w:t xml:space="preserve">                   ( .................................. )</w:t>
      </w:r>
    </w:p>
    <w:p w:rsidR="004420C7" w:rsidRDefault="004420C7" w:rsidP="002A3A4F">
      <w:pPr>
        <w:pStyle w:val="NoSpacing"/>
      </w:pPr>
      <w:r w:rsidRPr="00163EB3">
        <w:t>Bizi doğurup büyüten</w:t>
      </w:r>
      <w:r>
        <w:t xml:space="preserve">          ( .................................. )</w:t>
      </w:r>
    </w:p>
    <w:p w:rsidR="004420C7" w:rsidRDefault="004420C7" w:rsidP="002A3A4F">
      <w:pPr>
        <w:pStyle w:val="NoSpacing"/>
      </w:pPr>
      <w:r w:rsidRPr="00163EB3">
        <w:t>Doktora yardımcı olan kişi</w:t>
      </w:r>
      <w:r>
        <w:t xml:space="preserve">   ( .................................. )</w:t>
      </w:r>
    </w:p>
    <w:p w:rsidR="004420C7" w:rsidRDefault="004420C7" w:rsidP="002A3A4F">
      <w:pPr>
        <w:pStyle w:val="NoSpacing"/>
      </w:pPr>
      <w:r w:rsidRPr="00163EB3">
        <w:t>Zamanı gösteren araç</w:t>
      </w:r>
      <w:r>
        <w:t xml:space="preserve">         ( .................................. )</w:t>
      </w:r>
    </w:p>
    <w:p w:rsidR="004420C7" w:rsidRDefault="004420C7" w:rsidP="002A3A4F">
      <w:pPr>
        <w:pStyle w:val="NoSpacing"/>
      </w:pPr>
      <w:r w:rsidRPr="00163EB3">
        <w:t>Treni süren kişi</w:t>
      </w:r>
      <w:r>
        <w:t xml:space="preserve">                    ( .................................. )</w:t>
      </w:r>
    </w:p>
    <w:p w:rsidR="004420C7" w:rsidRDefault="004420C7" w:rsidP="002A3A4F">
      <w:pPr>
        <w:pStyle w:val="NoSpacing"/>
      </w:pPr>
      <w:r w:rsidRPr="00163EB3">
        <w:t>Babamızın kız kardeşi</w:t>
      </w:r>
      <w:r>
        <w:t xml:space="preserve">         ( .................................. )</w:t>
      </w:r>
    </w:p>
    <w:p w:rsidR="004420C7" w:rsidRDefault="004420C7" w:rsidP="002A3A4F">
      <w:pPr>
        <w:pStyle w:val="NoSpacing"/>
      </w:pPr>
      <w:r w:rsidRPr="00163EB3">
        <w:t>Hastalara bakan, tedavi eden kişi</w:t>
      </w:r>
    </w:p>
    <w:p w:rsidR="004420C7" w:rsidRDefault="004420C7" w:rsidP="002A3A4F">
      <w:pPr>
        <w:pStyle w:val="NoSpacing"/>
      </w:pPr>
      <w:r>
        <w:t xml:space="preserve">                                            ( .................................. )</w:t>
      </w:r>
    </w:p>
    <w:p w:rsidR="004420C7" w:rsidRDefault="004420C7" w:rsidP="002A3A4F">
      <w:pPr>
        <w:pStyle w:val="NoSpacing"/>
      </w:pPr>
      <w:r w:rsidRPr="00163EB3">
        <w:t>Sını</w:t>
      </w:r>
      <w:r>
        <w:t>fl</w:t>
      </w:r>
      <w:r w:rsidRPr="00163EB3">
        <w:t>arın olduğu bina</w:t>
      </w:r>
      <w:r>
        <w:t xml:space="preserve">          ( .................................. )</w:t>
      </w:r>
    </w:p>
    <w:p w:rsidR="004420C7" w:rsidRDefault="004420C7" w:rsidP="002A3A4F">
      <w:pPr>
        <w:pStyle w:val="NoSpacing"/>
      </w:pPr>
      <w:r w:rsidRPr="00163EB3">
        <w:t>Yoldaki yayalar için ayrılan yer</w:t>
      </w:r>
      <w:r>
        <w:t xml:space="preserve"> ( ............................ )</w:t>
      </w:r>
    </w:p>
    <w:p w:rsidR="004420C7" w:rsidRDefault="004420C7" w:rsidP="002A3A4F">
      <w:pPr>
        <w:pStyle w:val="NoSpacing"/>
      </w:pPr>
      <w:r w:rsidRPr="00163EB3">
        <w:t>Kitapların konulduğu yer</w:t>
      </w:r>
      <w:r>
        <w:t xml:space="preserve">     ( .................................. )</w:t>
      </w:r>
    </w:p>
    <w:p w:rsidR="004420C7" w:rsidRDefault="004420C7" w:rsidP="002A3A4F">
      <w:pPr>
        <w:pStyle w:val="NoSpacing"/>
      </w:pPr>
      <w:r w:rsidRPr="00163EB3">
        <w:t>Saçlarımızı taradığımız araç</w:t>
      </w:r>
      <w:r>
        <w:t xml:space="preserve"> ( ................................ )</w:t>
      </w:r>
    </w:p>
    <w:p w:rsidR="004420C7" w:rsidRDefault="004420C7" w:rsidP="002A3A4F">
      <w:pPr>
        <w:pStyle w:val="NoSpacing"/>
      </w:pPr>
      <w:r w:rsidRPr="00163EB3">
        <w:t>Havada yolcu taşıyan araç</w:t>
      </w:r>
      <w:r>
        <w:t xml:space="preserve"> ( .................................. )</w:t>
      </w:r>
    </w:p>
    <w:p w:rsidR="004420C7" w:rsidRDefault="004420C7" w:rsidP="002A3A4F">
      <w:pPr>
        <w:pStyle w:val="NoSpacing"/>
      </w:pPr>
      <w:r w:rsidRPr="00163EB3">
        <w:t>Karşısına geçince kendimizi gördüğümüz eşya</w:t>
      </w:r>
    </w:p>
    <w:p w:rsidR="004420C7" w:rsidRDefault="004420C7" w:rsidP="002A3A4F">
      <w:pPr>
        <w:pStyle w:val="NoSpacing"/>
      </w:pPr>
      <w:r>
        <w:t xml:space="preserve">                                            ( .................................. )</w:t>
      </w:r>
    </w:p>
    <w:p w:rsidR="004420C7" w:rsidRDefault="004420C7" w:rsidP="002A3A4F">
      <w:pPr>
        <w:pStyle w:val="NoSpacing"/>
      </w:pPr>
      <w:r w:rsidRPr="00163EB3">
        <w:t>Yiyeceklerimizin bozulmasını önleyen elektrikli mutfak eşyası</w:t>
      </w:r>
      <w:r>
        <w:t xml:space="preserve">                     ( .................................. )</w:t>
      </w:r>
    </w:p>
    <w:p w:rsidR="004420C7" w:rsidRDefault="004420C7" w:rsidP="002A3A4F">
      <w:pPr>
        <w:pStyle w:val="NoSpacing"/>
      </w:pPr>
      <w:r>
        <w:t>Çok ağaçların bulunduğu alan  ( ............................ )</w:t>
      </w:r>
    </w:p>
    <w:p w:rsidR="004420C7" w:rsidRDefault="004420C7" w:rsidP="002A3A4F">
      <w:pPr>
        <w:pStyle w:val="NoSpacing"/>
        <w:rPr>
          <w:rFonts w:cs="Arial"/>
          <w:b/>
        </w:rPr>
        <w:sectPr w:rsidR="004420C7" w:rsidSect="000A2FBE">
          <w:type w:val="continuous"/>
          <w:pgSz w:w="11906" w:h="16838"/>
          <w:pgMar w:top="510" w:right="140" w:bottom="454" w:left="454" w:header="709" w:footer="709" w:gutter="0"/>
          <w:cols w:num="2" w:sep="1" w:space="227"/>
          <w:docGrid w:linePitch="360"/>
        </w:sectPr>
      </w:pPr>
      <w:r>
        <w:t>Besinleri yeme işi              ( .................................... )</w:t>
      </w:r>
    </w:p>
    <w:p w:rsidR="004420C7" w:rsidRPr="0006385C" w:rsidRDefault="004420C7" w:rsidP="007E7C43">
      <w:pPr>
        <w:pStyle w:val="NoSpacing"/>
        <w:jc w:val="center"/>
        <w:rPr>
          <w:rFonts w:cs="Arial"/>
          <w:b/>
        </w:rPr>
      </w:pPr>
      <w:r w:rsidRPr="0006385C">
        <w:rPr>
          <w:rFonts w:cs="Arial"/>
          <w:b/>
        </w:rPr>
        <w:t>Aşağıdaki kelimelerle anlamlı ve kurallı cümleler oluşturunuz.</w:t>
      </w:r>
    </w:p>
    <w:p w:rsidR="004420C7" w:rsidRPr="007E7C43" w:rsidRDefault="004420C7" w:rsidP="007E7C43">
      <w:pPr>
        <w:pStyle w:val="NoSpacing"/>
        <w:rPr>
          <w:rFonts w:cs="Arial"/>
        </w:rPr>
      </w:pPr>
      <w:r w:rsidRPr="007E7C43">
        <w:rPr>
          <w:rFonts w:cs="Arial"/>
        </w:rPr>
        <w:t>Yürüyorlardı - arkadaş - iki - ormanda</w:t>
      </w:r>
    </w:p>
    <w:p w:rsidR="004420C7" w:rsidRPr="007E7C43" w:rsidRDefault="004420C7" w:rsidP="007E7C43">
      <w:pPr>
        <w:pStyle w:val="NoSpacing"/>
        <w:ind w:right="-201"/>
        <w:rPr>
          <w:rFonts w:cs="Arial"/>
          <w:sz w:val="20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…………………………………………</w:t>
      </w:r>
    </w:p>
    <w:p w:rsidR="004420C7" w:rsidRPr="007E7C43" w:rsidRDefault="004420C7" w:rsidP="007E7C43">
      <w:pPr>
        <w:pStyle w:val="NoSpacing"/>
        <w:rPr>
          <w:rFonts w:cs="Arial"/>
        </w:rPr>
      </w:pPr>
      <w:r>
        <w:rPr>
          <w:rFonts w:cs="Arial"/>
        </w:rPr>
        <w:t>i</w:t>
      </w:r>
      <w:r w:rsidRPr="007E7C43">
        <w:rPr>
          <w:rFonts w:cs="Arial"/>
        </w:rPr>
        <w:t>zledim - güzel - televizyonda - çok - bir - film</w:t>
      </w:r>
    </w:p>
    <w:p w:rsidR="004420C7" w:rsidRPr="007E7C43" w:rsidRDefault="004420C7" w:rsidP="007E7C43">
      <w:pPr>
        <w:pStyle w:val="NoSpacing"/>
        <w:ind w:right="-201"/>
        <w:rPr>
          <w:rFonts w:cs="Arial"/>
          <w:sz w:val="20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…………………………………………</w:t>
      </w:r>
    </w:p>
    <w:p w:rsidR="004420C7" w:rsidRPr="007E7C43" w:rsidRDefault="004420C7" w:rsidP="007E7C43">
      <w:pPr>
        <w:pStyle w:val="NoSpacing"/>
        <w:rPr>
          <w:rFonts w:cs="Arial"/>
        </w:rPr>
      </w:pPr>
      <w:r w:rsidRPr="007E7C43">
        <w:rPr>
          <w:rFonts w:cs="Arial"/>
        </w:rPr>
        <w:t>aday - Sevil - oldu - sınıf - için - başkanlığı</w:t>
      </w:r>
    </w:p>
    <w:p w:rsidR="004420C7" w:rsidRPr="007E7C43" w:rsidRDefault="004420C7" w:rsidP="007E7C43">
      <w:pPr>
        <w:pStyle w:val="NoSpacing"/>
        <w:ind w:right="-201"/>
        <w:rPr>
          <w:rFonts w:cs="Arial"/>
          <w:sz w:val="20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</w:t>
      </w:r>
      <w:r>
        <w:rPr>
          <w:rFonts w:cs="Arial"/>
          <w:sz w:val="20"/>
        </w:rPr>
        <w:t>..</w:t>
      </w:r>
      <w:r w:rsidRPr="007E7C43">
        <w:rPr>
          <w:rFonts w:cs="Arial"/>
          <w:sz w:val="20"/>
        </w:rPr>
        <w:t>………………………………</w:t>
      </w:r>
    </w:p>
    <w:p w:rsidR="004420C7" w:rsidRPr="007E7C43" w:rsidRDefault="004420C7" w:rsidP="007E7C43">
      <w:pPr>
        <w:pStyle w:val="NoSpacing"/>
        <w:rPr>
          <w:rFonts w:cs="Arial"/>
        </w:rPr>
      </w:pPr>
      <w:r w:rsidRPr="007E7C43">
        <w:rPr>
          <w:rFonts w:cs="Arial"/>
        </w:rPr>
        <w:t>kalkınca – sabah – yüzümüzü – yıkarız – elimizi</w:t>
      </w:r>
    </w:p>
    <w:p w:rsidR="004420C7" w:rsidRPr="007E7C43" w:rsidRDefault="004420C7" w:rsidP="007E7C43">
      <w:pPr>
        <w:pStyle w:val="NoSpacing"/>
        <w:ind w:right="-201"/>
        <w:rPr>
          <w:rFonts w:cs="Arial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</w:t>
      </w:r>
      <w:r>
        <w:rPr>
          <w:rFonts w:cs="Arial"/>
          <w:sz w:val="20"/>
        </w:rPr>
        <w:t>........</w:t>
      </w:r>
      <w:r w:rsidRPr="007E7C43">
        <w:rPr>
          <w:rFonts w:cs="Arial"/>
          <w:sz w:val="20"/>
        </w:rPr>
        <w:t>………………</w:t>
      </w:r>
    </w:p>
    <w:p w:rsidR="004420C7" w:rsidRPr="007E7C43" w:rsidRDefault="004420C7" w:rsidP="007E7C43">
      <w:pPr>
        <w:pStyle w:val="NoSpacing"/>
        <w:rPr>
          <w:rFonts w:cs="Arial"/>
        </w:rPr>
      </w:pPr>
      <w:r w:rsidRPr="007E7C43">
        <w:rPr>
          <w:rFonts w:cs="Arial"/>
        </w:rPr>
        <w:t>gittik - oturmaya - teyzemlere - akşam</w:t>
      </w:r>
    </w:p>
    <w:p w:rsidR="004420C7" w:rsidRPr="007E7C43" w:rsidRDefault="004420C7" w:rsidP="007E7C43">
      <w:pPr>
        <w:pStyle w:val="NoSpacing"/>
        <w:ind w:right="-201"/>
        <w:rPr>
          <w:rFonts w:cs="Arial"/>
          <w:sz w:val="20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…………………………………………</w:t>
      </w:r>
    </w:p>
    <w:p w:rsidR="004420C7" w:rsidRDefault="004420C7" w:rsidP="007E7C43">
      <w:pPr>
        <w:pStyle w:val="NoSpacing"/>
        <w:rPr>
          <w:rFonts w:cs="Arial"/>
        </w:rPr>
      </w:pPr>
      <w:r w:rsidRPr="007E7C43">
        <w:rPr>
          <w:rFonts w:cs="Arial"/>
        </w:rPr>
        <w:t>verdi - dedem - lira - harçlık - yirmi</w:t>
      </w:r>
    </w:p>
    <w:p w:rsidR="004420C7" w:rsidRPr="007E7C43" w:rsidRDefault="004420C7" w:rsidP="007E7C43">
      <w:pPr>
        <w:pStyle w:val="NoSpacing"/>
        <w:ind w:right="-201"/>
        <w:rPr>
          <w:rFonts w:cs="Arial"/>
          <w:sz w:val="20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…………………………………………</w:t>
      </w:r>
    </w:p>
    <w:p w:rsidR="004420C7" w:rsidRPr="007E7C43" w:rsidRDefault="004420C7" w:rsidP="007E7C43">
      <w:pPr>
        <w:pStyle w:val="NoSpacing"/>
        <w:rPr>
          <w:rFonts w:cs="Arial"/>
        </w:rPr>
      </w:pPr>
      <w:r w:rsidRPr="007E7C43">
        <w:rPr>
          <w:rFonts w:cs="Arial"/>
        </w:rPr>
        <w:t>masalı – dün – okuduğum – sevdim – çok</w:t>
      </w:r>
    </w:p>
    <w:p w:rsidR="004420C7" w:rsidRPr="007E7C43" w:rsidRDefault="004420C7" w:rsidP="007E7C43">
      <w:pPr>
        <w:pStyle w:val="NoSpacing"/>
        <w:ind w:right="-201"/>
        <w:rPr>
          <w:rFonts w:cs="Arial"/>
          <w:sz w:val="20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…………………………………………</w:t>
      </w:r>
    </w:p>
    <w:p w:rsidR="004420C7" w:rsidRPr="007E7C43" w:rsidRDefault="004420C7" w:rsidP="007E7C43">
      <w:pPr>
        <w:pStyle w:val="NoSpacing"/>
        <w:rPr>
          <w:rFonts w:cs="Arial"/>
        </w:rPr>
      </w:pPr>
      <w:r>
        <w:rPr>
          <w:rFonts w:cs="Arial"/>
        </w:rPr>
        <w:t>g</w:t>
      </w:r>
      <w:r w:rsidRPr="007E7C43">
        <w:rPr>
          <w:rFonts w:cs="Arial"/>
        </w:rPr>
        <w:t>elmesine - annemin - sevindik - çok</w:t>
      </w:r>
    </w:p>
    <w:p w:rsidR="004420C7" w:rsidRPr="007E7C43" w:rsidRDefault="004420C7" w:rsidP="007E7C43">
      <w:pPr>
        <w:pStyle w:val="NoSpacing"/>
        <w:ind w:right="-201"/>
        <w:rPr>
          <w:rFonts w:cs="Arial"/>
        </w:rPr>
      </w:pPr>
      <w:r w:rsidRPr="007E7C43">
        <w:rPr>
          <w:rFonts w:cs="Arial"/>
          <w:sz w:val="20"/>
        </w:rPr>
        <w:t>……………………………………………………………………………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…………………………………………</w:t>
      </w:r>
    </w:p>
    <w:p w:rsidR="004420C7" w:rsidRPr="00CA0EFE" w:rsidRDefault="004420C7" w:rsidP="002A3A4F">
      <w:pPr>
        <w:rPr>
          <w:rFonts w:ascii="Arial" w:hAnsi="Arial" w:cs="Arial"/>
          <w:sz w:val="6"/>
          <w:szCs w:val="6"/>
        </w:rPr>
      </w:pPr>
      <w:r w:rsidRPr="00CA0EFE">
        <w:rPr>
          <w:rFonts w:ascii="Arial" w:hAnsi="Arial" w:cs="Arial"/>
        </w:rPr>
        <w:t>açılacak – ne – okul – zaman</w:t>
      </w:r>
    </w:p>
    <w:p w:rsidR="004420C7" w:rsidRPr="00163EB3" w:rsidRDefault="004420C7" w:rsidP="00CA0EFE">
      <w:pPr>
        <w:pStyle w:val="NoSpacing"/>
        <w:ind w:right="-201"/>
        <w:rPr>
          <w:rFonts w:cs="Arial"/>
          <w:color w:val="000000"/>
        </w:rPr>
      </w:pPr>
      <w:r w:rsidRPr="007E7C43">
        <w:rPr>
          <w:rFonts w:cs="Arial"/>
          <w:sz w:val="20"/>
        </w:rPr>
        <w:t>……………………………………………</w:t>
      </w:r>
      <w:hyperlink r:id="rId4" w:history="1">
        <w:r>
          <w:rPr>
            <w:rStyle w:val="Hyperlink"/>
            <w:rFonts w:ascii="Comic Sans MS" w:hAnsi="Comic Sans MS"/>
          </w:rPr>
          <w:t>www.sorubak.com</w:t>
        </w:r>
      </w:hyperlink>
      <w:r w:rsidRPr="007E7C43">
        <w:rPr>
          <w:rFonts w:cs="Arial"/>
          <w:sz w:val="20"/>
        </w:rPr>
        <w:t>………………………………</w:t>
      </w:r>
      <w:r>
        <w:rPr>
          <w:rFonts w:cs="Arial"/>
          <w:sz w:val="20"/>
        </w:rPr>
        <w:t>.....................................</w:t>
      </w:r>
      <w:r w:rsidRPr="007E7C43">
        <w:rPr>
          <w:rFonts w:cs="Arial"/>
          <w:sz w:val="20"/>
        </w:rPr>
        <w:t>…………………………………………</w:t>
      </w:r>
    </w:p>
    <w:sectPr w:rsidR="004420C7" w:rsidRPr="00163EB3" w:rsidSect="00CA0EFE">
      <w:type w:val="continuous"/>
      <w:pgSz w:w="11906" w:h="16838"/>
      <w:pgMar w:top="510" w:right="454" w:bottom="142" w:left="45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agRounded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63EB3"/>
    <w:rsid w:val="0006385C"/>
    <w:rsid w:val="00066AB7"/>
    <w:rsid w:val="00095A5D"/>
    <w:rsid w:val="000A2FBE"/>
    <w:rsid w:val="000C0BFA"/>
    <w:rsid w:val="00104C29"/>
    <w:rsid w:val="00144102"/>
    <w:rsid w:val="00163EB3"/>
    <w:rsid w:val="00210762"/>
    <w:rsid w:val="00251B54"/>
    <w:rsid w:val="002A3A4F"/>
    <w:rsid w:val="002E2DB6"/>
    <w:rsid w:val="004420C7"/>
    <w:rsid w:val="004D1706"/>
    <w:rsid w:val="005D3542"/>
    <w:rsid w:val="006F47A2"/>
    <w:rsid w:val="007E57DE"/>
    <w:rsid w:val="007E7C43"/>
    <w:rsid w:val="009A1439"/>
    <w:rsid w:val="00A21377"/>
    <w:rsid w:val="00AA0B8E"/>
    <w:rsid w:val="00B5642F"/>
    <w:rsid w:val="00B7463E"/>
    <w:rsid w:val="00BF27A3"/>
    <w:rsid w:val="00C33140"/>
    <w:rsid w:val="00C7540E"/>
    <w:rsid w:val="00CA0EFE"/>
    <w:rsid w:val="00D63F0B"/>
    <w:rsid w:val="00D640A1"/>
    <w:rsid w:val="00D67471"/>
    <w:rsid w:val="00E318E2"/>
    <w:rsid w:val="00F510B7"/>
    <w:rsid w:val="00F51A89"/>
    <w:rsid w:val="00F94C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3A4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21377"/>
    <w:rPr>
      <w:rFonts w:ascii="Arial" w:eastAsia="Times New Roman" w:hAnsi="Arial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2A3A4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2A3A4F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210762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53</TotalTime>
  <Pages>2</Pages>
  <Words>687</Words>
  <Characters>3918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MUSTAFA</dc:creator>
  <cp:keywords>www.sorubak.com</cp:keywords>
  <dc:description>www.sorubak.com</dc:description>
  <cp:lastModifiedBy>edanur</cp:lastModifiedBy>
  <cp:revision>9</cp:revision>
  <dcterms:created xsi:type="dcterms:W3CDTF">2012-10-24T09:38:00Z</dcterms:created>
  <dcterms:modified xsi:type="dcterms:W3CDTF">2013-12-01T13:36:00Z</dcterms:modified>
  <cp:category>www.sorubak.com</cp:category>
</cp:coreProperties>
</file>