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51B" w:rsidRPr="00CB03CB" w:rsidRDefault="00ED151B" w:rsidP="00CB03CB">
      <w:pPr>
        <w:jc w:val="center"/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>CUMALIKIZIK İLKOKULU 2013 – 2014 2/A SINIFI 1. DÖNEM TÜRKÇE 1.PERFORMANS GÖREVİ</w:t>
      </w:r>
    </w:p>
    <w:p w:rsidR="00ED151B" w:rsidRPr="00CB03CB" w:rsidRDefault="00ED151B" w:rsidP="00CB03CB">
      <w:pPr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>ADI SOYADI</w:t>
      </w:r>
      <w:r w:rsidRPr="00CB03CB">
        <w:rPr>
          <w:sz w:val="24"/>
          <w:szCs w:val="24"/>
        </w:rPr>
        <w:t>: _____________________</w:t>
      </w:r>
      <w:r w:rsidRPr="00CB03CB">
        <w:rPr>
          <w:b/>
          <w:sz w:val="24"/>
          <w:szCs w:val="24"/>
        </w:rPr>
        <w:t xml:space="preserve">  NUMARASI</w:t>
      </w:r>
      <w:r w:rsidRPr="00CB03CB">
        <w:rPr>
          <w:sz w:val="24"/>
          <w:szCs w:val="24"/>
        </w:rPr>
        <w:t>:_____</w:t>
      </w:r>
      <w:r w:rsidRPr="00CB03CB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          </w:t>
      </w:r>
      <w:r w:rsidRPr="00CB03CB">
        <w:rPr>
          <w:b/>
          <w:sz w:val="24"/>
          <w:szCs w:val="24"/>
        </w:rPr>
        <w:t xml:space="preserve"> TESLİM TARİHİ: </w:t>
      </w:r>
      <w:r>
        <w:rPr>
          <w:b/>
          <w:sz w:val="24"/>
          <w:szCs w:val="24"/>
        </w:rPr>
        <w:t>26.11.2013</w:t>
      </w:r>
    </w:p>
    <w:p w:rsidR="00ED151B" w:rsidRDefault="00ED151B" w:rsidP="00CB03CB">
      <w:pPr>
        <w:rPr>
          <w:sz w:val="24"/>
          <w:szCs w:val="24"/>
        </w:rPr>
      </w:pPr>
      <w:r w:rsidRPr="00CB03CB">
        <w:rPr>
          <w:b/>
          <w:sz w:val="24"/>
          <w:szCs w:val="24"/>
        </w:rPr>
        <w:t>PERFORMANS GÖREVİNİN KONUSU:</w:t>
      </w:r>
      <w:r>
        <w:rPr>
          <w:sz w:val="24"/>
          <w:szCs w:val="24"/>
        </w:rPr>
        <w:t xml:space="preserve"> CUMHURİYET veya ATATÜRK konulu akrostiş şiir yazma.</w:t>
      </w:r>
    </w:p>
    <w:p w:rsidR="00ED151B" w:rsidRPr="00CB03CB" w:rsidRDefault="00ED151B" w:rsidP="00CB03CB">
      <w:pPr>
        <w:rPr>
          <w:b/>
          <w:sz w:val="24"/>
          <w:szCs w:val="24"/>
        </w:rPr>
      </w:pPr>
      <w:r w:rsidRPr="00CB03CB">
        <w:rPr>
          <w:b/>
          <w:sz w:val="24"/>
          <w:szCs w:val="24"/>
        </w:rPr>
        <w:t xml:space="preserve">GÖREVİNİ NASIL YAPACAKSIN? 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Önce konunu düşün, seç ve araştırıp bilgi topla.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Seçtiğin konuyu sana verilen kağıda yukarıdan aşağıya doğru yaz. Harfler arasında satır atlamayı unutma.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Yazarken kağıdı ortalamayı, başlığını büyük harfle yazmayı ve yukarıdan aşağıya yazdığın harflerle başlamayı unutma.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Çalışmanın güzel olması için yazının güzel olması, noktalama işaretlerinin doğru kullanılması ve hizalama çok önemlidir.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Her mısrayı iyi düşün, karar ver sonra yaz ki sürekli silmek zorunda kalmayasın. İstersen başka bir kağıda yazıp sonra ödev kağıdına güzelce yazabilirsin.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Kenarları boncuk, sim, kurdele vb. malzemelerle ya da resimlerle süsle.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Bu şiirin şairi sen olacaksın. İsmini sağ alt köşeye yazmayı unutma.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Kendi şiirini ezbere okuman daha güzel olacaktır.</w:t>
      </w:r>
    </w:p>
    <w:p w:rsidR="00ED151B" w:rsidRDefault="00ED151B" w:rsidP="00CB03C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Görevinin aşağıda verilen ölçütlere göre değerlendirileceğini unutma. </w:t>
      </w:r>
    </w:p>
    <w:p w:rsidR="00ED151B" w:rsidRDefault="00ED151B" w:rsidP="00CB03CB">
      <w:pPr>
        <w:pStyle w:val="ListParagraph"/>
        <w:rPr>
          <w:sz w:val="24"/>
          <w:szCs w:val="24"/>
        </w:rPr>
      </w:pPr>
    </w:p>
    <w:p w:rsidR="00ED151B" w:rsidRPr="00CB03CB" w:rsidRDefault="00ED151B" w:rsidP="00CB03CB">
      <w:pPr>
        <w:pStyle w:val="ListParagraph"/>
        <w:jc w:val="center"/>
        <w:rPr>
          <w:b/>
          <w:color w:val="FF0000"/>
          <w:sz w:val="32"/>
          <w:szCs w:val="32"/>
        </w:rPr>
      </w:pPr>
      <w:r w:rsidRPr="00CB03CB">
        <w:rPr>
          <w:b/>
          <w:color w:val="FF0000"/>
          <w:sz w:val="32"/>
          <w:szCs w:val="32"/>
        </w:rPr>
        <w:t>SANA GÜVENİYORUM, SEN BAŞARIRSIN!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9"/>
        <w:gridCol w:w="1134"/>
        <w:gridCol w:w="1134"/>
      </w:tblGrid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Konusunu araştırmış.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Şiiri yazarken akrostiş kuralına uymuş.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Mısraları konuya bağlı kalarak anlamlı yazmış.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Şiirin tamamında anlam bütünlüğünü sağlamış.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 w:rsidRPr="00D239B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Güzel ve yazım kurallarına uygun yazmış. (Büyük harfle başlama, özel isimlerin yazılışlarına dikkat etmiş)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Noktalama işaretlerine dikkat etmiş.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Kenarlarını süslemiş.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Görevini yaparken temizliğe ve düzene dikkat etmiş.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Şiirini ezbere okudu.</w:t>
            </w:r>
          </w:p>
        </w:tc>
        <w:tc>
          <w:tcPr>
            <w:tcW w:w="1134" w:type="dxa"/>
          </w:tcPr>
          <w:p w:rsidR="00ED151B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Sunumunu yaparken kendine güvenerek anlaşılır bir ses tonu kullandı.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 w:rsidRPr="00D239B6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Görevini zamanında teslim etti.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D151B" w:rsidRPr="00D239B6" w:rsidTr="004E6D1A">
        <w:tc>
          <w:tcPr>
            <w:tcW w:w="7229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TOPLAM PUAN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D151B" w:rsidRPr="00D239B6" w:rsidRDefault="00ED151B" w:rsidP="004E6D1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239B6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D151B" w:rsidRPr="00D239B6" w:rsidRDefault="00ED151B" w:rsidP="004E6D1A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D151B" w:rsidRDefault="00ED151B" w:rsidP="00EA3523">
      <w:pPr>
        <w:rPr>
          <w:sz w:val="24"/>
          <w:szCs w:val="24"/>
        </w:rPr>
      </w:pPr>
      <w:hyperlink r:id="rId5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ED151B" w:rsidRDefault="00ED151B" w:rsidP="00CB03CB">
      <w:pPr>
        <w:rPr>
          <w:sz w:val="24"/>
          <w:szCs w:val="24"/>
        </w:rPr>
      </w:pPr>
    </w:p>
    <w:p w:rsidR="00ED151B" w:rsidRDefault="00ED151B" w:rsidP="00CB03C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Serpil PALULUOĞLU</w:t>
      </w:r>
    </w:p>
    <w:p w:rsidR="00ED151B" w:rsidRDefault="00ED151B" w:rsidP="00CB03C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2-A Sınıf Öğretmeni</w:t>
      </w:r>
      <w:bookmarkStart w:id="0" w:name="_GoBack"/>
      <w:bookmarkEnd w:id="0"/>
    </w:p>
    <w:tbl>
      <w:tblPr>
        <w:tblW w:w="0" w:type="auto"/>
        <w:tblBorders>
          <w:top w:val="single" w:sz="4" w:space="0" w:color="AEAAAA"/>
          <w:left w:val="single" w:sz="4" w:space="0" w:color="AEAAAA"/>
          <w:bottom w:val="single" w:sz="4" w:space="0" w:color="AEAAAA"/>
          <w:right w:val="single" w:sz="4" w:space="0" w:color="AEAAAA"/>
          <w:insideH w:val="single" w:sz="4" w:space="0" w:color="AEAAAA"/>
          <w:insideV w:val="single" w:sz="4" w:space="0" w:color="AEAAAA"/>
        </w:tblBorders>
        <w:tblLook w:val="00A0"/>
      </w:tblPr>
      <w:tblGrid>
        <w:gridCol w:w="846"/>
        <w:gridCol w:w="9355"/>
        <w:gridCol w:w="845"/>
      </w:tblGrid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ED151B" w:rsidTr="00E91904">
        <w:tc>
          <w:tcPr>
            <w:tcW w:w="846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ED151B" w:rsidRPr="00E91904" w:rsidRDefault="00ED151B" w:rsidP="00E91904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ED151B" w:rsidRDefault="00ED151B" w:rsidP="00CB03CB">
      <w:pPr>
        <w:rPr>
          <w:sz w:val="24"/>
          <w:szCs w:val="24"/>
        </w:rPr>
      </w:pPr>
    </w:p>
    <w:p w:rsidR="00ED151B" w:rsidRDefault="00ED151B" w:rsidP="00CB03CB">
      <w:pPr>
        <w:rPr>
          <w:sz w:val="24"/>
          <w:szCs w:val="24"/>
        </w:rPr>
      </w:pPr>
    </w:p>
    <w:p w:rsidR="00ED151B" w:rsidRDefault="00ED151B" w:rsidP="00CB03CB">
      <w:pPr>
        <w:spacing w:after="0" w:line="240" w:lineRule="auto"/>
        <w:rPr>
          <w:sz w:val="24"/>
          <w:szCs w:val="24"/>
        </w:rPr>
        <w:sectPr w:rsidR="00ED151B" w:rsidSect="00E50B6C">
          <w:pgSz w:w="11906" w:h="16838"/>
          <w:pgMar w:top="426" w:right="424" w:bottom="142" w:left="426" w:header="708" w:footer="708" w:gutter="0"/>
          <w:cols w:space="708"/>
          <w:docGrid w:linePitch="360"/>
        </w:sectPr>
      </w:pPr>
    </w:p>
    <w:p w:rsidR="00ED151B" w:rsidRDefault="00ED151B" w:rsidP="00CB03CB">
      <w:pPr>
        <w:spacing w:after="0" w:line="240" w:lineRule="auto"/>
        <w:rPr>
          <w:sz w:val="24"/>
          <w:szCs w:val="24"/>
        </w:rPr>
      </w:pPr>
    </w:p>
    <w:p w:rsidR="00ED151B" w:rsidRDefault="00ED151B" w:rsidP="00CB03CB">
      <w:pPr>
        <w:spacing w:after="0" w:line="240" w:lineRule="auto"/>
        <w:rPr>
          <w:sz w:val="24"/>
          <w:szCs w:val="24"/>
        </w:rPr>
      </w:pPr>
    </w:p>
    <w:p w:rsidR="00ED151B" w:rsidRDefault="00ED151B"/>
    <w:sectPr w:rsidR="00ED151B" w:rsidSect="00CB03CB">
      <w:pgSz w:w="11906" w:h="16838"/>
      <w:pgMar w:top="426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64FF"/>
    <w:multiLevelType w:val="hybridMultilevel"/>
    <w:tmpl w:val="4ED48742"/>
    <w:lvl w:ilvl="0" w:tplc="886C3E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82C"/>
    <w:rsid w:val="00305802"/>
    <w:rsid w:val="004E6D1A"/>
    <w:rsid w:val="008A42BB"/>
    <w:rsid w:val="009F482C"/>
    <w:rsid w:val="00A60A0B"/>
    <w:rsid w:val="00CB03CB"/>
    <w:rsid w:val="00D239B6"/>
    <w:rsid w:val="00E50B6C"/>
    <w:rsid w:val="00E91904"/>
    <w:rsid w:val="00EA3523"/>
    <w:rsid w:val="00ED151B"/>
    <w:rsid w:val="00F70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3C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B03CB"/>
    <w:pPr>
      <w:ind w:left="720"/>
      <w:contextualSpacing/>
    </w:pPr>
  </w:style>
  <w:style w:type="table" w:styleId="TableGrid">
    <w:name w:val="Table Grid"/>
    <w:basedOn w:val="TableNormal"/>
    <w:uiPriority w:val="99"/>
    <w:rsid w:val="008A42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A35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21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4</Pages>
  <Words>294</Words>
  <Characters>1680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Serpil Paluluoğlu</dc:creator>
  <cp:keywords/>
  <dc:description/>
  <cp:lastModifiedBy>edanur</cp:lastModifiedBy>
  <cp:revision>4</cp:revision>
  <dcterms:created xsi:type="dcterms:W3CDTF">2013-11-24T00:28:00Z</dcterms:created>
  <dcterms:modified xsi:type="dcterms:W3CDTF">2013-11-26T20:04:00Z</dcterms:modified>
</cp:coreProperties>
</file>