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0E" w:rsidRPr="00FD6706" w:rsidRDefault="0044390E" w:rsidP="003C5222">
      <w:pPr>
        <w:ind w:left="-709" w:right="-354"/>
        <w:rPr>
          <w:b/>
        </w:rPr>
      </w:pPr>
      <w:r>
        <w:rPr>
          <w:noProof/>
          <w:lang w:eastAsia="tr-TR"/>
        </w:rPr>
        <w:pict>
          <v:rect id="Dikdörtgen 1" o:spid="_x0000_s1026" style="position:absolute;left:0;text-align:left;margin-left:-46.1pt;margin-top:-46.1pt;width:545.25pt;height:43.5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6ECgQIAADs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" filled="f" strokecolor="#4bacc6" strokeweight="1pt">
            <v:textbox>
              <w:txbxContent>
                <w:p w:rsidR="0044390E" w:rsidRDefault="0044390E" w:rsidP="0010267E">
                  <w:pPr>
                    <w:jc w:val="center"/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>
                    <w:rPr>
                      <w:b/>
                      <w:sz w:val="28"/>
                    </w:rPr>
                    <w:t>TÜRKÇE</w:t>
                  </w:r>
                  <w:r w:rsidRPr="00762ED3">
                    <w:rPr>
                      <w:b/>
                      <w:sz w:val="28"/>
                    </w:rPr>
                    <w:t xml:space="preserve"> DEĞERLENDİRME TESTİ – </w:t>
                  </w:r>
                  <w:r>
                    <w:rPr>
                      <w:b/>
                      <w:sz w:val="28"/>
                    </w:rPr>
                    <w:t>9</w:t>
                  </w:r>
                  <w:r w:rsidRPr="00762ED3">
                    <w:rPr>
                      <w:b/>
                      <w:sz w:val="28"/>
                    </w:rPr>
                    <w:t xml:space="preserve">     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hyperlink r:id="rId6" w:history="1">
                    <w:r w:rsidRPr="00616695">
                      <w:rPr>
                        <w:rStyle w:val="Hyperlink"/>
                        <w:b/>
                        <w:sz w:val="28"/>
                      </w:rPr>
                      <w:t>www.sorubak.com</w:t>
                    </w:r>
                  </w:hyperlink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44390E" w:rsidRPr="00762ED3" w:rsidRDefault="0044390E" w:rsidP="0010267E">
                  <w:pPr>
                    <w:jc w:val="center"/>
                    <w:rPr>
                      <w:b/>
                    </w:rPr>
                  </w:pPr>
                  <w:r w:rsidRPr="00762ED3">
                    <w:rPr>
                      <w:b/>
                    </w:rPr>
                    <w:t xml:space="preserve">İsim :                           </w:t>
                  </w:r>
                  <w:r>
                    <w:rPr>
                      <w:b/>
                    </w:rPr>
                    <w:t xml:space="preserve">      </w:t>
                  </w:r>
                  <w:r w:rsidRPr="00762ED3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       </w:t>
                  </w:r>
                  <w:r w:rsidRPr="00762ED3">
                    <w:rPr>
                      <w:b/>
                    </w:rPr>
                    <w:t>Soyisim :</w:t>
                  </w:r>
                </w:p>
                <w:p w:rsidR="0044390E" w:rsidRDefault="0044390E" w:rsidP="0082617E">
                  <w:pPr>
                    <w:jc w:val="center"/>
                  </w:pPr>
                </w:p>
              </w:txbxContent>
            </v:textbox>
          </v:rect>
        </w:pict>
      </w:r>
      <w:r w:rsidRPr="00F22971">
        <w:rPr>
          <w:rFonts w:cs="Arial"/>
          <w:b/>
          <w:sz w:val="28"/>
          <w:szCs w:val="18"/>
          <w:shd w:val="clear" w:color="auto" w:fill="FFFFFF"/>
        </w:rPr>
        <w:t xml:space="preserve">  </w:t>
      </w:r>
      <w:r w:rsidRPr="00C857F6">
        <w:rPr>
          <w:rFonts w:cs="Arial"/>
          <w:sz w:val="28"/>
          <w:szCs w:val="18"/>
          <w:shd w:val="clear" w:color="auto" w:fill="FFFFFF"/>
        </w:rPr>
        <w:t xml:space="preserve"> </w:t>
      </w:r>
      <w:r w:rsidRPr="00FD6706">
        <w:rPr>
          <w:rFonts w:cs="Tahoma"/>
          <w:b/>
          <w:color w:val="000000"/>
          <w:sz w:val="24"/>
          <w:szCs w:val="18"/>
        </w:rPr>
        <w:t xml:space="preserve">Güneş ve rüzgâr, bir yaz günü kimin daha güçlü olduğunu tartışıyorlarmış. Rüzgâr: </w:t>
      </w:r>
      <w:r w:rsidRPr="00FD6706">
        <w:rPr>
          <w:rFonts w:cs="Tahoma"/>
          <w:b/>
          <w:color w:val="000000"/>
          <w:sz w:val="24"/>
          <w:szCs w:val="18"/>
        </w:rPr>
        <w:br/>
        <w:t xml:space="preserve">-Ben daha güçlü olduğumu kanıtlayacağım. Şu karşıdaki yolda yürüyen paltolu yaşlı adamı görüyor musun ? Paltosunu senden daha hızlı çıkaracağıma bahse girerim demiş. Güneş bir bulutun arkasına çekilmiş ve rüzgâr kasırga şiddetinde esmeye başlamış. O kuvvetle estikçe ihtiyar adam paltosuna daha sıkı sarılıyormuş. </w:t>
      </w:r>
      <w:r w:rsidRPr="00FD6706">
        <w:rPr>
          <w:rFonts w:cs="Tahoma"/>
          <w:b/>
          <w:color w:val="000000"/>
          <w:sz w:val="24"/>
          <w:szCs w:val="18"/>
        </w:rPr>
        <w:br/>
        <w:t xml:space="preserve">    Sonunda rüzgâr pes edip durmuş. Güneş bulutların arkasından çıkıp yaşlı adama nazikçe gülümsemiş. Çok geçmeden adam alnındaki teri silip paltosunu çıkarmış. </w:t>
      </w:r>
      <w:r w:rsidRPr="00FD6706">
        <w:rPr>
          <w:rFonts w:cs="Tahoma"/>
          <w:b/>
          <w:color w:val="000000"/>
          <w:sz w:val="24"/>
          <w:szCs w:val="18"/>
        </w:rPr>
        <w:br/>
        <w:t xml:space="preserve">   Sonra, rüzgâra dönmüş nazik ve dostça davranışın, şiddet ve güç gösterisinden daha etkili olduğunu söylemiş.</w:t>
      </w:r>
    </w:p>
    <w:p w:rsidR="0044390E" w:rsidRPr="00327CA3" w:rsidRDefault="0044390E" w:rsidP="00686926">
      <w:pPr>
        <w:rPr>
          <w:rFonts w:cs="Arial"/>
          <w:b/>
          <w:color w:val="000000"/>
          <w:sz w:val="24"/>
          <w:szCs w:val="18"/>
          <w:shd w:val="clear" w:color="auto" w:fill="FFFFFF"/>
        </w:rPr>
      </w:pPr>
      <w:r w:rsidRPr="00327CA3">
        <w:rPr>
          <w:rFonts w:cs="Arial"/>
          <w:b/>
          <w:color w:val="000000"/>
          <w:sz w:val="24"/>
          <w:szCs w:val="18"/>
          <w:shd w:val="clear" w:color="auto" w:fill="FFFFFF"/>
        </w:rPr>
        <w:t>(İlk 4 soruyu metne göre cevaplayınız. )</w:t>
      </w:r>
    </w:p>
    <w:p w:rsidR="0044390E" w:rsidRDefault="0044390E" w:rsidP="00327CA3">
      <w:pPr>
        <w:ind w:left="-567"/>
        <w:rPr>
          <w:b/>
          <w:sz w:val="24"/>
        </w:rPr>
      </w:pPr>
      <w:r w:rsidRPr="009B4D8B">
        <w:rPr>
          <w:b/>
          <w:color w:val="FF0000"/>
          <w:sz w:val="24"/>
        </w:rPr>
        <w:t xml:space="preserve">1.) </w:t>
      </w:r>
      <w:r>
        <w:rPr>
          <w:b/>
          <w:sz w:val="24"/>
        </w:rPr>
        <w:t>Parçaya göre kimler tartışıyormuş?</w:t>
      </w:r>
    </w:p>
    <w:p w:rsidR="0044390E" w:rsidRDefault="0044390E" w:rsidP="00327CA3">
      <w:pPr>
        <w:ind w:left="-567"/>
        <w:rPr>
          <w:b/>
          <w:sz w:val="24"/>
        </w:rPr>
      </w:pPr>
      <w:r>
        <w:rPr>
          <w:noProof/>
          <w:lang w:eastAsia="tr-TR"/>
        </w:rPr>
        <w:pict>
          <v:line id="Düz Bağlayıcı 7" o:spid="_x0000_s1027" style="position:absolute;left:0;text-align:left;z-index:251627008;visibility:visible" from="-46.1pt,42.4pt" to="227.65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" strokeweight=".25pt">
            <v:stroke dashstyle="longDashDotDot"/>
          </v:line>
        </w:pict>
      </w: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44390E" w:rsidRDefault="0044390E" w:rsidP="00327CA3">
      <w:pPr>
        <w:ind w:left="-567"/>
        <w:rPr>
          <w:b/>
          <w:sz w:val="24"/>
        </w:rPr>
      </w:pPr>
      <w:r w:rsidRPr="009B4D8B">
        <w:rPr>
          <w:b/>
          <w:color w:val="FF0000"/>
          <w:sz w:val="24"/>
        </w:rPr>
        <w:t>2.)</w:t>
      </w:r>
      <w:r>
        <w:rPr>
          <w:b/>
          <w:color w:val="FF0000"/>
          <w:sz w:val="24"/>
        </w:rPr>
        <w:t xml:space="preserve"> </w:t>
      </w:r>
      <w:r>
        <w:rPr>
          <w:b/>
          <w:sz w:val="24"/>
        </w:rPr>
        <w:t xml:space="preserve">Neden tartışıyorlarmış? </w:t>
      </w:r>
    </w:p>
    <w:p w:rsidR="0044390E" w:rsidRDefault="0044390E" w:rsidP="00327CA3">
      <w:pPr>
        <w:ind w:left="-567"/>
        <w:rPr>
          <w:b/>
          <w:sz w:val="24"/>
        </w:rPr>
      </w:pPr>
      <w:r>
        <w:rPr>
          <w:noProof/>
          <w:lang w:eastAsia="tr-TR"/>
        </w:rPr>
        <w:pict>
          <v:line id="Düz Bağlayıcı 8" o:spid="_x0000_s1028" style="position:absolute;left:0;text-align:left;z-index:251628032;visibility:visible" from="-46.1pt,42pt" to="227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" strokeweight=".25pt">
            <v:stroke dashstyle="longDashDotDot"/>
          </v:line>
        </w:pict>
      </w: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44390E" w:rsidRDefault="0044390E" w:rsidP="00327CA3">
      <w:pPr>
        <w:ind w:left="-567"/>
        <w:rPr>
          <w:b/>
          <w:sz w:val="24"/>
        </w:rPr>
      </w:pPr>
      <w:r w:rsidRPr="009B4D8B">
        <w:rPr>
          <w:b/>
          <w:color w:val="FF0000"/>
          <w:sz w:val="24"/>
        </w:rPr>
        <w:t xml:space="preserve">3.) </w:t>
      </w:r>
      <w:r>
        <w:rPr>
          <w:b/>
          <w:sz w:val="24"/>
        </w:rPr>
        <w:t>Tartışmayı kim kazanmış? Nasıl?</w:t>
      </w:r>
    </w:p>
    <w:p w:rsidR="0044390E" w:rsidRDefault="0044390E" w:rsidP="00327CA3">
      <w:pPr>
        <w:ind w:left="-567"/>
        <w:rPr>
          <w:b/>
          <w:sz w:val="24"/>
        </w:rPr>
      </w:pPr>
      <w:r>
        <w:rPr>
          <w:noProof/>
          <w:lang w:eastAsia="tr-TR"/>
        </w:rPr>
        <w:pict>
          <v:line id="Düz Bağlayıcı 9" o:spid="_x0000_s1029" style="position:absolute;left:0;text-align:left;z-index:251629056;visibility:visible" from="-46.1pt,40.5pt" to="227.6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" strokeweight=".25pt">
            <v:stroke dashstyle="longDashDotDot"/>
          </v:line>
        </w:pict>
      </w: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44390E" w:rsidRDefault="0044390E" w:rsidP="00327CA3">
      <w:pPr>
        <w:ind w:left="-567"/>
        <w:rPr>
          <w:b/>
          <w:sz w:val="24"/>
        </w:rPr>
      </w:pPr>
      <w:r w:rsidRPr="009B4D8B">
        <w:rPr>
          <w:b/>
          <w:color w:val="FF0000"/>
          <w:sz w:val="24"/>
        </w:rPr>
        <w:t xml:space="preserve">4.) </w:t>
      </w:r>
      <w:r>
        <w:rPr>
          <w:b/>
          <w:sz w:val="24"/>
        </w:rPr>
        <w:t>Bu parçanın ana fikri nedir?</w:t>
      </w:r>
    </w:p>
    <w:p w:rsidR="0044390E" w:rsidRDefault="0044390E" w:rsidP="00327CA3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6" o:spid="_x0000_s1030" type="#_x0000_t75" alt="Description: http://www.mikethefanboy.com/wp/wp-content/uploads/2012/02/girl_writing_letter.jpg" style="position:absolute;left:0;text-align:left;margin-left:-16.15pt;margin-top:41.55pt;width:35.25pt;height:44.85pt;z-index:-251667968;visibility:visible">
            <v:imagedata r:id="rId7" o:title=""/>
          </v:shape>
        </w:pict>
      </w:r>
      <w:r>
        <w:rPr>
          <w:noProof/>
          <w:lang w:eastAsia="tr-TR"/>
        </w:rPr>
        <w:pict>
          <v:line id="Düz Bağlayıcı 10" o:spid="_x0000_s1031" style="position:absolute;left:0;text-align:left;z-index:251630080;visibility:visible" from="-46.1pt,35.95pt" to="227.6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" strokeweight=".25pt">
            <v:stroke dashstyle="longDashDotDot"/>
          </v:line>
        </w:pict>
      </w:r>
      <w:r>
        <w:rPr>
          <w:b/>
          <w:sz w:val="24"/>
        </w:rPr>
        <w:t>………………………………………………………………………………………………………………………………………………</w:t>
      </w:r>
    </w:p>
    <w:p w:rsidR="0044390E" w:rsidRDefault="0044390E" w:rsidP="00211099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7" o:spid="_x0000_s1032" type="#_x0000_t62" style="position:absolute;left:0;text-align:left;margin-left:14.65pt;margin-top:1.35pt;width:209.25pt;height:41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" adj="-1426,9355" filled="f" strokecolor="#c00000" strokeweight=".25pt">
            <v:textbox>
              <w:txbxContent>
                <w:p w:rsidR="0044390E" w:rsidRPr="00D73253" w:rsidRDefault="0044390E" w:rsidP="00D73253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Yeni aldığım kalemimi okulda kaybe</w:t>
                  </w:r>
                  <w:r>
                    <w:rPr>
                      <w:b/>
                      <w:i/>
                    </w:rPr>
                    <w:t>t</w:t>
                  </w:r>
                  <w:r>
                    <w:rPr>
                      <w:b/>
                      <w:i/>
                    </w:rPr>
                    <w:t>tim.</w:t>
                  </w:r>
                </w:p>
              </w:txbxContent>
            </v:textbox>
          </v:shape>
        </w:pict>
      </w:r>
      <w:r w:rsidRPr="009B4D8B">
        <w:rPr>
          <w:b/>
          <w:color w:val="FF0000"/>
          <w:sz w:val="24"/>
        </w:rPr>
        <w:t>5.)</w:t>
      </w:r>
      <w:r>
        <w:rPr>
          <w:b/>
          <w:sz w:val="24"/>
        </w:rPr>
        <w:t xml:space="preserve"> </w:t>
      </w:r>
    </w:p>
    <w:p w:rsidR="0044390E" w:rsidRDefault="0044390E" w:rsidP="0050000F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</w:t>
      </w:r>
    </w:p>
    <w:p w:rsidR="0044390E" w:rsidRDefault="0044390E" w:rsidP="00D64326">
      <w:pPr>
        <w:ind w:left="-567" w:right="-213"/>
        <w:rPr>
          <w:b/>
          <w:i/>
          <w:noProof/>
          <w:sz w:val="24"/>
          <w:lang w:eastAsia="tr-TR"/>
        </w:rPr>
      </w:pPr>
      <w:r>
        <w:rPr>
          <w:b/>
          <w:i/>
          <w:noProof/>
          <w:sz w:val="24"/>
          <w:lang w:eastAsia="tr-TR"/>
        </w:rPr>
        <w:t>Emel’in cümlesinde hangi sorunun cevabı yoktur?</w:t>
      </w:r>
    </w:p>
    <w:p w:rsidR="0044390E" w:rsidRPr="00D64326" w:rsidRDefault="0044390E" w:rsidP="00D64326">
      <w:pPr>
        <w:ind w:left="-567" w:right="-213"/>
        <w:rPr>
          <w:b/>
          <w:noProof/>
          <w:sz w:val="24"/>
          <w:lang w:eastAsia="tr-TR"/>
        </w:rPr>
      </w:pPr>
      <w:r w:rsidRPr="00D64326">
        <w:rPr>
          <w:b/>
          <w:noProof/>
          <w:sz w:val="24"/>
          <w:lang w:eastAsia="tr-TR"/>
        </w:rPr>
        <w:t xml:space="preserve">A.neyi?     </w:t>
      </w:r>
      <w:r>
        <w:rPr>
          <w:b/>
          <w:noProof/>
          <w:sz w:val="24"/>
          <w:lang w:eastAsia="tr-TR"/>
        </w:rPr>
        <w:t xml:space="preserve">         </w:t>
      </w:r>
      <w:r w:rsidRPr="00D64326">
        <w:rPr>
          <w:b/>
          <w:noProof/>
          <w:sz w:val="24"/>
          <w:lang w:eastAsia="tr-TR"/>
        </w:rPr>
        <w:t xml:space="preserve">  B. ne zaman?   </w:t>
      </w:r>
      <w:r>
        <w:rPr>
          <w:b/>
          <w:noProof/>
          <w:sz w:val="24"/>
          <w:lang w:eastAsia="tr-TR"/>
        </w:rPr>
        <w:t xml:space="preserve">           </w:t>
      </w:r>
      <w:r w:rsidRPr="00D64326">
        <w:rPr>
          <w:b/>
          <w:noProof/>
          <w:sz w:val="24"/>
          <w:lang w:eastAsia="tr-TR"/>
        </w:rPr>
        <w:t>C. nerede?</w:t>
      </w:r>
    </w:p>
    <w:p w:rsidR="0044390E" w:rsidRPr="00836015" w:rsidRDefault="0044390E" w:rsidP="000F1C7B">
      <w:pPr>
        <w:ind w:left="-142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16" o:spid="_x0000_s1033" type="#_x0000_t62" style="position:absolute;left:0;text-align:left;margin-left:125.65pt;margin-top:1.15pt;width:60pt;height:24.7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" adj="8286,32525" filled="f" strokecolor="#ffc000" strokeweight=".25pt">
            <v:textbox>
              <w:txbxContent>
                <w:p w:rsidR="0044390E" w:rsidRPr="00087D70" w:rsidRDefault="0044390E" w:rsidP="00D6432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5" o:spid="_x0000_s1034" type="#_x0000_t62" style="position:absolute;left:0;text-align:left;margin-left:49.15pt;margin-top:1.15pt;width:60pt;height:24.7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" adj="21516,33835" filled="f" strokecolor="#7030a0" strokeweight=".25pt">
            <v:textbox>
              <w:txbxContent>
                <w:p w:rsidR="0044390E" w:rsidRPr="00087D70" w:rsidRDefault="0044390E" w:rsidP="00D6432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millet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6" o:spid="_x0000_s1035" style="position:absolute;left:0;text-align:left;z-index:251625984;visibility:visible" from="-16.85pt,-2.75pt" to="-16.85pt,7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D2MCbrgAAAACwEAAA8AAABkcnMvZG93bnJldi54&#10;bWxMj01Lw0AQhu+C/2EZwVu7sWm0xmxKCYggKrR68LjNjpvQ7GzIbpvor3fEg97m4+GdZ4r15Dpx&#10;wiG0nhRczRMQSLU3LVkFb6/3sxWIEDUZ3XlCBZ8YYF2enxU6N36kLZ520QoOoZBrBU2MfS5lqBt0&#10;Osx9j8S7Dz84HbkdrDSDHjncdXKRJNfS6Zb4QqN7rBqsD7ujU7A5vLzf2tHqx+ftl31apNWDWVZK&#10;XV5MmzsQEaf4B8OPPqtDyU57fyQTRKdglqY3jHKRZSAY+B3smVxmqwxkWcj/P5TfAA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D2MCbrgAAAACwEAAA8AAAAAAAAAAAAAAAAASQQAAGRy&#10;cy9kb3ducmV2LnhtbFBLBQYAAAAABAAEAPMAAABWBQAAAAA=&#10;" strokeweight=".25pt">
            <v:stroke dashstyle="longDashDotDot"/>
          </v:line>
        </w:pict>
      </w:r>
      <w:r>
        <w:rPr>
          <w:b/>
          <w:color w:val="FF0000"/>
          <w:sz w:val="24"/>
        </w:rPr>
        <w:t>6.)</w:t>
      </w:r>
      <w:r w:rsidRPr="00836015">
        <w:rPr>
          <w:noProof/>
          <w:lang w:eastAsia="tr-TR"/>
        </w:rPr>
        <w:t xml:space="preserve"> </w:t>
      </w:r>
    </w:p>
    <w:p w:rsidR="0044390E" w:rsidRDefault="0044390E" w:rsidP="00CB3DBF">
      <w:pPr>
        <w:ind w:left="1134" w:hanging="1134"/>
        <w:rPr>
          <w:b/>
        </w:rPr>
      </w:pPr>
      <w:r>
        <w:rPr>
          <w:noProof/>
          <w:lang w:eastAsia="tr-TR"/>
        </w:rPr>
        <w:pict>
          <v:shape id="Köşeleri Yuvarlanmış Dikdörtgen Belirtme Çizgisi 19" o:spid="_x0000_s1036" type="#_x0000_t62" style="position:absolute;left:0;text-align:left;margin-left:192.4pt;margin-top:6.55pt;width:60pt;height:24.7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" adj="-4674,20744" filled="f" strokecolor="#00b050" strokeweight=".25pt">
            <v:textbox>
              <w:txbxContent>
                <w:p w:rsidR="0044390E" w:rsidRPr="00087D70" w:rsidRDefault="0044390E" w:rsidP="00D6432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ülke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39" o:spid="_x0000_s1037" type="#_x0000_t62" style="position:absolute;left:0;text-align:left;margin-left:3.4pt;margin-top:1.3pt;width:60pt;height:24.7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" adj="27456,22707" filled="f" strokecolor="#00b0f0" strokeweight=".25pt">
            <v:textbox>
              <w:txbxContent>
                <w:p w:rsidR="0044390E" w:rsidRPr="00087D70" w:rsidRDefault="0044390E" w:rsidP="00087D7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yurt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ép 17" o:spid="_x0000_s1038" type="#_x0000_t75" alt="monica_baby_png.png" style="position:absolute;left:0;text-align:left;margin-left:67.45pt;margin-top:4.75pt;width:123pt;height:50.35pt;z-index:251663872;visibility:visible">
            <v:imagedata r:id="rId8" o:title=""/>
          </v:shape>
        </w:pict>
      </w:r>
      <w:r>
        <w:t xml:space="preserve">                                                                                            </w:t>
      </w:r>
    </w:p>
    <w:p w:rsidR="0044390E" w:rsidRDefault="0044390E" w:rsidP="00D64326">
      <w:pPr>
        <w:rPr>
          <w:b/>
        </w:rPr>
      </w:pPr>
    </w:p>
    <w:p w:rsidR="0044390E" w:rsidRDefault="0044390E" w:rsidP="001665C7">
      <w:pPr>
        <w:ind w:left="-142" w:right="-780"/>
        <w:rPr>
          <w:b/>
          <w:sz w:val="20"/>
        </w:rPr>
      </w:pPr>
      <w:r>
        <w:rPr>
          <w:b/>
          <w:sz w:val="24"/>
        </w:rPr>
        <w:t xml:space="preserve">                          </w:t>
      </w:r>
      <w:r w:rsidRPr="00D64326">
        <w:rPr>
          <w:b/>
          <w:sz w:val="20"/>
        </w:rPr>
        <w:t xml:space="preserve">Emel  </w:t>
      </w:r>
      <w:r>
        <w:rPr>
          <w:b/>
          <w:sz w:val="20"/>
        </w:rPr>
        <w:t xml:space="preserve">   </w:t>
      </w:r>
      <w:r w:rsidRPr="00D64326">
        <w:rPr>
          <w:b/>
          <w:sz w:val="20"/>
        </w:rPr>
        <w:t xml:space="preserve">Yusuf  </w:t>
      </w:r>
      <w:r>
        <w:rPr>
          <w:b/>
          <w:sz w:val="20"/>
        </w:rPr>
        <w:t xml:space="preserve">  </w:t>
      </w:r>
      <w:r w:rsidRPr="00D64326">
        <w:rPr>
          <w:b/>
          <w:sz w:val="20"/>
        </w:rPr>
        <w:t>Ümran</w:t>
      </w:r>
      <w:r>
        <w:rPr>
          <w:b/>
          <w:sz w:val="20"/>
        </w:rPr>
        <w:t xml:space="preserve">  </w:t>
      </w:r>
      <w:r w:rsidRPr="00D64326">
        <w:rPr>
          <w:b/>
          <w:sz w:val="20"/>
        </w:rPr>
        <w:t xml:space="preserve"> Zeynep</w:t>
      </w:r>
    </w:p>
    <w:p w:rsidR="0044390E" w:rsidRPr="008C4303" w:rsidRDefault="0044390E" w:rsidP="001665C7">
      <w:pPr>
        <w:ind w:left="-142" w:right="-780"/>
        <w:rPr>
          <w:b/>
          <w:i/>
          <w:sz w:val="24"/>
        </w:rPr>
      </w:pPr>
      <w:r w:rsidRPr="008C4303">
        <w:rPr>
          <w:b/>
          <w:i/>
          <w:sz w:val="24"/>
        </w:rPr>
        <w:t>Yukarıdaki hangi iki çocuğun söylediği kelimeler eş anlamlıdır?</w:t>
      </w:r>
    </w:p>
    <w:p w:rsidR="0044390E" w:rsidRPr="001665C7" w:rsidRDefault="0044390E" w:rsidP="00D64326">
      <w:pPr>
        <w:ind w:left="1560" w:right="-780" w:hanging="1702"/>
        <w:rPr>
          <w:b/>
          <w:sz w:val="24"/>
        </w:rPr>
      </w:pPr>
      <w:r>
        <w:rPr>
          <w:noProof/>
          <w:lang w:eastAsia="tr-TR"/>
        </w:rPr>
        <w:pict>
          <v:shape id="Resim 51" o:spid="_x0000_s1039" type="#_x0000_t75" alt="A9Z_Fred-Flintstone-Barney-Rubble-Car" style="position:absolute;left:0;text-align:left;margin-left:10.15pt;margin-top:40.2pt;width:75.2pt;height:56.25pt;z-index:-251648512;visibility:visible">
            <v:imagedata r:id="rId9" o:title=""/>
          </v:shape>
        </w:pict>
      </w:r>
      <w:r>
        <w:rPr>
          <w:noProof/>
          <w:lang w:eastAsia="tr-TR"/>
        </w:rPr>
        <w:pict>
          <v:line id="Düz Bağlayıcı 22" o:spid="_x0000_s1040" style="position:absolute;left:0;text-align:left;z-index:251631104;visibility:visible" from="-16.1pt,40.15pt" to="255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AFovv63wAAAAkBAAAP&#10;AAAAAAAAAAAAAAAAACQEAABkcnMvZG93bnJldi54bWxQSwUGAAAAAAQABADzAAAAMAUAAAAA&#10;" strokeweight=".25pt">
            <v:stroke dashstyle="longDashDotDot"/>
          </v:line>
        </w:pict>
      </w:r>
      <w:r>
        <w:rPr>
          <w:b/>
          <w:sz w:val="24"/>
        </w:rPr>
        <w:t xml:space="preserve">A. Emel – Zeynep                         B. Emel – Ümran          C. Yusuf – Ümran </w:t>
      </w:r>
    </w:p>
    <w:p w:rsidR="0044390E" w:rsidRPr="001665C7" w:rsidRDefault="0044390E" w:rsidP="001665C7">
      <w:pPr>
        <w:ind w:left="-142"/>
        <w:rPr>
          <w:b/>
          <w:color w:val="FF0000"/>
          <w:sz w:val="24"/>
        </w:rPr>
      </w:pPr>
      <w:r>
        <w:rPr>
          <w:noProof/>
          <w:lang w:eastAsia="tr-TR"/>
        </w:rPr>
        <w:pict>
          <v:shape id="Köşeleri Yuvarlanmış Dikdörtgen Belirtme Çizgisi 21" o:spid="_x0000_s1041" type="#_x0000_t62" style="position:absolute;left:0;text-align:left;margin-left:85.15pt;margin-top:3.25pt;width:165pt;height:42.7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" adj="-4380,5348" filled="f" strokecolor="#c00000" strokeweight=".25pt">
            <v:textbox>
              <w:txbxContent>
                <w:p w:rsidR="0044390E" w:rsidRPr="008C4303" w:rsidRDefault="0044390E" w:rsidP="004E462C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“kısa” kelimesinin zıt a</w:t>
                  </w:r>
                  <w:r>
                    <w:rPr>
                      <w:b/>
                      <w:sz w:val="24"/>
                    </w:rPr>
                    <w:t>n</w:t>
                  </w:r>
                  <w:r>
                    <w:rPr>
                      <w:b/>
                      <w:sz w:val="24"/>
                    </w:rPr>
                    <w:t>lamlısı nedir Fred?</w:t>
                  </w:r>
                </w:p>
              </w:txbxContent>
            </v:textbox>
          </v:shape>
        </w:pict>
      </w:r>
      <w:r w:rsidRPr="001665C7">
        <w:rPr>
          <w:b/>
          <w:color w:val="FF0000"/>
          <w:sz w:val="24"/>
        </w:rPr>
        <w:t>7.)</w:t>
      </w:r>
      <w:r w:rsidRPr="008A5DE8">
        <w:rPr>
          <w:noProof/>
          <w:lang w:eastAsia="tr-TR"/>
        </w:rPr>
        <w:t xml:space="preserve"> </w:t>
      </w:r>
    </w:p>
    <w:p w:rsidR="0044390E" w:rsidRDefault="0044390E" w:rsidP="00D64326">
      <w:pPr>
        <w:ind w:right="-638"/>
        <w:rPr>
          <w:b/>
          <w:sz w:val="24"/>
        </w:rPr>
      </w:pPr>
    </w:p>
    <w:p w:rsidR="0044390E" w:rsidRPr="008C4303" w:rsidRDefault="0044390E" w:rsidP="00D64326">
      <w:pPr>
        <w:ind w:right="-638"/>
        <w:rPr>
          <w:b/>
          <w:i/>
          <w:sz w:val="24"/>
        </w:rPr>
      </w:pPr>
      <w:r w:rsidRPr="008C4303">
        <w:rPr>
          <w:b/>
          <w:i/>
          <w:sz w:val="24"/>
        </w:rPr>
        <w:t>Fred, aşağıdakilerden hangisini söylerse doğru cevap vermiş olur?</w:t>
      </w:r>
    </w:p>
    <w:p w:rsidR="0044390E" w:rsidRDefault="0044390E" w:rsidP="00D64326">
      <w:pPr>
        <w:ind w:right="-638"/>
        <w:rPr>
          <w:b/>
          <w:sz w:val="24"/>
        </w:rPr>
      </w:pPr>
      <w:r>
        <w:rPr>
          <w:noProof/>
          <w:lang w:eastAsia="tr-TR"/>
        </w:rPr>
        <w:pict>
          <v:line id="Düz Bağlayıcı 29" o:spid="_x0000_s1042" style="position:absolute;z-index:251632128;visibility:visible" from="-16.1pt,20.6pt" to="253.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" strokeweight=".25pt">
            <v:stroke dashstyle="longDashDotDot"/>
          </v:line>
        </w:pict>
      </w:r>
      <w:r>
        <w:rPr>
          <w:b/>
          <w:sz w:val="24"/>
        </w:rPr>
        <w:t>A. uzun                          B. ince                     C. kalın</w:t>
      </w:r>
    </w:p>
    <w:p w:rsidR="0044390E" w:rsidRPr="008A5DE8" w:rsidRDefault="0044390E" w:rsidP="008C4303">
      <w:pPr>
        <w:ind w:left="-142" w:right="-638"/>
        <w:rPr>
          <w:b/>
          <w:i/>
          <w:sz w:val="24"/>
        </w:rPr>
      </w:pPr>
      <w:r>
        <w:rPr>
          <w:noProof/>
          <w:lang w:eastAsia="tr-TR"/>
        </w:rPr>
        <w:pict>
          <v:shape id="Köşeleri Yuvarlanmış Dikdörtgen Belirtme Çizgisi 28" o:spid="_x0000_s1043" type="#_x0000_t62" style="position:absolute;left:0;text-align:left;margin-left:159.4pt;margin-top:4.25pt;width:60pt;height:24.7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" adj="-13584,3071" filled="f" strokecolor="#7030a0" strokeweight=".25pt">
            <v:textbox>
              <w:txbxContent>
                <w:p w:rsidR="0044390E" w:rsidRPr="00087D70" w:rsidRDefault="0044390E" w:rsidP="00513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27" o:spid="_x0000_s1044" type="#_x0000_t62" style="position:absolute;left:0;text-align:left;margin-left:19.15pt;margin-top:17pt;width:60pt;height:24.7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" adj="28806,-3474" filled="f" strokecolor="#92d050" strokeweight=".25pt">
            <v:textbox>
              <w:txbxContent>
                <w:p w:rsidR="0044390E" w:rsidRPr="00087D70" w:rsidRDefault="0044390E" w:rsidP="00513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avcı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4" o:spid="_x0000_s1045" type="#_x0000_t75" style="position:absolute;left:0;text-align:left;margin-left:85.15pt;margin-top:-.25pt;width:63.75pt;height:77.25pt;z-index:-251647488;visibility:visible">
            <v:imagedata r:id="rId10" o:title=""/>
          </v:shape>
        </w:pict>
      </w:r>
      <w:r>
        <w:rPr>
          <w:b/>
          <w:color w:val="FF0000"/>
          <w:sz w:val="24"/>
        </w:rPr>
        <w:t>8</w:t>
      </w:r>
      <w:r w:rsidRPr="00815F4F">
        <w:rPr>
          <w:b/>
          <w:color w:val="FF0000"/>
          <w:sz w:val="24"/>
        </w:rPr>
        <w:t>.)</w:t>
      </w:r>
      <w:r w:rsidRPr="00836015">
        <w:rPr>
          <w:noProof/>
        </w:rPr>
        <w:t xml:space="preserve"> </w:t>
      </w:r>
      <w:r>
        <w:rPr>
          <w:noProof/>
        </w:rPr>
        <w:t xml:space="preserve">                     </w:t>
      </w:r>
    </w:p>
    <w:p w:rsidR="0044390E" w:rsidRDefault="0044390E" w:rsidP="00836015">
      <w:pPr>
        <w:ind w:left="-142" w:right="-638"/>
        <w:rPr>
          <w:noProof/>
        </w:rPr>
      </w:pPr>
      <w:r>
        <w:rPr>
          <w:noProof/>
          <w:lang w:eastAsia="tr-TR"/>
        </w:rPr>
        <w:pict>
          <v:shape id="Köşeleri Yuvarlanmış Dikdörtgen Belirtme Çizgisi 31" o:spid="_x0000_s1046" type="#_x0000_t62" style="position:absolute;left:0;text-align:left;margin-left:159.4pt;margin-top:10.45pt;width:60pt;height:24.7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" adj="-6834,-8056" filled="f" strokecolor="#002060" strokeweight=".25pt">
            <v:textbox>
              <w:txbxContent>
                <w:p w:rsidR="0044390E" w:rsidRPr="00087D70" w:rsidRDefault="0044390E" w:rsidP="00513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sucu</w:t>
                  </w:r>
                </w:p>
              </w:txbxContent>
            </v:textbox>
          </v:shape>
        </w:pict>
      </w:r>
    </w:p>
    <w:p w:rsidR="0044390E" w:rsidRDefault="0044390E" w:rsidP="00836015">
      <w:pPr>
        <w:ind w:left="-142" w:right="-638"/>
        <w:rPr>
          <w:noProof/>
          <w:lang w:eastAsia="tr-TR"/>
        </w:rPr>
      </w:pPr>
    </w:p>
    <w:p w:rsidR="0044390E" w:rsidRPr="004E462C" w:rsidRDefault="0044390E" w:rsidP="00DA4F25">
      <w:pPr>
        <w:ind w:left="-142" w:right="-921"/>
        <w:rPr>
          <w:b/>
          <w:i/>
          <w:noProof/>
          <w:sz w:val="28"/>
        </w:rPr>
      </w:pPr>
      <w:r>
        <w:rPr>
          <w:b/>
          <w:i/>
          <w:noProof/>
          <w:sz w:val="24"/>
        </w:rPr>
        <w:t>Yukarıdaki ailede, hangisinin söylediği sözcük türemiş bir sözcük değildir?</w:t>
      </w:r>
      <w:r w:rsidRPr="001906B3">
        <w:rPr>
          <w:b/>
          <w:noProof/>
          <w:lang w:eastAsia="tr-TR"/>
        </w:rPr>
        <w:t xml:space="preserve"> </w:t>
      </w:r>
    </w:p>
    <w:p w:rsidR="0044390E" w:rsidRPr="004E462C" w:rsidRDefault="0044390E" w:rsidP="00DA4F25">
      <w:pPr>
        <w:ind w:left="-142" w:right="-921"/>
        <w:rPr>
          <w:b/>
          <w:noProof/>
          <w:sz w:val="24"/>
        </w:rPr>
      </w:pPr>
      <w:r>
        <w:rPr>
          <w:noProof/>
          <w:lang w:eastAsia="tr-TR"/>
        </w:rPr>
        <w:pict>
          <v:shape id="Köşeleri Yuvarlanmış Dikdörtgen Belirtme Çizgisi 11" o:spid="_x0000_s1047" type="#_x0000_t62" style="position:absolute;left:0;text-align:left;margin-left:154.15pt;margin-top:23.85pt;width:97.5pt;height:56.2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" adj="-4488,7746" filled="f" strokecolor="#002060" strokeweight=".25pt">
            <v:textbox>
              <w:txbxContent>
                <w:p w:rsidR="0044390E" w:rsidRPr="00087D70" w:rsidRDefault="0044390E" w:rsidP="001906B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Ece ile Efe zıt anlamlı iki kel</w:t>
                  </w:r>
                  <w:r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me söyleyin.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48" type="#_x0000_t75" alt="image002" style="position:absolute;left:0;text-align:left;margin-left:86.65pt;margin-top:20.1pt;width:56.25pt;height:57.75pt;z-index:-251643392;visibility:visible">
            <v:imagedata r:id="rId11" o:title=""/>
          </v:shape>
        </w:pict>
      </w:r>
      <w:r>
        <w:rPr>
          <w:noProof/>
          <w:lang w:eastAsia="tr-TR"/>
        </w:rPr>
        <w:pict>
          <v:line id="Düz Bağlayıcı 30" o:spid="_x0000_s1049" style="position:absolute;left:0;text-align:left;z-index:251633152;visibility:visible" from="-13.85pt,19.75pt" to="255.4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" strokeweight=".25pt">
            <v:stroke dashstyle="longDashDotDot"/>
          </v:line>
        </w:pict>
      </w:r>
      <w:r>
        <w:rPr>
          <w:b/>
          <w:noProof/>
          <w:sz w:val="24"/>
        </w:rPr>
        <w:t>A. anne                         B. baba                        C. çocuk</w:t>
      </w:r>
    </w:p>
    <w:p w:rsidR="0044390E" w:rsidRPr="00BC6E2D" w:rsidRDefault="0044390E" w:rsidP="00087D70">
      <w:pPr>
        <w:ind w:left="-142" w:right="-921"/>
        <w:rPr>
          <w:b/>
          <w:noProof/>
          <w:sz w:val="24"/>
        </w:rPr>
      </w:pPr>
      <w:r>
        <w:rPr>
          <w:noProof/>
          <w:lang w:eastAsia="tr-TR"/>
        </w:rPr>
        <w:pict>
          <v:shape id="Köşeleri Yuvarlanmış Dikdörtgen Belirtme Çizgisi 12" o:spid="_x0000_s1050" type="#_x0000_t62" style="position:absolute;left:0;text-align:left;margin-left:12.4pt;margin-top:20.25pt;width:60pt;height:24.7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" adj="29886,12889" filled="f" strokecolor="#92d050" strokeweight=".25pt">
            <v:textbox>
              <w:txbxContent>
                <w:p w:rsidR="0044390E" w:rsidRPr="00087D70" w:rsidRDefault="0044390E" w:rsidP="001906B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yaşlı</w:t>
                  </w:r>
                </w:p>
              </w:txbxContent>
            </v:textbox>
          </v:shape>
        </w:pict>
      </w:r>
      <w:r w:rsidRPr="000F7C50">
        <w:rPr>
          <w:b/>
          <w:color w:val="FF0000"/>
          <w:sz w:val="24"/>
        </w:rPr>
        <w:t>9.)</w:t>
      </w:r>
      <w:r w:rsidRPr="000F7C50">
        <w:rPr>
          <w:noProof/>
          <w:color w:val="FF0000"/>
          <w:lang w:eastAsia="tr-TR"/>
        </w:rPr>
        <w:t xml:space="preserve"> </w:t>
      </w:r>
    </w:p>
    <w:p w:rsidR="0044390E" w:rsidRDefault="0044390E" w:rsidP="002E6476">
      <w:pPr>
        <w:ind w:right="-638"/>
      </w:pPr>
      <w:r>
        <w:t xml:space="preserve">            </w:t>
      </w:r>
    </w:p>
    <w:p w:rsidR="0044390E" w:rsidRPr="001906B3" w:rsidRDefault="0044390E" w:rsidP="001A0BC5">
      <w:pPr>
        <w:ind w:right="-638"/>
        <w:rPr>
          <w:b/>
          <w:i/>
          <w:sz w:val="24"/>
        </w:rPr>
      </w:pPr>
      <w:r w:rsidRPr="001906B3">
        <w:rPr>
          <w:b/>
          <w:i/>
          <w:sz w:val="24"/>
        </w:rPr>
        <w:t xml:space="preserve">Buna göre, Efe hangisini söylerse doğru cevap vermiş olur?                                                                              </w:t>
      </w:r>
    </w:p>
    <w:p w:rsidR="0044390E" w:rsidRPr="00F27750" w:rsidRDefault="0044390E" w:rsidP="00F27750">
      <w:pPr>
        <w:ind w:left="-142" w:right="-638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18" o:spid="_x0000_s1051" type="#_x0000_t62" style="position:absolute;left:0;text-align:left;margin-left:148.9pt;margin-top:27.1pt;width:60pt;height:24.7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" adj="-10614,16162" filled="f" strokecolor="#ffc000" strokeweight=".25pt">
            <v:textbox>
              <w:txbxContent>
                <w:p w:rsidR="0044390E" w:rsidRPr="00087D70" w:rsidRDefault="0044390E" w:rsidP="006E65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tuzlu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7" o:spid="_x0000_s1052" type="#_x0000_t62" style="position:absolute;left:0;text-align:left;margin-left:22.9pt;margin-top:28.6pt;width:60pt;height:24.7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" adj="29076,8962" filled="f" strokecolor="#7030a0" strokeweight=".25pt">
            <v:textbox>
              <w:txbxContent>
                <w:p w:rsidR="0044390E" w:rsidRPr="00087D70" w:rsidRDefault="0044390E" w:rsidP="006E65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hızlı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3" o:spid="_x0000_s1053" type="#_x0000_t75" style="position:absolute;left:0;text-align:left;margin-left:82.9pt;margin-top:21.85pt;width:59.9pt;height:67.5pt;z-index:-251640320;visibility:visible">
            <v:imagedata r:id="rId12" o:title=""/>
          </v:shape>
        </w:pict>
      </w:r>
      <w:r>
        <w:rPr>
          <w:noProof/>
          <w:lang w:eastAsia="tr-TR"/>
        </w:rPr>
        <w:pict>
          <v:line id="Düz Bağlayıcı 83" o:spid="_x0000_s1054" style="position:absolute;left:0;text-align:left;z-index:251637248;visibility:visible" from="-16.85pt,16.25pt" to="252.4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" strokecolor="windowText" strokeweight=".25pt">
            <v:stroke dashstyle="longDashDotDot"/>
          </v:line>
        </w:pict>
      </w:r>
      <w:r>
        <w:rPr>
          <w:b/>
          <w:sz w:val="24"/>
        </w:rPr>
        <w:t xml:space="preserve">A. ihtiyar                       B. genç                        C. insan                                                                                        </w:t>
      </w:r>
      <w:r w:rsidRPr="000F7C50">
        <w:rPr>
          <w:b/>
          <w:color w:val="FF0000"/>
          <w:sz w:val="24"/>
        </w:rPr>
        <w:t>10.)</w:t>
      </w:r>
      <w:r w:rsidRPr="000F7C50">
        <w:rPr>
          <w:noProof/>
          <w:color w:val="FF0000"/>
          <w:lang w:eastAsia="tr-TR"/>
        </w:rPr>
        <w:t xml:space="preserve"> </w:t>
      </w:r>
      <w:r>
        <w:rPr>
          <w:noProof/>
          <w:color w:val="FF0000"/>
          <w:lang w:eastAsia="tr-TR"/>
        </w:rPr>
        <w:t xml:space="preserve">        </w:t>
      </w:r>
    </w:p>
    <w:p w:rsidR="0044390E" w:rsidRDefault="0044390E" w:rsidP="000F7C50">
      <w:pPr>
        <w:ind w:left="-142" w:right="-638"/>
        <w:rPr>
          <w:noProof/>
          <w:color w:val="FF0000"/>
          <w:lang w:eastAsia="tr-TR"/>
        </w:rPr>
      </w:pPr>
      <w:r>
        <w:rPr>
          <w:noProof/>
          <w:lang w:eastAsia="tr-TR"/>
        </w:rPr>
        <w:pict>
          <v:shape id="Köşeleri Yuvarlanmış Dikdörtgen Belirtme Çizgisi 23" o:spid="_x0000_s1055" type="#_x0000_t62" style="position:absolute;left:0;text-align:left;margin-left:19.15pt;margin-top:21.65pt;width:60pt;height:24.7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" adj="30156,4380" filled="f" strokecolor="#c00000" strokeweight=".25pt">
            <v:textbox>
              <w:txbxContent>
                <w:p w:rsidR="0044390E" w:rsidRPr="00087D70" w:rsidRDefault="0044390E" w:rsidP="001A0B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havlu</w:t>
                  </w:r>
                </w:p>
              </w:txbxContent>
            </v:textbox>
          </v:shape>
        </w:pict>
      </w:r>
    </w:p>
    <w:p w:rsidR="0044390E" w:rsidRDefault="0044390E" w:rsidP="00DA4F25">
      <w:pPr>
        <w:ind w:left="-142" w:right="-638"/>
        <w:rPr>
          <w:b/>
          <w:noProof/>
          <w:sz w:val="24"/>
          <w:lang w:eastAsia="tr-TR"/>
        </w:rPr>
      </w:pPr>
    </w:p>
    <w:p w:rsidR="0044390E" w:rsidRDefault="0044390E" w:rsidP="001A0BC5">
      <w:pPr>
        <w:ind w:left="-142" w:right="-1063"/>
        <w:rPr>
          <w:b/>
          <w:i/>
          <w:noProof/>
          <w:sz w:val="24"/>
          <w:lang w:eastAsia="tr-TR"/>
        </w:rPr>
      </w:pPr>
      <w:r w:rsidRPr="001A0BC5">
        <w:rPr>
          <w:b/>
          <w:i/>
          <w:noProof/>
          <w:sz w:val="24"/>
          <w:lang w:eastAsia="tr-TR"/>
        </w:rPr>
        <w:t>Ailede hangisinin söylediği kelime, basit kelimedir?</w:t>
      </w:r>
    </w:p>
    <w:p w:rsidR="0044390E" w:rsidRPr="001A0BC5" w:rsidRDefault="0044390E" w:rsidP="001A0BC5">
      <w:pPr>
        <w:ind w:left="-142" w:right="-1063"/>
        <w:rPr>
          <w:b/>
          <w:noProof/>
          <w:sz w:val="24"/>
          <w:lang w:eastAsia="tr-TR"/>
        </w:rPr>
      </w:pPr>
      <w:r w:rsidRPr="001A0BC5">
        <w:rPr>
          <w:b/>
          <w:noProof/>
          <w:sz w:val="24"/>
          <w:lang w:eastAsia="tr-TR"/>
        </w:rPr>
        <w:t xml:space="preserve">A. anne  </w:t>
      </w:r>
      <w:r>
        <w:rPr>
          <w:b/>
          <w:noProof/>
          <w:sz w:val="24"/>
          <w:lang w:eastAsia="tr-TR"/>
        </w:rPr>
        <w:t xml:space="preserve">                </w:t>
      </w:r>
      <w:r w:rsidRPr="001A0BC5">
        <w:rPr>
          <w:b/>
          <w:noProof/>
          <w:sz w:val="24"/>
          <w:lang w:eastAsia="tr-TR"/>
        </w:rPr>
        <w:t xml:space="preserve"> </w:t>
      </w:r>
      <w:r>
        <w:rPr>
          <w:b/>
          <w:noProof/>
          <w:sz w:val="24"/>
          <w:lang w:eastAsia="tr-TR"/>
        </w:rPr>
        <w:t xml:space="preserve">   </w:t>
      </w:r>
      <w:r w:rsidRPr="001A0BC5">
        <w:rPr>
          <w:b/>
          <w:noProof/>
          <w:sz w:val="24"/>
          <w:lang w:eastAsia="tr-TR"/>
        </w:rPr>
        <w:t xml:space="preserve">  B. baba     </w:t>
      </w:r>
      <w:r>
        <w:rPr>
          <w:b/>
          <w:noProof/>
          <w:sz w:val="24"/>
          <w:lang w:eastAsia="tr-TR"/>
        </w:rPr>
        <w:t xml:space="preserve">                </w:t>
      </w:r>
      <w:r w:rsidRPr="001A0BC5">
        <w:rPr>
          <w:b/>
          <w:noProof/>
          <w:sz w:val="24"/>
          <w:lang w:eastAsia="tr-TR"/>
        </w:rPr>
        <w:t>C. çocuk</w:t>
      </w:r>
    </w:p>
    <w:p w:rsidR="0044390E" w:rsidRPr="00EE1D2B" w:rsidRDefault="0044390E" w:rsidP="006A13E0">
      <w:pPr>
        <w:ind w:left="-567" w:right="-638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102" o:spid="_x0000_s1056" type="#_x0000_t62" style="position:absolute;left:0;text-align:left;margin-left:20.65pt;margin-top:-7.85pt;width:201pt;height:39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" adj="-1349,11379" filled="f" strokecolor="#002060" strokeweight=".25pt">
            <v:textbox>
              <w:txbxContent>
                <w:p w:rsidR="0044390E" w:rsidRPr="00811834" w:rsidRDefault="0044390E" w:rsidP="00D73253">
                  <w:pPr>
                    <w:jc w:val="center"/>
                    <w:rPr>
                      <w:b/>
                      <w:i/>
                    </w:rPr>
                  </w:pPr>
                  <w:r w:rsidRPr="00811834">
                    <w:rPr>
                      <w:b/>
                      <w:i/>
                    </w:rPr>
                    <w:t>Hangi cümlede “taşmak” kelimesi bir deyim içinde kullanılmıştır?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61" o:spid="_x0000_s1057" type="#_x0000_t75" alt="10174889-portrait-of-a-cute-cheerful-little-girl-with-red-apple-isolated-over-white" style="position:absolute;left:0;text-align:left;margin-left:-11.3pt;margin-top:-12.35pt;width:41.25pt;height:43.85pt;z-index:-251653632;visibility:visible">
            <v:imagedata r:id="rId13" o:title="" cropright="-14f" chromakey="#f6f6f6"/>
          </v:shape>
        </w:pict>
      </w:r>
      <w:r w:rsidRPr="00EE1D2B">
        <w:rPr>
          <w:b/>
          <w:noProof/>
          <w:color w:val="FF0000"/>
          <w:sz w:val="24"/>
          <w:lang w:eastAsia="tr-TR"/>
        </w:rPr>
        <w:t>1</w:t>
      </w:r>
      <w:r>
        <w:rPr>
          <w:b/>
          <w:noProof/>
          <w:color w:val="FF0000"/>
          <w:sz w:val="24"/>
          <w:lang w:eastAsia="tr-TR"/>
        </w:rPr>
        <w:t>1</w:t>
      </w:r>
      <w:r w:rsidRPr="00EE1D2B">
        <w:rPr>
          <w:b/>
          <w:noProof/>
          <w:color w:val="FF0000"/>
          <w:sz w:val="24"/>
          <w:lang w:eastAsia="tr-TR"/>
        </w:rPr>
        <w:t>.)</w:t>
      </w:r>
      <w:r w:rsidRPr="00EE1D2B">
        <w:rPr>
          <w:noProof/>
          <w:color w:val="FF0000"/>
          <w:lang w:eastAsia="tr-TR"/>
        </w:rPr>
        <w:t xml:space="preserve">                   </w:t>
      </w:r>
      <w:r>
        <w:rPr>
          <w:b/>
          <w:sz w:val="24"/>
        </w:rPr>
        <w:t xml:space="preserve">                     </w:t>
      </w:r>
      <w:r w:rsidRPr="00EE1D2B">
        <w:rPr>
          <w:b/>
          <w:sz w:val="24"/>
        </w:rPr>
        <w:t xml:space="preserve">                                                  </w:t>
      </w:r>
    </w:p>
    <w:p w:rsidR="0044390E" w:rsidRDefault="0044390E" w:rsidP="00811834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53" o:spid="_x0000_s1058" type="#_x0000_t62" style="position:absolute;left:0;text-align:left;margin-left:120.4pt;margin-top:74.05pt;width:101.25pt;height:24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" adj="-6002,19575" filled="f" strokecolor="#92d05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Elif: pilan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0" o:spid="_x0000_s1059" style="position:absolute;left:0;text-align:left;z-index:251635200;visibility:visible" from="-45.35pt,71.3pt" to="228.4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" strokeweight=".25pt">
            <v:stroke dashstyle="longDashDotDot"/>
          </v:line>
        </w:pict>
      </w:r>
      <w:r>
        <w:rPr>
          <w:b/>
          <w:sz w:val="24"/>
        </w:rPr>
        <w:t xml:space="preserve">                                                                                        A. Ocağa koyduğum süt taştı.                                   B. Sonunda öğretmenin sabrı taştı.                         C. Musluk açık kalınca su taşmış.</w:t>
      </w:r>
    </w:p>
    <w:p w:rsidR="0044390E" w:rsidRPr="00CA2286" w:rsidRDefault="0044390E" w:rsidP="00F018FF">
      <w:pPr>
        <w:ind w:left="-567"/>
        <w:rPr>
          <w:b/>
          <w:color w:val="FF0000"/>
          <w:sz w:val="24"/>
        </w:rPr>
      </w:pPr>
      <w:r>
        <w:rPr>
          <w:noProof/>
          <w:lang w:eastAsia="tr-TR"/>
        </w:rPr>
        <w:pict>
          <v:shape id="Resim 26" o:spid="_x0000_s1060" type="#_x0000_t75" alt="ANd9GcTm8KEkko1H22FXzpURksXfhQu_s-Q_l4gORv3GyIhC1oselmuwdQ" style="position:absolute;left:0;text-align:left;margin-left:53.65pt;margin-top:-.15pt;width:81.75pt;height:64.3pt;z-index:-251636224;visibility:visible">
            <v:imagedata r:id="rId14" o:title=""/>
          </v:shape>
        </w:pict>
      </w:r>
      <w:r w:rsidRPr="00CA2286">
        <w:rPr>
          <w:b/>
          <w:color w:val="FF0000"/>
          <w:sz w:val="24"/>
        </w:rPr>
        <w:t>12.)</w:t>
      </w:r>
      <w:r w:rsidRPr="00CA2286">
        <w:rPr>
          <w:noProof/>
          <w:lang w:eastAsia="tr-TR"/>
        </w:rPr>
        <w:t xml:space="preserve"> </w:t>
      </w:r>
    </w:p>
    <w:p w:rsidR="0044390E" w:rsidRDefault="0044390E" w:rsidP="00F018FF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51" o:spid="_x0000_s1061" type="#_x0000_t62" style="position:absolute;left:0;text-align:left;margin-left:139.9pt;margin-top:5.85pt;width:81.75pt;height:24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" adj="-7674,7425" filled="f" strokecolor="#0070c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Cem: pilav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2" o:spid="_x0000_s1062" type="#_x0000_t62" style="position:absolute;left:0;text-align:left;margin-left:-40.85pt;margin-top:5.85pt;width:87pt;height:24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" adj="25874,6075" filled="f" strokecolor="#c0000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Nil: tiren</w:t>
                  </w:r>
                </w:p>
              </w:txbxContent>
            </v:textbox>
          </v:shape>
        </w:pict>
      </w:r>
    </w:p>
    <w:p w:rsidR="0044390E" w:rsidRPr="001230F2" w:rsidRDefault="0044390E" w:rsidP="001230F2">
      <w:pPr>
        <w:ind w:left="-567"/>
        <w:rPr>
          <w:b/>
          <w:i/>
          <w:sz w:val="24"/>
        </w:rPr>
      </w:pPr>
      <w:r>
        <w:rPr>
          <w:b/>
          <w:sz w:val="24"/>
        </w:rPr>
        <w:t xml:space="preserve">                                                                                  </w:t>
      </w:r>
      <w:r w:rsidRPr="001230F2">
        <w:rPr>
          <w:b/>
          <w:i/>
          <w:sz w:val="24"/>
        </w:rPr>
        <w:t>Yukarıdaki öğrencilerden hangisinin yazdığı kelimede yanlış yoktur?</w:t>
      </w:r>
    </w:p>
    <w:p w:rsidR="0044390E" w:rsidRDefault="0044390E" w:rsidP="00015180">
      <w:pPr>
        <w:ind w:left="-567" w:right="-354"/>
        <w:rPr>
          <w:b/>
          <w:sz w:val="24"/>
        </w:rPr>
      </w:pPr>
      <w:r>
        <w:rPr>
          <w:b/>
          <w:sz w:val="24"/>
        </w:rPr>
        <w:t>A. Nil                            B Elif                          C. Cem</w:t>
      </w:r>
    </w:p>
    <w:p w:rsidR="0044390E" w:rsidRDefault="0044390E" w:rsidP="001230F2">
      <w:pPr>
        <w:ind w:left="-567"/>
        <w:rPr>
          <w:b/>
          <w:color w:val="FF0000"/>
          <w:sz w:val="24"/>
        </w:rPr>
      </w:pPr>
      <w:r>
        <w:rPr>
          <w:noProof/>
          <w:lang w:eastAsia="tr-TR"/>
        </w:rPr>
        <w:pict>
          <v:shape id="Köşeleri Yuvarlanmış Dikdörtgen Belirtme Çizgisi 46" o:spid="_x0000_s1063" type="#_x0000_t62" style="position:absolute;left:0;text-align:left;margin-left:19.15pt;margin-top:9.35pt;width:202.5pt;height:30.7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" adj="-1689,12486" filled="f" strokecolor="#ffc000" strokeweight=".25pt">
            <v:textbox>
              <w:txbxContent>
                <w:p w:rsidR="0044390E" w:rsidRPr="00D14BD3" w:rsidRDefault="0044390E" w:rsidP="00D14BD3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Annemin yüzü gülüyor.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3" o:spid="_x0000_s1064" type="#_x0000_t75" style="position:absolute;left:0;text-align:left;margin-left:-11.6pt;margin-top:10.2pt;width:34.75pt;height:46.5pt;z-index:-251671040;visibility:visible">
            <v:imagedata r:id="rId15" o:title=""/>
          </v:shape>
        </w:pict>
      </w:r>
      <w:r>
        <w:rPr>
          <w:noProof/>
          <w:lang w:eastAsia="tr-TR"/>
        </w:rPr>
        <w:pict>
          <v:line id="Düz Bağlayıcı 89" o:spid="_x0000_s1065" style="position:absolute;left:0;text-align:left;z-index:251638272;visibility:visible" from="-45.35pt,4.3pt" to="228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" strokecolor="windowText" strokeweight=".25pt">
            <v:stroke dashstyle="longDashDotDot"/>
          </v:line>
        </w:pict>
      </w:r>
      <w:r>
        <w:rPr>
          <w:b/>
          <w:color w:val="FF0000"/>
          <w:sz w:val="24"/>
        </w:rPr>
        <w:t xml:space="preserve">                                                                                          13.</w:t>
      </w:r>
      <w:r w:rsidRPr="001A60DE">
        <w:rPr>
          <w:b/>
          <w:color w:val="FF0000"/>
          <w:sz w:val="24"/>
        </w:rPr>
        <w:t>)</w:t>
      </w:r>
    </w:p>
    <w:p w:rsidR="0044390E" w:rsidRPr="001230F2" w:rsidRDefault="0044390E" w:rsidP="001230F2">
      <w:pPr>
        <w:ind w:left="-567"/>
        <w:rPr>
          <w:b/>
          <w:i/>
          <w:color w:val="FF0000"/>
          <w:sz w:val="24"/>
        </w:rPr>
      </w:pPr>
      <w:r>
        <w:rPr>
          <w:b/>
          <w:color w:val="FF0000"/>
          <w:sz w:val="24"/>
        </w:rPr>
        <w:t xml:space="preserve">                                                                              </w:t>
      </w:r>
      <w:r w:rsidRPr="001230F2">
        <w:rPr>
          <w:b/>
          <w:i/>
          <w:sz w:val="24"/>
        </w:rPr>
        <w:t>Yusuf’un söylediği cümlede, hangi kelime sesteş değildir?</w:t>
      </w:r>
    </w:p>
    <w:p w:rsidR="0044390E" w:rsidRDefault="0044390E" w:rsidP="002303EC">
      <w:pPr>
        <w:ind w:left="-567"/>
        <w:rPr>
          <w:b/>
          <w:sz w:val="24"/>
        </w:rPr>
      </w:pPr>
      <w:r>
        <w:rPr>
          <w:noProof/>
          <w:lang w:eastAsia="tr-TR"/>
        </w:rPr>
        <w:pict>
          <v:line id="Düz Bağlayıcı 90" o:spid="_x0000_s1066" style="position:absolute;left:0;text-align:left;z-index:251639296;visibility:visible" from="-45.35pt,24pt" to="228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" strokecolor="windowText" strokeweight=".25pt">
            <v:stroke dashstyle="longDashDotDot"/>
          </v:line>
        </w:pict>
      </w:r>
      <w:r>
        <w:rPr>
          <w:b/>
          <w:sz w:val="24"/>
        </w:rPr>
        <w:t>A. annemin                B. yüzü                  C. gülüyor</w:t>
      </w:r>
    </w:p>
    <w:p w:rsidR="0044390E" w:rsidRDefault="0044390E" w:rsidP="001230F2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105" o:spid="_x0000_s1067" type="#_x0000_t62" style="position:absolute;left:0;text-align:left;margin-left:19.15pt;margin-top:2pt;width:207.75pt;height:47.2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" adj="-2003,14173" filled="f" strokecolor="#00b0f0" strokeweight=".25pt">
            <v:textbox>
              <w:txbxContent>
                <w:p w:rsidR="0044390E" w:rsidRPr="00D14BD3" w:rsidRDefault="0044390E" w:rsidP="00A46EA8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Pazardan elma ( ) armut ( ) üzüm ve çilek aldım (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03" o:spid="_x0000_s1068" type="#_x0000_t75" alt="http://www.elenaphoto.com/cute_boy_sjpg5731.jpg" style="position:absolute;left:0;text-align:left;margin-left:-11.6pt;margin-top:8.75pt;width:25.95pt;height:36pt;z-index:-251664896;visibility:visible">
            <v:imagedata r:id="rId16" o:title="" chromakey="#fcfcfc"/>
          </v:shape>
        </w:pict>
      </w:r>
      <w:r>
        <w:rPr>
          <w:b/>
          <w:sz w:val="24"/>
        </w:rPr>
        <w:t xml:space="preserve">                                                                                    </w:t>
      </w:r>
      <w:r w:rsidRPr="005A494E">
        <w:rPr>
          <w:b/>
          <w:color w:val="FF0000"/>
          <w:sz w:val="24"/>
        </w:rPr>
        <w:t>14.)</w:t>
      </w:r>
    </w:p>
    <w:p w:rsidR="0044390E" w:rsidRDefault="0044390E" w:rsidP="002303EC">
      <w:pPr>
        <w:ind w:left="-567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Eymen’in cümlesinde boş yerlere hangi noktalama işaretleri gelmelidir?</w:t>
      </w:r>
    </w:p>
    <w:p w:rsidR="0044390E" w:rsidRDefault="0044390E" w:rsidP="007578D6">
      <w:pPr>
        <w:ind w:left="-567" w:right="-213"/>
        <w:rPr>
          <w:b/>
          <w:sz w:val="24"/>
        </w:rPr>
      </w:pPr>
      <w:r>
        <w:rPr>
          <w:b/>
          <w:sz w:val="24"/>
        </w:rPr>
        <w:t>A. ( , ) ( , ) ( ! )        B. ( , ) ( , ) ( ? )       C. ( , ) ( , ) ( . )</w:t>
      </w:r>
    </w:p>
    <w:p w:rsidR="0044390E" w:rsidRDefault="0044390E" w:rsidP="002303EC">
      <w:pPr>
        <w:ind w:left="-567"/>
        <w:rPr>
          <w:b/>
          <w:sz w:val="24"/>
        </w:rPr>
      </w:pPr>
      <w:r>
        <w:rPr>
          <w:noProof/>
          <w:lang w:eastAsia="tr-TR"/>
        </w:rPr>
        <w:pict>
          <v:shape id="Köşeleri Yuvarlanmış Dikdörtgen Belirtme Çizgisi 59" o:spid="_x0000_s1069" type="#_x0000_t62" style="position:absolute;left:0;text-align:left;margin-left:-24.35pt;margin-top:5.95pt;width:81.75pt;height:24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" adj="26667,10800" filled="f" strokecolor="#7030a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Oya : bayat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8" o:spid="_x0000_s1070" type="#_x0000_t62" style="position:absolute;left:0;text-align:left;margin-left:145.15pt;margin-top:5.95pt;width:81.75pt;height:24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" adj="-7814,10125" filled="f" strokecolor="#00b05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Mert: balık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5" o:spid="_x0000_s1071" type="#_x0000_t75" alt="1114838-School-Children-At-Their-Desks" style="position:absolute;left:0;text-align:left;margin-left:65.65pt;margin-top:5.95pt;width:69.75pt;height:75.7pt;z-index:-251658752;visibility:visible">
            <v:imagedata r:id="rId17" o:title="" cropright="34f" chromakey="white"/>
          </v:shape>
        </w:pict>
      </w:r>
      <w:r>
        <w:rPr>
          <w:noProof/>
          <w:lang w:eastAsia="tr-TR"/>
        </w:rPr>
        <w:pict>
          <v:line id="Düz Bağlayıcı 91" o:spid="_x0000_s1072" style="position:absolute;left:0;text-align:left;z-index:251640320;visibility:visible" from="-46.1pt,2.95pt" to="227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fm6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" strokecolor="windowText" strokeweight=".25pt">
            <v:stroke dashstyle="longDashDotDot"/>
          </v:line>
        </w:pict>
      </w:r>
    </w:p>
    <w:p w:rsidR="0044390E" w:rsidRDefault="0044390E" w:rsidP="002303EC">
      <w:pPr>
        <w:ind w:left="-567"/>
        <w:rPr>
          <w:noProof/>
          <w:color w:val="FF0000"/>
          <w:lang w:eastAsia="tr-TR"/>
        </w:rPr>
      </w:pPr>
      <w:r>
        <w:rPr>
          <w:noProof/>
          <w:lang w:eastAsia="tr-TR"/>
        </w:rPr>
        <w:pict>
          <v:shape id="Köşeleri Yuvarlanmış Dikdörtgen Belirtme Çizgisi 56" o:spid="_x0000_s1073" type="#_x0000_t62" style="position:absolute;left:0;text-align:left;margin-left:-28.1pt;margin-top:26.35pt;width:81.75pt;height:24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" adj="27658,1350" filled="f" strokecolor="#00b0f0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Eda: besin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7" o:spid="_x0000_s1074" type="#_x0000_t62" style="position:absolute;left:0;text-align:left;margin-left:145.9pt;margin-top:17.35pt;width:81.75pt;height:24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" adj="-7417,11475" filled="f" strokecolor="red" strokeweight=".25pt">
            <v:textbox>
              <w:txbxContent>
                <w:p w:rsidR="0044390E" w:rsidRPr="0063521F" w:rsidRDefault="0044390E" w:rsidP="001373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Ahu: beyaz</w:t>
                  </w:r>
                </w:p>
              </w:txbxContent>
            </v:textbox>
          </v:shape>
        </w:pict>
      </w:r>
      <w:r w:rsidRPr="00C773D0">
        <w:rPr>
          <w:b/>
          <w:color w:val="FF0000"/>
          <w:sz w:val="24"/>
        </w:rPr>
        <w:t>15.)</w:t>
      </w:r>
      <w:r w:rsidRPr="00C773D0">
        <w:rPr>
          <w:noProof/>
          <w:color w:val="FF0000"/>
          <w:lang w:eastAsia="tr-TR"/>
        </w:rPr>
        <w:t xml:space="preserve"> </w:t>
      </w:r>
    </w:p>
    <w:p w:rsidR="0044390E" w:rsidRDefault="0044390E" w:rsidP="002303EC">
      <w:pPr>
        <w:ind w:left="-567"/>
        <w:rPr>
          <w:noProof/>
          <w:color w:val="FF0000"/>
          <w:lang w:eastAsia="tr-TR"/>
        </w:rPr>
      </w:pPr>
    </w:p>
    <w:p w:rsidR="0044390E" w:rsidRPr="007578D6" w:rsidRDefault="0044390E" w:rsidP="007578D6">
      <w:pPr>
        <w:ind w:left="-567"/>
        <w:rPr>
          <w:b/>
          <w:i/>
          <w:noProof/>
          <w:sz w:val="24"/>
          <w:lang w:eastAsia="tr-TR"/>
        </w:rPr>
      </w:pPr>
      <w:r w:rsidRPr="007578D6">
        <w:rPr>
          <w:b/>
          <w:i/>
          <w:noProof/>
          <w:sz w:val="24"/>
          <w:lang w:eastAsia="tr-TR"/>
        </w:rPr>
        <w:t>Yukarıdaki öğrencilerin söylediği kelimeler sözlük sırasına konulursa sıralama nasıl olur?</w:t>
      </w:r>
    </w:p>
    <w:p w:rsidR="0044390E" w:rsidRPr="00383E49" w:rsidRDefault="0044390E" w:rsidP="007578D6">
      <w:pPr>
        <w:ind w:left="-567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 xml:space="preserve">A. Ahu – Eda – Mert – Oya                                           B. Mert – Oya – Eda – Ahu                                                                 C. Mert – Oya – Ahu – Eda        </w:t>
      </w:r>
    </w:p>
    <w:p w:rsidR="0044390E" w:rsidRPr="00C773D0" w:rsidRDefault="0044390E" w:rsidP="00383E49">
      <w:pPr>
        <w:ind w:left="-142"/>
        <w:rPr>
          <w:noProof/>
          <w:color w:val="FF0000"/>
          <w:lang w:eastAsia="tr-TR"/>
        </w:rPr>
      </w:pPr>
      <w:r>
        <w:rPr>
          <w:noProof/>
          <w:lang w:eastAsia="tr-TR"/>
        </w:rPr>
        <w:pict>
          <v:shape id="Köşeleri Yuvarlanmış Dikdörtgen Belirtme Çizgisi 35" o:spid="_x0000_s1075" type="#_x0000_t62" style="position:absolute;left:0;text-align:left;margin-left:49.15pt;margin-top:-2.6pt;width:201pt;height:39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" adj="-1349,11379" filled="f" strokecolor="#00b0f0" strokeweight=".25pt">
            <v:textbox>
              <w:txbxContent>
                <w:p w:rsidR="0044390E" w:rsidRPr="00811834" w:rsidRDefault="0044390E" w:rsidP="002A35B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“ Kitapları çok seviyorum……………… bize çok şey öğretiyorlar.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4" o:spid="_x0000_s1076" type="#_x0000_t75" style="position:absolute;left:0;text-align:left;margin-left:9.8pt;margin-top:-12.35pt;width:38.8pt;height:54pt;z-index:251682304;visibility:visible">
            <v:imagedata r:id="rId18" o:title=""/>
          </v:shape>
        </w:pict>
      </w:r>
      <w:r>
        <w:rPr>
          <w:noProof/>
          <w:lang w:eastAsia="tr-TR"/>
        </w:rPr>
        <w:pict>
          <v:shape id="Resim 33" o:spid="_x0000_s1077" type="#_x0000_t75" alt="stock-illustration-13954745-education" style="position:absolute;left:0;text-align:left;margin-left:465.5pt;margin-top:286.1pt;width:89.5pt;height:124.6pt;z-index:251681280;visibility:visible">
            <v:imagedata r:id="rId19" o:title="" chromakey="white"/>
          </v:shape>
        </w:pict>
      </w:r>
      <w:r w:rsidRPr="00BD7107">
        <w:rPr>
          <w:b/>
          <w:noProof/>
          <w:color w:val="FF0000"/>
          <w:sz w:val="24"/>
          <w:lang w:eastAsia="tr-TR"/>
        </w:rPr>
        <w:t>1</w:t>
      </w:r>
      <w:r w:rsidRPr="00BD7107">
        <w:rPr>
          <w:b/>
          <w:color w:val="FF0000"/>
          <w:sz w:val="24"/>
        </w:rPr>
        <w:t xml:space="preserve">6.)                                        </w:t>
      </w:r>
      <w:r>
        <w:rPr>
          <w:noProof/>
          <w:lang w:eastAsia="tr-TR"/>
        </w:rPr>
        <w:pict>
          <v:line id="Düz Bağlayıcı 38" o:spid="_x0000_s1078" style="position:absolute;left:0;text-align:left;z-index:251634176;visibility:visible;mso-position-horizontal-relative:text;mso-position-vertical-relative:text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weight=".25pt">
            <v:stroke dashstyle="longDashDotDot"/>
          </v:line>
        </w:pict>
      </w:r>
    </w:p>
    <w:p w:rsidR="0044390E" w:rsidRDefault="0044390E" w:rsidP="00383E49">
      <w:pPr>
        <w:ind w:left="-142" w:right="-921"/>
        <w:rPr>
          <w:b/>
          <w:noProof/>
          <w:sz w:val="24"/>
          <w:lang w:eastAsia="tr-TR"/>
        </w:rPr>
      </w:pPr>
    </w:p>
    <w:p w:rsidR="0044390E" w:rsidRPr="002A35BB" w:rsidRDefault="0044390E" w:rsidP="00383E49">
      <w:pPr>
        <w:ind w:left="-142" w:right="-921"/>
        <w:rPr>
          <w:b/>
          <w:i/>
          <w:noProof/>
          <w:sz w:val="24"/>
          <w:lang w:eastAsia="tr-TR"/>
        </w:rPr>
      </w:pPr>
      <w:r w:rsidRPr="002A35BB">
        <w:rPr>
          <w:b/>
          <w:i/>
          <w:noProof/>
          <w:sz w:val="24"/>
          <w:lang w:eastAsia="tr-TR"/>
        </w:rPr>
        <w:t>Zeynep’in cümlesinde boş yere hangisi gelirse anlamlı bir cümle oluşur?</w:t>
      </w:r>
    </w:p>
    <w:p w:rsidR="0044390E" w:rsidRDefault="0044390E" w:rsidP="00383E49">
      <w:pPr>
        <w:ind w:left="-142" w:right="-921"/>
        <w:rPr>
          <w:b/>
          <w:noProof/>
          <w:sz w:val="24"/>
          <w:lang w:eastAsia="tr-TR"/>
        </w:rPr>
      </w:pPr>
      <w:r>
        <w:rPr>
          <w:noProof/>
          <w:lang w:eastAsia="tr-TR"/>
        </w:rPr>
        <w:pict>
          <v:shape id="il_fi" o:spid="_x0000_s1079" type="#_x0000_t75" alt="http://2.bp.blogspot.com/_Z9Bs1DLRyYs/SvQR9KUTyHI/AAAAAAAAFW8/zjSnWYFA18U/s400/CARSON+DELLOSA-41.jpg" style="position:absolute;left:0;text-align:left;margin-left:15.65pt;margin-top:20.75pt;width:33.4pt;height:66.75pt;z-index:251684352;visibility:visible">
            <v:imagedata r:id="rId20" o:title="" chromakey="white"/>
          </v:shape>
        </w:pict>
      </w:r>
      <w:r>
        <w:rPr>
          <w:b/>
          <w:noProof/>
          <w:sz w:val="24"/>
          <w:lang w:eastAsia="tr-TR"/>
        </w:rPr>
        <w:t>A. ama                         B. çünkü                         C. fakat</w:t>
      </w:r>
    </w:p>
    <w:p w:rsidR="0044390E" w:rsidRPr="00383E49" w:rsidRDefault="0044390E" w:rsidP="00383E49">
      <w:pPr>
        <w:ind w:left="-142" w:right="-921"/>
        <w:rPr>
          <w:b/>
          <w:i/>
          <w:noProof/>
          <w:sz w:val="28"/>
          <w:lang w:eastAsia="tr-TR"/>
        </w:rPr>
      </w:pPr>
      <w:r>
        <w:rPr>
          <w:noProof/>
          <w:lang w:eastAsia="tr-TR"/>
        </w:rPr>
        <w:pict>
          <v:shape id="Köşeleri Yuvarlanmış Dikdörtgen Belirtme Çizgisi 37" o:spid="_x0000_s1080" type="#_x0000_t62" style="position:absolute;left:0;text-align:left;margin-left:52.9pt;margin-top:5.15pt;width:201pt;height:39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" adj="-1349,11379" filled="f" strokecolor="#00b050" strokeweight=".25pt">
            <v:textbox>
              <w:txbxContent>
                <w:p w:rsidR="0044390E" w:rsidRPr="00811834" w:rsidRDefault="0044390E" w:rsidP="00CA59B8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Ünlü harf sayısı, ünsüz harf sayısı</w:t>
                  </w:r>
                  <w:r>
                    <w:rPr>
                      <w:b/>
                      <w:i/>
                    </w:rPr>
                    <w:t>n</w:t>
                  </w:r>
                  <w:r>
                    <w:rPr>
                      <w:b/>
                      <w:i/>
                    </w:rPr>
                    <w:t>dan fazla olan bir kelime yazmak istiyorum.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00" o:spid="_x0000_s1081" style="position:absolute;left:0;text-align:left;z-index:251641344;visibility:visible" from="-16.85pt,1pt" to="256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" strokecolor="windowText" strokeweight=".25pt">
            <v:stroke dashstyle="longDashDotDot"/>
          </v:line>
        </w:pict>
      </w:r>
      <w:r>
        <w:rPr>
          <w:noProof/>
          <w:lang w:eastAsia="tr-TR"/>
        </w:rPr>
        <w:pict>
          <v:shape id="Resim 54" o:spid="_x0000_s1082" type="#_x0000_t75" alt="stock-illustration-13827602-back-to-school.jpg" style="position:absolute;left:0;text-align:left;margin-left:377pt;margin-top:286.1pt;width:76.75pt;height:121.35pt;z-index:251636224;visibility:visible">
            <v:imagedata r:id="rId21" o:title=""/>
          </v:shape>
        </w:pict>
      </w:r>
      <w:r>
        <w:rPr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                </w:t>
      </w:r>
      <w:r w:rsidRPr="009F0BA5">
        <w:rPr>
          <w:b/>
          <w:noProof/>
          <w:color w:val="FF0000"/>
          <w:sz w:val="24"/>
          <w:lang w:eastAsia="tr-TR"/>
        </w:rPr>
        <w:t>17.)</w:t>
      </w:r>
      <w:r w:rsidRPr="009F0BA5">
        <w:rPr>
          <w:noProof/>
          <w:color w:val="FF0000"/>
          <w:lang w:eastAsia="tr-TR"/>
        </w:rPr>
        <w:t xml:space="preserve"> </w:t>
      </w:r>
    </w:p>
    <w:p w:rsidR="0044390E" w:rsidRDefault="0044390E" w:rsidP="003B1845">
      <w:pPr>
        <w:ind w:left="-142" w:right="-921"/>
        <w:rPr>
          <w:noProof/>
          <w:color w:val="FF0000"/>
          <w:lang w:eastAsia="tr-TR"/>
        </w:rPr>
      </w:pPr>
    </w:p>
    <w:p w:rsidR="0044390E" w:rsidRPr="00CA59B8" w:rsidRDefault="0044390E" w:rsidP="003B1845">
      <w:pPr>
        <w:ind w:left="-142" w:right="-921"/>
        <w:rPr>
          <w:b/>
          <w:i/>
          <w:noProof/>
          <w:sz w:val="24"/>
          <w:lang w:eastAsia="tr-TR"/>
        </w:rPr>
      </w:pPr>
      <w:r w:rsidRPr="00CA59B8">
        <w:rPr>
          <w:b/>
          <w:i/>
          <w:noProof/>
          <w:sz w:val="24"/>
          <w:lang w:eastAsia="tr-TR"/>
        </w:rPr>
        <w:t>Buna göre, minik uğurböceği hangi kelimeyi yazarsa doğru yazmış olmaz?</w:t>
      </w:r>
    </w:p>
    <w:p w:rsidR="0044390E" w:rsidRPr="00D73253" w:rsidRDefault="0044390E" w:rsidP="003B1845">
      <w:pPr>
        <w:ind w:left="-142" w:right="-921"/>
        <w:rPr>
          <w:b/>
          <w:noProof/>
          <w:sz w:val="24"/>
          <w:lang w:eastAsia="tr-TR"/>
        </w:rPr>
      </w:pPr>
      <w:r>
        <w:rPr>
          <w:noProof/>
          <w:lang w:eastAsia="tr-TR"/>
        </w:rPr>
        <w:pict>
          <v:line id="Düz Bağlayıcı 104" o:spid="_x0000_s1083" style="position:absolute;left:0;text-align:left;z-index:251642368;visibility:visible" from="-16.1pt,23.15pt" to="255.4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" strokecolor="windowText" strokeweight=".25pt">
            <v:stroke dashstyle="longDashDotDot"/>
          </v:line>
        </w:pict>
      </w:r>
      <w:r>
        <w:rPr>
          <w:b/>
          <w:noProof/>
          <w:sz w:val="24"/>
          <w:lang w:eastAsia="tr-TR"/>
        </w:rPr>
        <w:t xml:space="preserve">A. iddia                            B. ideal                    C. Edirne                                                                                                           </w:t>
      </w:r>
    </w:p>
    <w:p w:rsidR="0044390E" w:rsidRDefault="0044390E" w:rsidP="004C2992">
      <w:pPr>
        <w:ind w:left="-142" w:right="-780"/>
        <w:rPr>
          <w:noProof/>
          <w:color w:val="FF0000"/>
          <w:lang w:eastAsia="tr-TR"/>
        </w:rPr>
      </w:pPr>
      <w:r>
        <w:rPr>
          <w:noProof/>
          <w:lang w:eastAsia="tr-TR"/>
        </w:rPr>
        <w:pict>
          <v:roundrect id="Yuvarlatılmış Dikdörtgen 41" o:spid="_x0000_s1084" style="position:absolute;left:0;text-align:left;margin-left:10.15pt;margin-top:-.25pt;width:242.25pt;height:87pt;z-index:25168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" strokecolor="#4bacc6" strokeweight=".25pt">
            <v:textbox>
              <w:txbxContent>
                <w:p w:rsidR="0044390E" w:rsidRPr="00701162" w:rsidRDefault="0044390E" w:rsidP="00701162">
                  <w:pPr>
                    <w:rPr>
                      <w:b/>
                      <w:sz w:val="24"/>
                    </w:rPr>
                  </w:pPr>
                  <w:r w:rsidRPr="00701162">
                    <w:rPr>
                      <w:b/>
                      <w:sz w:val="24"/>
                    </w:rPr>
                    <w:t>Sağlıklı yaşamak için beslenmemize dikkat etmeliyiz. Temizlik de bunun en önemli şa</w:t>
                  </w:r>
                  <w:r w:rsidRPr="00701162">
                    <w:rPr>
                      <w:b/>
                      <w:sz w:val="24"/>
                    </w:rPr>
                    <w:t>r</w:t>
                  </w:r>
                  <w:r w:rsidRPr="00701162">
                    <w:rPr>
                      <w:b/>
                      <w:sz w:val="24"/>
                    </w:rPr>
                    <w:t>tıdır. Aşı olmayı ihmal etmemeliyiz. Mik</w:t>
                  </w:r>
                  <w:r>
                    <w:rPr>
                      <w:b/>
                      <w:sz w:val="24"/>
                    </w:rPr>
                    <w:t xml:space="preserve">- </w:t>
                  </w:r>
                  <w:r w:rsidRPr="00701162">
                    <w:rPr>
                      <w:b/>
                      <w:sz w:val="24"/>
                    </w:rPr>
                    <w:t>rop olabilecek yerlerden uzak durmalıyız.</w:t>
                  </w:r>
                </w:p>
              </w:txbxContent>
            </v:textbox>
          </v:roundrect>
        </w:pict>
      </w:r>
      <w:r w:rsidRPr="00BD55E3">
        <w:rPr>
          <w:b/>
          <w:noProof/>
          <w:color w:val="FF0000"/>
          <w:sz w:val="24"/>
          <w:lang w:eastAsia="tr-TR"/>
        </w:rPr>
        <w:t>18.)</w:t>
      </w:r>
      <w:r w:rsidRPr="00BD55E3">
        <w:rPr>
          <w:noProof/>
          <w:color w:val="FF0000"/>
          <w:lang w:eastAsia="tr-TR"/>
        </w:rPr>
        <w:t xml:space="preserve"> </w:t>
      </w:r>
    </w:p>
    <w:p w:rsidR="0044390E" w:rsidRDefault="0044390E" w:rsidP="004C2992">
      <w:pPr>
        <w:ind w:left="-142" w:right="-780"/>
        <w:rPr>
          <w:noProof/>
          <w:color w:val="FF0000"/>
          <w:lang w:eastAsia="tr-TR"/>
        </w:rPr>
      </w:pPr>
    </w:p>
    <w:p w:rsidR="0044390E" w:rsidRDefault="0044390E" w:rsidP="00D73253">
      <w:pPr>
        <w:ind w:right="-780"/>
        <w:rPr>
          <w:b/>
          <w:noProof/>
          <w:sz w:val="24"/>
          <w:lang w:eastAsia="tr-TR"/>
        </w:rPr>
      </w:pPr>
    </w:p>
    <w:p w:rsidR="0044390E" w:rsidRPr="00137374" w:rsidRDefault="0044390E" w:rsidP="0045499C">
      <w:pPr>
        <w:ind w:left="-142" w:right="-780"/>
        <w:rPr>
          <w:b/>
          <w:i/>
          <w:noProof/>
          <w:color w:val="000000"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</w:t>
      </w:r>
    </w:p>
    <w:p w:rsidR="0044390E" w:rsidRPr="00701162" w:rsidRDefault="0044390E" w:rsidP="0045499C">
      <w:pPr>
        <w:ind w:left="-142" w:right="-780"/>
        <w:rPr>
          <w:b/>
          <w:i/>
          <w:noProof/>
          <w:color w:val="000000"/>
          <w:sz w:val="24"/>
          <w:lang w:eastAsia="tr-TR"/>
        </w:rPr>
      </w:pPr>
      <w:r w:rsidRPr="00701162">
        <w:rPr>
          <w:b/>
          <w:i/>
          <w:noProof/>
          <w:color w:val="000000"/>
          <w:sz w:val="24"/>
          <w:lang w:eastAsia="tr-TR"/>
        </w:rPr>
        <w:t>Yukarıdaki paragrafta aşağıdakilerden hangisi anlatılmaktadır?</w:t>
      </w:r>
    </w:p>
    <w:p w:rsidR="0044390E" w:rsidRPr="00137374" w:rsidRDefault="0044390E" w:rsidP="0045499C">
      <w:pPr>
        <w:ind w:left="-142" w:right="-780"/>
        <w:rPr>
          <w:b/>
          <w:noProof/>
          <w:color w:val="000000"/>
          <w:sz w:val="24"/>
          <w:lang w:eastAsia="tr-TR"/>
        </w:rPr>
      </w:pPr>
      <w:r>
        <w:rPr>
          <w:noProof/>
          <w:lang w:eastAsia="tr-TR"/>
        </w:rPr>
        <w:pict>
          <v:shape id="rg_hi" o:spid="_x0000_s1085" type="#_x0000_t75" alt="http://t1.gstatic.com/images?q=tbn:ANd9GcQmF1YYpVkXfzsaxxN_RDJOhhHicJopvY_ju7g8wNxpj7hnpV58cw" href="http://www.google.com.tr/imgres?q=GIRL+ANIMATION&amp;hl=tr&amp;biw=1058&amp;bih=462&amp;tbm=isch&amp;tbnid=WIv9Q2hPUHGc9M:&amp;imgrefurl=http://photo-bugs.com/tag/animated-girl&amp;docid=Y_6eLTXN4i4rMM&amp;imgurl=http://photo-bugs.com/wp-content/uploads/2012/06/love-you.gif&amp;w=250&amp;h=250&amp;ei=My1PUNO7GZHFswa5m4DQDg&amp;zoom=1&amp;iact=hc&amp;vpx=361&amp;vpy=136&amp;dur=444&amp;hovh=200&amp;hovw=200&amp;tx=107&amp;ty=113&amp;sig=113460113007344851229&amp;page=1&amp;tbnh=118&amp;tbnw=118&amp;start=0&amp;ndsp=13&amp;ved=1t:429,r:2,s:0,i:" style="position:absolute;left:0;text-align:left;margin-left:15.4pt;margin-top:57.1pt;width:41.65pt;height:52.9pt;z-index:-251629056;visibility:visible" o:button="t">
            <v:fill o:detectmouseclick="t"/>
            <v:imagedata r:id="rId22" o:title=""/>
          </v:shape>
        </w:pict>
      </w:r>
      <w:r>
        <w:rPr>
          <w:noProof/>
          <w:lang w:eastAsia="tr-TR"/>
        </w:rPr>
        <w:pict>
          <v:line id="Düz Bağlayıcı 110" o:spid="_x0000_s1086" style="position:absolute;left:0;text-align:left;z-index:251644416;visibility:visible" from="-16.1pt,57.25pt" to="252.4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" strokecolor="windowText" strokeweight=".25pt">
            <v:stroke dashstyle="longDashDotDot"/>
          </v:line>
        </w:pict>
      </w:r>
      <w:r>
        <w:rPr>
          <w:b/>
          <w:noProof/>
          <w:color w:val="000000"/>
          <w:sz w:val="24"/>
          <w:lang w:eastAsia="tr-TR"/>
        </w:rPr>
        <w:t>A. Sağlıklı olmanın yolları.                                                                  B. Aşı olmanın önemi                                                           C. Doğru beslenmenin nedenleri</w:t>
      </w:r>
    </w:p>
    <w:p w:rsidR="0044390E" w:rsidRPr="00281157" w:rsidRDefault="0044390E" w:rsidP="0045499C">
      <w:pPr>
        <w:ind w:left="-142" w:right="-780"/>
        <w:rPr>
          <w:b/>
          <w:noProof/>
          <w:color w:val="FF0000"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49" o:spid="_x0000_s1087" type="#_x0000_t62" style="position:absolute;left:0;text-align:left;margin-left:67.15pt;margin-top:1.8pt;width:183pt;height:43.5pt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" adj="-3119,9044" filled="f" strokecolor="#7030a0" strokeweight=".25pt">
            <v:textbox>
              <w:txbxContent>
                <w:p w:rsidR="0044390E" w:rsidRPr="00701162" w:rsidRDefault="0044390E" w:rsidP="00701162">
                  <w:pPr>
                    <w:jc w:val="center"/>
                    <w:rPr>
                      <w:b/>
                      <w:i/>
                    </w:rPr>
                  </w:pPr>
                  <w:r w:rsidRPr="00701162">
                    <w:rPr>
                      <w:b/>
                      <w:i/>
                    </w:rPr>
                    <w:t>Aşağıdaki cümlelerin hangisinde neden sonuç ilişkisi yoktur?</w:t>
                  </w:r>
                </w:p>
              </w:txbxContent>
            </v:textbox>
          </v:shape>
        </w:pict>
      </w:r>
      <w:r w:rsidRPr="00281157">
        <w:rPr>
          <w:b/>
          <w:noProof/>
          <w:color w:val="FF0000"/>
          <w:sz w:val="24"/>
          <w:lang w:eastAsia="tr-TR"/>
        </w:rPr>
        <w:t>19.)</w:t>
      </w:r>
      <w:r w:rsidRPr="00281157">
        <w:rPr>
          <w:noProof/>
          <w:color w:val="FF0000"/>
          <w:lang w:eastAsia="tr-TR"/>
        </w:rPr>
        <w:t xml:space="preserve"> </w:t>
      </w:r>
    </w:p>
    <w:p w:rsidR="0044390E" w:rsidRDefault="0044390E" w:rsidP="00CB1BFE">
      <w:pPr>
        <w:ind w:right="-780"/>
        <w:rPr>
          <w:noProof/>
          <w:lang w:eastAsia="tr-TR"/>
        </w:rPr>
      </w:pPr>
    </w:p>
    <w:p w:rsidR="0044390E" w:rsidRDefault="0044390E" w:rsidP="00701162">
      <w:pPr>
        <w:ind w:left="-142" w:right="-780"/>
        <w:rPr>
          <w:b/>
          <w:noProof/>
          <w:sz w:val="24"/>
          <w:lang w:eastAsia="tr-TR"/>
        </w:rPr>
      </w:pPr>
      <w:r>
        <w:rPr>
          <w:noProof/>
          <w:lang w:eastAsia="tr-TR"/>
        </w:rPr>
        <w:pict>
          <v:shape id="Resim 60" o:spid="_x0000_s1088" type="#_x0000_t75" style="position:absolute;left:0;text-align:left;margin-left:20.15pt;margin-top:53pt;width:37.2pt;height:57pt;z-index:-251627008;visibility:visible">
            <v:imagedata r:id="rId23" o:title=""/>
          </v:shape>
        </w:pict>
      </w:r>
      <w:r>
        <w:rPr>
          <w:noProof/>
          <w:lang w:eastAsia="tr-TR"/>
        </w:rPr>
        <w:pict>
          <v:line id="Düz Bağlayıcı 107" o:spid="_x0000_s1089" style="position:absolute;left:0;text-align:left;z-index:251643392;visibility:visible" from="-16.1pt,54.05pt" to="255.4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" strokecolor="windowText" strokeweight=".25pt">
            <v:stroke dashstyle="longDashDotDot"/>
          </v:line>
        </w:pict>
      </w:r>
      <w:r>
        <w:rPr>
          <w:b/>
          <w:noProof/>
          <w:sz w:val="24"/>
          <w:lang w:eastAsia="tr-TR"/>
        </w:rPr>
        <w:t>A. Terli terli su içtiği için hasta oldu.                             B. Uyuyakaldığından okula geç kaldı.                                   C. Sabah okula araba ile geldi.</w:t>
      </w:r>
    </w:p>
    <w:p w:rsidR="0044390E" w:rsidRPr="00701162" w:rsidRDefault="0044390E" w:rsidP="00701162">
      <w:pPr>
        <w:ind w:left="-142" w:right="-780"/>
        <w:rPr>
          <w:b/>
          <w:i/>
          <w:noProof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64" o:spid="_x0000_s1090" type="#_x0000_t62" style="position:absolute;left:0;text-align:left;margin-left:58.9pt;margin-top:2.2pt;width:183pt;height:36pt;z-index:251690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" adj="-1969,8004" filled="f" strokecolor="#7030a0" strokeweight=".25pt">
            <v:textbox>
              <w:txbxContent>
                <w:p w:rsidR="0044390E" w:rsidRPr="00701162" w:rsidRDefault="0044390E" w:rsidP="00F97661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Arkadaşlarım burnumda tütüyor.</w:t>
                  </w:r>
                </w:p>
              </w:txbxContent>
            </v:textbox>
          </v:shape>
        </w:pict>
      </w:r>
      <w:r w:rsidRPr="00281157">
        <w:rPr>
          <w:b/>
          <w:noProof/>
          <w:color w:val="FF0000"/>
          <w:sz w:val="24"/>
          <w:lang w:eastAsia="tr-TR"/>
        </w:rPr>
        <w:t>20.)</w:t>
      </w:r>
      <w:r w:rsidRPr="00281157">
        <w:rPr>
          <w:noProof/>
          <w:color w:val="FF0000"/>
          <w:lang w:eastAsia="tr-TR"/>
        </w:rPr>
        <w:t xml:space="preserve"> </w:t>
      </w:r>
    </w:p>
    <w:p w:rsidR="0044390E" w:rsidRDefault="0044390E" w:rsidP="00CB1BFE">
      <w:pPr>
        <w:ind w:right="-780"/>
        <w:rPr>
          <w:noProof/>
          <w:lang w:eastAsia="tr-TR"/>
        </w:rPr>
      </w:pPr>
      <w:bookmarkStart w:id="0" w:name="_GoBack"/>
      <w:bookmarkEnd w:id="0"/>
    </w:p>
    <w:p w:rsidR="0044390E" w:rsidRDefault="0044390E" w:rsidP="00D540D9">
      <w:pPr>
        <w:ind w:right="-780"/>
        <w:rPr>
          <w:b/>
          <w:sz w:val="24"/>
        </w:rPr>
      </w:pPr>
      <w:r>
        <w:rPr>
          <w:b/>
          <w:sz w:val="24"/>
        </w:rPr>
        <w:t>Ayıcığın kullandığı “Burnunda tütmek” deyiminin anlamı nedir?</w:t>
      </w:r>
    </w:p>
    <w:p w:rsidR="0044390E" w:rsidRPr="00004508" w:rsidRDefault="0044390E" w:rsidP="00D540D9">
      <w:pPr>
        <w:ind w:right="-780"/>
        <w:rPr>
          <w:b/>
          <w:sz w:val="24"/>
        </w:rPr>
      </w:pPr>
      <w:r>
        <w:rPr>
          <w:b/>
          <w:sz w:val="24"/>
        </w:rPr>
        <w:t>A. özlemek             B. merak etmek          C. sevmek</w:t>
      </w:r>
    </w:p>
    <w:sectPr w:rsidR="0044390E" w:rsidRPr="00004508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90E" w:rsidRDefault="0044390E" w:rsidP="00CB3DBF">
      <w:pPr>
        <w:spacing w:after="0" w:line="240" w:lineRule="auto"/>
      </w:pPr>
      <w:r>
        <w:separator/>
      </w:r>
    </w:p>
  </w:endnote>
  <w:endnote w:type="continuationSeparator" w:id="0">
    <w:p w:rsidR="0044390E" w:rsidRDefault="0044390E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90E" w:rsidRDefault="0044390E" w:rsidP="00CB3DBF">
      <w:pPr>
        <w:spacing w:after="0" w:line="240" w:lineRule="auto"/>
      </w:pPr>
      <w:r>
        <w:separator/>
      </w:r>
    </w:p>
  </w:footnote>
  <w:footnote w:type="continuationSeparator" w:id="0">
    <w:p w:rsidR="0044390E" w:rsidRDefault="0044390E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17E"/>
    <w:rsid w:val="00004508"/>
    <w:rsid w:val="000045ED"/>
    <w:rsid w:val="00015180"/>
    <w:rsid w:val="000530F2"/>
    <w:rsid w:val="00087D70"/>
    <w:rsid w:val="00087E25"/>
    <w:rsid w:val="00097919"/>
    <w:rsid w:val="000C51B1"/>
    <w:rsid w:val="000D58A3"/>
    <w:rsid w:val="000E3AC1"/>
    <w:rsid w:val="000F1C7B"/>
    <w:rsid w:val="000F7C50"/>
    <w:rsid w:val="0010267E"/>
    <w:rsid w:val="001230F2"/>
    <w:rsid w:val="00137374"/>
    <w:rsid w:val="001665C7"/>
    <w:rsid w:val="001906B3"/>
    <w:rsid w:val="001A0BC5"/>
    <w:rsid w:val="001A60DE"/>
    <w:rsid w:val="001F5D8A"/>
    <w:rsid w:val="00211099"/>
    <w:rsid w:val="002231BD"/>
    <w:rsid w:val="002303EC"/>
    <w:rsid w:val="00247DE6"/>
    <w:rsid w:val="00254C13"/>
    <w:rsid w:val="00273D6C"/>
    <w:rsid w:val="00280DE6"/>
    <w:rsid w:val="00281157"/>
    <w:rsid w:val="002919AD"/>
    <w:rsid w:val="002A35BB"/>
    <w:rsid w:val="002A3F47"/>
    <w:rsid w:val="002D41F2"/>
    <w:rsid w:val="002E6476"/>
    <w:rsid w:val="002F3B45"/>
    <w:rsid w:val="003245F4"/>
    <w:rsid w:val="00327CA3"/>
    <w:rsid w:val="00383E49"/>
    <w:rsid w:val="003A4979"/>
    <w:rsid w:val="003B1845"/>
    <w:rsid w:val="003B67B6"/>
    <w:rsid w:val="003C2307"/>
    <w:rsid w:val="003C5222"/>
    <w:rsid w:val="003C6F5D"/>
    <w:rsid w:val="00402931"/>
    <w:rsid w:val="00424309"/>
    <w:rsid w:val="0044390E"/>
    <w:rsid w:val="0045499C"/>
    <w:rsid w:val="00493BA2"/>
    <w:rsid w:val="00497FA2"/>
    <w:rsid w:val="004C2992"/>
    <w:rsid w:val="004E462C"/>
    <w:rsid w:val="0050000F"/>
    <w:rsid w:val="00507C88"/>
    <w:rsid w:val="00513388"/>
    <w:rsid w:val="00540FEC"/>
    <w:rsid w:val="00550748"/>
    <w:rsid w:val="0055625A"/>
    <w:rsid w:val="00583B33"/>
    <w:rsid w:val="005A494E"/>
    <w:rsid w:val="005A4A98"/>
    <w:rsid w:val="005B0304"/>
    <w:rsid w:val="00616695"/>
    <w:rsid w:val="00633A93"/>
    <w:rsid w:val="0063521F"/>
    <w:rsid w:val="00637B0F"/>
    <w:rsid w:val="006502DE"/>
    <w:rsid w:val="0066724C"/>
    <w:rsid w:val="00686926"/>
    <w:rsid w:val="006A13E0"/>
    <w:rsid w:val="006D6C0F"/>
    <w:rsid w:val="006E6515"/>
    <w:rsid w:val="00701162"/>
    <w:rsid w:val="00701DFF"/>
    <w:rsid w:val="0070798F"/>
    <w:rsid w:val="007357A0"/>
    <w:rsid w:val="00746738"/>
    <w:rsid w:val="007578D6"/>
    <w:rsid w:val="00762ED3"/>
    <w:rsid w:val="00795625"/>
    <w:rsid w:val="007B10B9"/>
    <w:rsid w:val="007C3E1B"/>
    <w:rsid w:val="007E161C"/>
    <w:rsid w:val="007E1C2C"/>
    <w:rsid w:val="00802250"/>
    <w:rsid w:val="00802A0D"/>
    <w:rsid w:val="00805D29"/>
    <w:rsid w:val="008114E3"/>
    <w:rsid w:val="00811834"/>
    <w:rsid w:val="00815F4F"/>
    <w:rsid w:val="0082617E"/>
    <w:rsid w:val="00836015"/>
    <w:rsid w:val="00850BA9"/>
    <w:rsid w:val="008641A3"/>
    <w:rsid w:val="00872C78"/>
    <w:rsid w:val="008A5DE8"/>
    <w:rsid w:val="008B0F4C"/>
    <w:rsid w:val="008C4303"/>
    <w:rsid w:val="009142C9"/>
    <w:rsid w:val="00925B13"/>
    <w:rsid w:val="00942D43"/>
    <w:rsid w:val="009516E1"/>
    <w:rsid w:val="00994497"/>
    <w:rsid w:val="009B4D8B"/>
    <w:rsid w:val="009F0BA5"/>
    <w:rsid w:val="00A00DE4"/>
    <w:rsid w:val="00A21690"/>
    <w:rsid w:val="00A31CA3"/>
    <w:rsid w:val="00A46EA8"/>
    <w:rsid w:val="00A51390"/>
    <w:rsid w:val="00AC3CAF"/>
    <w:rsid w:val="00B021CB"/>
    <w:rsid w:val="00B051E5"/>
    <w:rsid w:val="00B879BC"/>
    <w:rsid w:val="00BC6E2D"/>
    <w:rsid w:val="00BD37A2"/>
    <w:rsid w:val="00BD55E3"/>
    <w:rsid w:val="00BD7107"/>
    <w:rsid w:val="00BE7406"/>
    <w:rsid w:val="00C773D0"/>
    <w:rsid w:val="00C857F6"/>
    <w:rsid w:val="00CA2286"/>
    <w:rsid w:val="00CA59B8"/>
    <w:rsid w:val="00CB03D6"/>
    <w:rsid w:val="00CB1BFE"/>
    <w:rsid w:val="00CB3DBF"/>
    <w:rsid w:val="00CB645D"/>
    <w:rsid w:val="00CE297A"/>
    <w:rsid w:val="00D14BD3"/>
    <w:rsid w:val="00D3712E"/>
    <w:rsid w:val="00D540D9"/>
    <w:rsid w:val="00D64326"/>
    <w:rsid w:val="00D70DD0"/>
    <w:rsid w:val="00D73253"/>
    <w:rsid w:val="00DA4F25"/>
    <w:rsid w:val="00DD2FD2"/>
    <w:rsid w:val="00DE2414"/>
    <w:rsid w:val="00DF1639"/>
    <w:rsid w:val="00E1586E"/>
    <w:rsid w:val="00E77288"/>
    <w:rsid w:val="00E96348"/>
    <w:rsid w:val="00EA12C5"/>
    <w:rsid w:val="00EB6857"/>
    <w:rsid w:val="00EE1D2B"/>
    <w:rsid w:val="00F018FF"/>
    <w:rsid w:val="00F02F18"/>
    <w:rsid w:val="00F22971"/>
    <w:rsid w:val="00F27750"/>
    <w:rsid w:val="00F97661"/>
    <w:rsid w:val="00FA541F"/>
    <w:rsid w:val="00FA7870"/>
    <w:rsid w:val="00FD6706"/>
    <w:rsid w:val="00FE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uiPriority w:val="99"/>
    <w:rsid w:val="00686926"/>
  </w:style>
  <w:style w:type="paragraph" w:styleId="Header">
    <w:name w:val="header"/>
    <w:basedOn w:val="Normal"/>
    <w:link w:val="HeaderChar"/>
    <w:uiPriority w:val="99"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3D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3DBF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F22971"/>
    <w:rPr>
      <w:rFonts w:cs="Times New Roman"/>
    </w:rPr>
  </w:style>
  <w:style w:type="character" w:styleId="Hyperlink">
    <w:name w:val="Hyperlink"/>
    <w:basedOn w:val="DefaultParagraphFont"/>
    <w:uiPriority w:val="99"/>
    <w:rsid w:val="000D58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10" Type="http://schemas.openxmlformats.org/officeDocument/2006/relationships/image" Target="media/image4.wmf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760</Words>
  <Characters>4338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7</cp:revision>
  <dcterms:created xsi:type="dcterms:W3CDTF">2013-12-27T00:50:00Z</dcterms:created>
  <dcterms:modified xsi:type="dcterms:W3CDTF">2014-01-11T15:09:00Z</dcterms:modified>
  <cp:category>www.sorubak.com</cp:category>
</cp:coreProperties>
</file>