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56.5pt;height:128.25pt;visibility:visible">
            <v:imagedata r:id="rId6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2" o:spid="_x0000_i1026" type="#_x0000_t75" style="width:252pt;height:402.75pt;visibility:visible">
            <v:imagedata r:id="rId7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3" o:spid="_x0000_i1027" type="#_x0000_t75" style="width:252pt;height:181.5pt;visibility:visible">
            <v:imagedata r:id="rId8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4" o:spid="_x0000_i1028" type="#_x0000_t75" style="width:248.25pt;height:114.75pt;visibility:visible">
            <v:imagedata r:id="rId9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5" o:spid="_x0000_i1029" type="#_x0000_t75" style="width:243.75pt;height:89.25pt;visibility:visible">
            <v:imagedata r:id="rId10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6" o:spid="_x0000_i1030" type="#_x0000_t75" style="width:235.5pt;height:135pt;visibility:visible">
            <v:imagedata r:id="rId11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7" o:spid="_x0000_i1031" type="#_x0000_t75" style="width:240.75pt;height:141.75pt;visibility:visible">
            <v:imagedata r:id="rId12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8" o:spid="_x0000_i1032" type="#_x0000_t75" style="width:250.5pt;height:141pt;visibility:visible">
            <v:imagedata r:id="rId13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9" o:spid="_x0000_i1033" type="#_x0000_t75" style="width:250.5pt;height:252pt;visibility:visible">
            <v:imagedata r:id="rId14" o:title=""/>
          </v:shape>
        </w:pict>
      </w: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0" o:spid="_x0000_i1034" type="#_x0000_t75" style="width:258pt;height:194.25pt;visibility:visible">
            <v:imagedata r:id="rId15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1" o:spid="_x0000_i1035" type="#_x0000_t75" style="width:252.75pt;height:127.5pt;visibility:visible">
            <v:imagedata r:id="rId16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2" o:spid="_x0000_i1036" type="#_x0000_t75" style="width:260.25pt;height:89.25pt;visibility:visible">
            <v:imagedata r:id="rId17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3" o:spid="_x0000_i1037" type="#_x0000_t75" style="width:239.25pt;height:104.25pt;visibility:visible">
            <v:imagedata r:id="rId18" o:title=""/>
          </v:shape>
        </w:pict>
      </w: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4" o:spid="_x0000_i1038" type="#_x0000_t75" style="width:216.75pt;height:93pt;visibility:visible">
            <v:imagedata r:id="rId19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5" o:spid="_x0000_i1039" type="#_x0000_t75" style="width:228.75pt;height:124.5pt;visibility:visible">
            <v:imagedata r:id="rId20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6" o:spid="_x0000_i1040" type="#_x0000_t75" style="width:251.25pt;height:151.5pt;visibility:visible">
            <v:imagedata r:id="rId21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7" o:spid="_x0000_i1041" type="#_x0000_t75" style="width:244.5pt;height:135pt;visibility:visible">
            <v:imagedata r:id="rId22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19" o:spid="_x0000_i1042" type="#_x0000_t75" style="width:242.25pt;height:192.75pt;visibility:visible">
            <v:imagedata r:id="rId23" o:title=""/>
          </v:shape>
        </w:pict>
      </w:r>
    </w:p>
    <w:p w:rsidR="00291994" w:rsidRDefault="00291994" w:rsidP="00AA4BDC">
      <w:pPr>
        <w:pStyle w:val="NoSpacing"/>
      </w:pPr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8" o:spid="_x0000_i1043" type="#_x0000_t75" style="width:252pt;height:149.25pt;visibility:visible">
            <v:imagedata r:id="rId24" o:title=""/>
          </v:shape>
        </w:pict>
      </w:r>
    </w:p>
    <w:p w:rsidR="00291994" w:rsidRDefault="00291994" w:rsidP="00AA4BDC">
      <w:pPr>
        <w:pStyle w:val="NoSpacing"/>
      </w:pPr>
      <w:hyperlink r:id="rId25" w:history="1">
        <w:r w:rsidRPr="00952796">
          <w:rPr>
            <w:rStyle w:val="Hyperlink"/>
            <w:rFonts w:ascii="Comic Sans MS" w:hAnsi="Comic Sans MS"/>
          </w:rPr>
          <w:t>www.sorubak.com</w:t>
        </w:r>
      </w:hyperlink>
    </w:p>
    <w:p w:rsidR="00291994" w:rsidRDefault="00291994" w:rsidP="00AA4BDC">
      <w:pPr>
        <w:pStyle w:val="NoSpacing"/>
      </w:pPr>
      <w:r w:rsidRPr="007A408E">
        <w:rPr>
          <w:noProof/>
          <w:lang w:eastAsia="tr-TR"/>
        </w:rPr>
        <w:pict>
          <v:shape id="Resim 20" o:spid="_x0000_i1044" type="#_x0000_t75" style="width:236.25pt;height:159.75pt;visibility:visible">
            <v:imagedata r:id="rId26" o:title=""/>
          </v:shape>
        </w:pict>
      </w:r>
    </w:p>
    <w:sectPr w:rsidR="00291994" w:rsidSect="00F73633">
      <w:type w:val="continuous"/>
      <w:pgSz w:w="16838" w:h="11906" w:orient="landscape"/>
      <w:pgMar w:top="282" w:right="253" w:bottom="0" w:left="284" w:header="708" w:footer="708" w:gutter="0"/>
      <w:cols w:num="3" w:space="36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994" w:rsidRDefault="00291994" w:rsidP="00F7007A">
      <w:pPr>
        <w:spacing w:after="0" w:line="240" w:lineRule="auto"/>
      </w:pPr>
      <w:r>
        <w:separator/>
      </w:r>
    </w:p>
  </w:endnote>
  <w:endnote w:type="continuationSeparator" w:id="0">
    <w:p w:rsidR="00291994" w:rsidRDefault="00291994" w:rsidP="00F70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994" w:rsidRDefault="00291994" w:rsidP="00F7007A">
      <w:pPr>
        <w:spacing w:after="0" w:line="240" w:lineRule="auto"/>
      </w:pPr>
      <w:r>
        <w:separator/>
      </w:r>
    </w:p>
  </w:footnote>
  <w:footnote w:type="continuationSeparator" w:id="0">
    <w:p w:rsidR="00291994" w:rsidRDefault="00291994" w:rsidP="00F700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23E"/>
    <w:rsid w:val="00044EAC"/>
    <w:rsid w:val="00053EF4"/>
    <w:rsid w:val="000C0AED"/>
    <w:rsid w:val="000F78F6"/>
    <w:rsid w:val="00120FA8"/>
    <w:rsid w:val="00180325"/>
    <w:rsid w:val="00291994"/>
    <w:rsid w:val="002A31AF"/>
    <w:rsid w:val="003C7DDC"/>
    <w:rsid w:val="003F49C8"/>
    <w:rsid w:val="00431CB2"/>
    <w:rsid w:val="00440AD0"/>
    <w:rsid w:val="004D2669"/>
    <w:rsid w:val="00515E06"/>
    <w:rsid w:val="00596955"/>
    <w:rsid w:val="005B1B96"/>
    <w:rsid w:val="0060423E"/>
    <w:rsid w:val="00692DF1"/>
    <w:rsid w:val="006C54C6"/>
    <w:rsid w:val="006D4FF3"/>
    <w:rsid w:val="007621EB"/>
    <w:rsid w:val="00785711"/>
    <w:rsid w:val="007A408E"/>
    <w:rsid w:val="008850F5"/>
    <w:rsid w:val="008D1C4E"/>
    <w:rsid w:val="00952796"/>
    <w:rsid w:val="00957B5A"/>
    <w:rsid w:val="00986E48"/>
    <w:rsid w:val="009E5B3A"/>
    <w:rsid w:val="00A14C2C"/>
    <w:rsid w:val="00AA4BDC"/>
    <w:rsid w:val="00AD2B4A"/>
    <w:rsid w:val="00B03DA9"/>
    <w:rsid w:val="00B566D6"/>
    <w:rsid w:val="00B713D9"/>
    <w:rsid w:val="00B839E2"/>
    <w:rsid w:val="00C46F54"/>
    <w:rsid w:val="00CF5131"/>
    <w:rsid w:val="00DE62FA"/>
    <w:rsid w:val="00DF1D9F"/>
    <w:rsid w:val="00E33E49"/>
    <w:rsid w:val="00E53C2A"/>
    <w:rsid w:val="00EF5935"/>
    <w:rsid w:val="00F7007A"/>
    <w:rsid w:val="00F73633"/>
    <w:rsid w:val="00FC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8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0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42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70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007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70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007A"/>
    <w:rPr>
      <w:rFonts w:cs="Times New Roman"/>
    </w:rPr>
  </w:style>
  <w:style w:type="paragraph" w:styleId="NoSpacing">
    <w:name w:val="No Spacing"/>
    <w:uiPriority w:val="99"/>
    <w:qFormat/>
    <w:rsid w:val="00AA4BDC"/>
    <w:rPr>
      <w:lang w:eastAsia="en-US"/>
    </w:rPr>
  </w:style>
  <w:style w:type="character" w:styleId="Hyperlink">
    <w:name w:val="Hyperlink"/>
    <w:basedOn w:val="DefaultParagraphFont"/>
    <w:uiPriority w:val="99"/>
    <w:rsid w:val="003F49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17</Words>
  <Characters>98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ERKUŞ</dc:creator>
  <cp:keywords>www.sorubak.com</cp:keywords>
  <dc:description>www.sorubak.com</dc:description>
  <cp:lastModifiedBy>edanur</cp:lastModifiedBy>
  <cp:revision>5</cp:revision>
  <cp:lastPrinted>2013-12-29T20:16:00Z</cp:lastPrinted>
  <dcterms:created xsi:type="dcterms:W3CDTF">2013-12-29T20:16:00Z</dcterms:created>
  <dcterms:modified xsi:type="dcterms:W3CDTF">2014-01-11T14:12:00Z</dcterms:modified>
  <cp:category>www.sorubak.com</cp:category>
</cp:coreProperties>
</file>