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6EC" w:rsidRDefault="008456EC" w:rsidP="005C78C5">
      <w:pPr>
        <w:jc w:val="center"/>
        <w:rPr>
          <w:sz w:val="28"/>
          <w:szCs w:val="28"/>
        </w:rPr>
      </w:pPr>
      <w:r w:rsidRPr="006A47CD">
        <w:rPr>
          <w:sz w:val="28"/>
          <w:szCs w:val="28"/>
        </w:rPr>
        <w:t>PROBLEMLER</w:t>
      </w:r>
    </w:p>
    <w:p w:rsidR="008456EC" w:rsidRDefault="008456EC" w:rsidP="005C78C5">
      <w:pPr>
        <w:rPr>
          <w:sz w:val="26"/>
          <w:szCs w:val="26"/>
        </w:rPr>
        <w:sectPr w:rsidR="008456EC" w:rsidSect="005C78C5">
          <w:type w:val="continuous"/>
          <w:pgSz w:w="11907" w:h="16840" w:code="9"/>
          <w:pgMar w:top="567" w:right="567" w:bottom="567" w:left="567" w:header="709" w:footer="1021" w:gutter="0"/>
          <w:cols w:space="708"/>
          <w:docGrid w:linePitch="326"/>
        </w:sectPr>
      </w:pPr>
    </w:p>
    <w:p w:rsidR="008456EC" w:rsidRPr="00AE601A" w:rsidRDefault="008456EC" w:rsidP="005C78C5">
      <w:pPr>
        <w:rPr>
          <w:sz w:val="26"/>
          <w:szCs w:val="26"/>
        </w:rPr>
      </w:pPr>
      <w:r w:rsidRPr="00AE601A">
        <w:rPr>
          <w:b/>
          <w:sz w:val="26"/>
          <w:szCs w:val="26"/>
        </w:rPr>
        <w:t>1.</w:t>
      </w:r>
      <w:r w:rsidRPr="00AE601A">
        <w:rPr>
          <w:sz w:val="26"/>
          <w:szCs w:val="26"/>
        </w:rPr>
        <w:t xml:space="preserve"> Kümesimizde 8 tavuk, 6 hindi ve 9 kaz vardır. Kümesimizde kaç hayvan vardır?</w:t>
      </w:r>
    </w:p>
    <w:p w:rsidR="008456EC" w:rsidRPr="00AE601A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  <w:hyperlink r:id="rId4" w:history="1">
        <w:r w:rsidRPr="00AD1777">
          <w:rPr>
            <w:rStyle w:val="Hyperlink"/>
            <w:rFonts w:ascii="Comic Sans MS" w:hAnsi="Comic Sans MS"/>
            <w:sz w:val="36"/>
            <w:szCs w:val="36"/>
          </w:rPr>
          <w:t>www.sorubak.com</w:t>
        </w:r>
      </w:hyperlink>
    </w:p>
    <w:p w:rsidR="008456EC" w:rsidRPr="00AE601A" w:rsidRDefault="008456EC" w:rsidP="005C78C5">
      <w:pPr>
        <w:rPr>
          <w:sz w:val="26"/>
          <w:szCs w:val="26"/>
        </w:rPr>
      </w:pPr>
    </w:p>
    <w:p w:rsidR="008456EC" w:rsidRPr="00AE601A" w:rsidRDefault="008456EC" w:rsidP="005C78C5">
      <w:pPr>
        <w:rPr>
          <w:sz w:val="26"/>
          <w:szCs w:val="26"/>
        </w:rPr>
      </w:pPr>
      <w:r w:rsidRPr="00AE601A">
        <w:rPr>
          <w:b/>
          <w:sz w:val="26"/>
          <w:szCs w:val="26"/>
        </w:rPr>
        <w:t>2.</w:t>
      </w:r>
      <w:r w:rsidRPr="00AE601A">
        <w:rPr>
          <w:sz w:val="26"/>
          <w:szCs w:val="26"/>
        </w:rPr>
        <w:t xml:space="preserve"> Sirkte 15 at, atlardan 8 fazla köpek vardır. Sirkte kaç köpek vardır?</w:t>
      </w:r>
    </w:p>
    <w:p w:rsidR="008456EC" w:rsidRPr="00AE601A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</w:p>
    <w:p w:rsidR="008456EC" w:rsidRPr="00AE601A" w:rsidRDefault="008456EC" w:rsidP="005C78C5">
      <w:pPr>
        <w:rPr>
          <w:sz w:val="26"/>
          <w:szCs w:val="26"/>
        </w:rPr>
      </w:pPr>
    </w:p>
    <w:p w:rsidR="008456EC" w:rsidRPr="00AE601A" w:rsidRDefault="008456EC" w:rsidP="005C78C5">
      <w:pPr>
        <w:rPr>
          <w:sz w:val="26"/>
          <w:szCs w:val="26"/>
        </w:rPr>
      </w:pPr>
      <w:r w:rsidRPr="00AE601A">
        <w:rPr>
          <w:b/>
          <w:sz w:val="26"/>
          <w:szCs w:val="26"/>
        </w:rPr>
        <w:t>3.</w:t>
      </w:r>
      <w:r w:rsidRPr="00AE601A">
        <w:rPr>
          <w:sz w:val="26"/>
          <w:szCs w:val="26"/>
        </w:rPr>
        <w:t xml:space="preserve"> 2 onluk ile 8 birliğin toplamı kaçtır?</w:t>
      </w:r>
    </w:p>
    <w:p w:rsidR="008456EC" w:rsidRPr="00AE601A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</w:p>
    <w:p w:rsidR="008456EC" w:rsidRPr="00AE601A" w:rsidRDefault="008456EC" w:rsidP="005C78C5">
      <w:pPr>
        <w:rPr>
          <w:sz w:val="26"/>
          <w:szCs w:val="26"/>
        </w:rPr>
      </w:pPr>
    </w:p>
    <w:p w:rsidR="008456EC" w:rsidRPr="00AE601A" w:rsidRDefault="008456EC" w:rsidP="005C78C5">
      <w:pPr>
        <w:rPr>
          <w:sz w:val="26"/>
          <w:szCs w:val="26"/>
        </w:rPr>
      </w:pPr>
      <w:r w:rsidRPr="00AE601A">
        <w:rPr>
          <w:b/>
          <w:sz w:val="26"/>
          <w:szCs w:val="26"/>
        </w:rPr>
        <w:t>4.</w:t>
      </w:r>
      <w:r w:rsidRPr="00AE601A">
        <w:rPr>
          <w:sz w:val="26"/>
          <w:szCs w:val="26"/>
        </w:rPr>
        <w:t xml:space="preserve"> Okulumuzda 23 erkek öğretmen, erkek öğretmenlerden 12 fazla bayan öğretmen vardır. Okulumuzda toplam kaç öğretmen vardır?</w:t>
      </w:r>
    </w:p>
    <w:p w:rsidR="008456EC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</w:p>
    <w:p w:rsidR="008456EC" w:rsidRPr="00AE601A" w:rsidRDefault="008456EC" w:rsidP="005C78C5">
      <w:pPr>
        <w:rPr>
          <w:sz w:val="26"/>
          <w:szCs w:val="26"/>
        </w:rPr>
      </w:pPr>
    </w:p>
    <w:p w:rsidR="008456EC" w:rsidRPr="00AE601A" w:rsidRDefault="008456EC" w:rsidP="005C78C5">
      <w:pPr>
        <w:rPr>
          <w:sz w:val="26"/>
          <w:szCs w:val="26"/>
        </w:rPr>
      </w:pPr>
    </w:p>
    <w:p w:rsidR="008456EC" w:rsidRPr="00AE601A" w:rsidRDefault="008456EC" w:rsidP="005C78C5">
      <w:pPr>
        <w:rPr>
          <w:sz w:val="26"/>
          <w:szCs w:val="26"/>
        </w:rPr>
      </w:pPr>
      <w:r w:rsidRPr="00C679B5">
        <w:rPr>
          <w:b/>
          <w:sz w:val="26"/>
          <w:szCs w:val="26"/>
        </w:rPr>
        <w:t>5.</w:t>
      </w:r>
      <w:r w:rsidRPr="00AE601A">
        <w:rPr>
          <w:sz w:val="26"/>
          <w:szCs w:val="26"/>
        </w:rPr>
        <w:t xml:space="preserve"> 4 onluk 7 birlikten oluşan sayıya bir deste eklersem  hangi sayıyı elde ederim?</w:t>
      </w:r>
    </w:p>
    <w:p w:rsidR="008456EC" w:rsidRPr="00AE601A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</w:p>
    <w:p w:rsidR="008456EC" w:rsidRPr="00AE601A" w:rsidRDefault="008456EC" w:rsidP="005C78C5">
      <w:pPr>
        <w:rPr>
          <w:sz w:val="26"/>
          <w:szCs w:val="26"/>
        </w:rPr>
      </w:pPr>
    </w:p>
    <w:p w:rsidR="008456EC" w:rsidRPr="00AE601A" w:rsidRDefault="008456EC" w:rsidP="005C78C5">
      <w:pPr>
        <w:rPr>
          <w:sz w:val="26"/>
          <w:szCs w:val="26"/>
        </w:rPr>
      </w:pPr>
      <w:r w:rsidRPr="00C679B5">
        <w:rPr>
          <w:b/>
          <w:sz w:val="26"/>
          <w:szCs w:val="26"/>
        </w:rPr>
        <w:t>6.</w:t>
      </w:r>
      <w:r w:rsidRPr="00AE601A">
        <w:rPr>
          <w:sz w:val="26"/>
          <w:szCs w:val="26"/>
        </w:rPr>
        <w:t xml:space="preserve"> 32 sayısından bir önce ve bir sonra gelen sayıların toplamı kaçtır?</w:t>
      </w:r>
    </w:p>
    <w:p w:rsidR="008456EC" w:rsidRPr="00AE601A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</w:p>
    <w:p w:rsidR="008456EC" w:rsidRPr="00AE601A" w:rsidRDefault="008456EC" w:rsidP="005C78C5">
      <w:pPr>
        <w:rPr>
          <w:sz w:val="26"/>
          <w:szCs w:val="26"/>
        </w:rPr>
      </w:pPr>
    </w:p>
    <w:p w:rsidR="008456EC" w:rsidRPr="00AE601A" w:rsidRDefault="008456EC" w:rsidP="005C78C5">
      <w:pPr>
        <w:rPr>
          <w:sz w:val="26"/>
          <w:szCs w:val="26"/>
        </w:rPr>
      </w:pPr>
      <w:r w:rsidRPr="00C679B5">
        <w:rPr>
          <w:b/>
          <w:sz w:val="26"/>
          <w:szCs w:val="26"/>
        </w:rPr>
        <w:t>7.</w:t>
      </w:r>
      <w:r w:rsidRPr="00AE601A">
        <w:rPr>
          <w:sz w:val="26"/>
          <w:szCs w:val="26"/>
        </w:rPr>
        <w:t xml:space="preserve"> Bir deste ile bir düzinenin toplamı kaçtır?</w:t>
      </w:r>
    </w:p>
    <w:p w:rsidR="008456EC" w:rsidRPr="00AE601A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</w:p>
    <w:p w:rsidR="008456EC" w:rsidRPr="00AE601A" w:rsidRDefault="008456EC" w:rsidP="005C78C5">
      <w:pPr>
        <w:rPr>
          <w:sz w:val="26"/>
          <w:szCs w:val="26"/>
        </w:rPr>
      </w:pPr>
    </w:p>
    <w:p w:rsidR="008456EC" w:rsidRPr="00AE601A" w:rsidRDefault="008456EC" w:rsidP="005C78C5">
      <w:pPr>
        <w:rPr>
          <w:sz w:val="26"/>
          <w:szCs w:val="26"/>
        </w:rPr>
      </w:pPr>
      <w:r w:rsidRPr="00C679B5">
        <w:rPr>
          <w:b/>
          <w:sz w:val="26"/>
          <w:szCs w:val="26"/>
        </w:rPr>
        <w:t>8.</w:t>
      </w:r>
      <w:r w:rsidRPr="00AE601A">
        <w:rPr>
          <w:sz w:val="26"/>
          <w:szCs w:val="26"/>
        </w:rPr>
        <w:t xml:space="preserve"> Bir ahırda 30 koyun ve 27 keçi vardır. Ahırdaki  hayvanların sayısı kaçtır?</w:t>
      </w:r>
    </w:p>
    <w:p w:rsidR="008456EC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</w:p>
    <w:p w:rsidR="008456EC" w:rsidRPr="00AE601A" w:rsidRDefault="008456EC" w:rsidP="005C78C5">
      <w:pPr>
        <w:rPr>
          <w:sz w:val="26"/>
          <w:szCs w:val="26"/>
        </w:rPr>
      </w:pPr>
    </w:p>
    <w:p w:rsidR="008456EC" w:rsidRPr="00AE601A" w:rsidRDefault="008456EC" w:rsidP="005C78C5">
      <w:pPr>
        <w:rPr>
          <w:sz w:val="26"/>
          <w:szCs w:val="26"/>
        </w:rPr>
      </w:pPr>
    </w:p>
    <w:p w:rsidR="008456EC" w:rsidRPr="00AE601A" w:rsidRDefault="008456EC" w:rsidP="005C78C5">
      <w:pPr>
        <w:rPr>
          <w:sz w:val="26"/>
          <w:szCs w:val="26"/>
        </w:rPr>
      </w:pPr>
      <w:r w:rsidRPr="00C679B5">
        <w:rPr>
          <w:b/>
          <w:sz w:val="26"/>
          <w:szCs w:val="26"/>
        </w:rPr>
        <w:t>9.</w:t>
      </w:r>
      <w:r w:rsidRPr="00AE601A">
        <w:rPr>
          <w:sz w:val="26"/>
          <w:szCs w:val="26"/>
        </w:rPr>
        <w:t xml:space="preserve"> Bahçemizde 42 fidan vardı. 37 tane daha diktik. Bahçemizde kaç fidan oldu?</w:t>
      </w:r>
    </w:p>
    <w:p w:rsidR="008456EC" w:rsidRPr="00AE601A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</w:p>
    <w:p w:rsidR="008456EC" w:rsidRPr="00AE601A" w:rsidRDefault="008456EC" w:rsidP="005C78C5">
      <w:pPr>
        <w:rPr>
          <w:sz w:val="26"/>
          <w:szCs w:val="26"/>
        </w:rPr>
      </w:pPr>
    </w:p>
    <w:p w:rsidR="008456EC" w:rsidRPr="00AE601A" w:rsidRDefault="008456EC" w:rsidP="005C78C5">
      <w:pPr>
        <w:rPr>
          <w:sz w:val="26"/>
          <w:szCs w:val="26"/>
        </w:rPr>
      </w:pPr>
      <w:r w:rsidRPr="00C679B5">
        <w:rPr>
          <w:b/>
          <w:sz w:val="26"/>
          <w:szCs w:val="26"/>
        </w:rPr>
        <w:t>10.</w:t>
      </w:r>
      <w:r w:rsidRPr="00AE601A">
        <w:rPr>
          <w:sz w:val="26"/>
          <w:szCs w:val="26"/>
        </w:rPr>
        <w:t xml:space="preserve"> 67 sayısının birler basamağındaki rakamın 8 fazlası kaçtır?</w:t>
      </w:r>
    </w:p>
    <w:p w:rsidR="008456EC" w:rsidRPr="00AE601A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</w:p>
    <w:p w:rsidR="008456EC" w:rsidRPr="00AE601A" w:rsidRDefault="008456EC" w:rsidP="005C78C5">
      <w:pPr>
        <w:rPr>
          <w:sz w:val="26"/>
          <w:szCs w:val="26"/>
        </w:rPr>
      </w:pPr>
    </w:p>
    <w:p w:rsidR="008456EC" w:rsidRPr="00AE601A" w:rsidRDefault="008456EC" w:rsidP="005C78C5">
      <w:pPr>
        <w:rPr>
          <w:sz w:val="26"/>
          <w:szCs w:val="26"/>
        </w:rPr>
      </w:pPr>
      <w:r w:rsidRPr="00C679B5">
        <w:rPr>
          <w:b/>
          <w:sz w:val="26"/>
          <w:szCs w:val="26"/>
        </w:rPr>
        <w:t>11.</w:t>
      </w:r>
      <w:r w:rsidRPr="00AE601A">
        <w:rPr>
          <w:sz w:val="26"/>
          <w:szCs w:val="26"/>
        </w:rPr>
        <w:t xml:space="preserve"> Bir fırında sabah 54, öğleden sonra 32 ekmek sattı. Fırında bir günde kaç ekmek satılmıştır?</w:t>
      </w:r>
    </w:p>
    <w:p w:rsidR="008456EC" w:rsidRPr="00AE601A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</w:p>
    <w:p w:rsidR="008456EC" w:rsidRPr="00AE601A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  <w:r w:rsidRPr="00C679B5">
        <w:rPr>
          <w:b/>
          <w:sz w:val="26"/>
          <w:szCs w:val="26"/>
        </w:rPr>
        <w:t>12.</w:t>
      </w:r>
      <w:r w:rsidRPr="00AE601A">
        <w:rPr>
          <w:sz w:val="26"/>
          <w:szCs w:val="26"/>
        </w:rPr>
        <w:t xml:space="preserve"> Otomobil sabah </w:t>
      </w:r>
      <w:smartTag w:uri="urn:schemas-microsoft-com:office:smarttags" w:element="metricconverter">
        <w:smartTagPr>
          <w:attr w:name="ProductID" w:val="46 kilometre"/>
        </w:smartTagPr>
        <w:r w:rsidRPr="00AE601A">
          <w:rPr>
            <w:sz w:val="26"/>
            <w:szCs w:val="26"/>
          </w:rPr>
          <w:t>46 kilometre</w:t>
        </w:r>
      </w:smartTag>
      <w:r w:rsidRPr="00AE601A">
        <w:rPr>
          <w:sz w:val="26"/>
          <w:szCs w:val="26"/>
        </w:rPr>
        <w:t xml:space="preserve">, öğleden sonra </w:t>
      </w:r>
      <w:smartTag w:uri="urn:schemas-microsoft-com:office:smarttags" w:element="metricconverter">
        <w:smartTagPr>
          <w:attr w:name="ProductID" w:val="50 kilometre"/>
        </w:smartTagPr>
        <w:r w:rsidRPr="00AE601A">
          <w:rPr>
            <w:sz w:val="26"/>
            <w:szCs w:val="26"/>
          </w:rPr>
          <w:t>50 kilometre</w:t>
        </w:r>
      </w:smartTag>
      <w:r w:rsidRPr="00AE601A">
        <w:rPr>
          <w:sz w:val="26"/>
          <w:szCs w:val="26"/>
        </w:rPr>
        <w:t xml:space="preserve"> yol gitmiştir. Otomobil toplam kaç kilometre yol gitmiştir? </w:t>
      </w:r>
    </w:p>
    <w:p w:rsidR="008456EC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</w:p>
    <w:p w:rsidR="008456EC" w:rsidRDefault="008456EC" w:rsidP="005C78C5">
      <w:pPr>
        <w:rPr>
          <w:sz w:val="26"/>
          <w:szCs w:val="26"/>
        </w:rPr>
      </w:pPr>
    </w:p>
    <w:p w:rsidR="008456EC" w:rsidRPr="0093655D" w:rsidRDefault="008456EC" w:rsidP="008C37D8">
      <w:pPr>
        <w:rPr>
          <w:rFonts w:ascii="Lucida Handwriting" w:hAnsi="Lucida Handwriting"/>
          <w:b/>
          <w:color w:val="000000"/>
          <w:sz w:val="18"/>
          <w:szCs w:val="18"/>
          <w:u w:val="single"/>
        </w:rPr>
      </w:pPr>
    </w:p>
    <w:p w:rsidR="008456EC" w:rsidRDefault="008456EC">
      <w:pPr>
        <w:spacing w:after="200" w:line="276" w:lineRule="auto"/>
      </w:pPr>
    </w:p>
    <w:p w:rsidR="008456EC" w:rsidRDefault="008456EC"/>
    <w:sectPr w:rsidR="008456EC" w:rsidSect="002E7E19">
      <w:type w:val="continuous"/>
      <w:pgSz w:w="11907" w:h="16840" w:code="9"/>
      <w:pgMar w:top="567" w:right="567" w:bottom="567" w:left="567" w:header="709" w:footer="1021" w:gutter="0"/>
      <w:cols w:num="2" w:sep="1" w:space="709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Handwriting">
    <w:altName w:val="Arabic Typesetting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78C5"/>
    <w:rsid w:val="00082A59"/>
    <w:rsid w:val="00273F8B"/>
    <w:rsid w:val="002E7E19"/>
    <w:rsid w:val="003B3677"/>
    <w:rsid w:val="0054104A"/>
    <w:rsid w:val="005C78C5"/>
    <w:rsid w:val="006A47CD"/>
    <w:rsid w:val="008456EC"/>
    <w:rsid w:val="00852721"/>
    <w:rsid w:val="008C37D8"/>
    <w:rsid w:val="0093655D"/>
    <w:rsid w:val="00AD1777"/>
    <w:rsid w:val="00AE601A"/>
    <w:rsid w:val="00B85CD7"/>
    <w:rsid w:val="00C679B5"/>
    <w:rsid w:val="00C73FAA"/>
    <w:rsid w:val="00CA250F"/>
    <w:rsid w:val="00EC6667"/>
    <w:rsid w:val="00FA3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8C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C78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164</Words>
  <Characters>936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edanur</cp:lastModifiedBy>
  <cp:revision>9</cp:revision>
  <dcterms:created xsi:type="dcterms:W3CDTF">2009-10-14T20:44:00Z</dcterms:created>
  <dcterms:modified xsi:type="dcterms:W3CDTF">2013-12-09T19:47:00Z</dcterms:modified>
</cp:coreProperties>
</file>