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6A" w:rsidRPr="00A34211" w:rsidRDefault="005B4F6A" w:rsidP="00A34211">
      <w:pPr>
        <w:pStyle w:val="NoSpacing"/>
        <w:rPr>
          <w:rFonts w:ascii="Comic Sans MS" w:hAnsi="Comic Sans MS"/>
          <w:b/>
        </w:rPr>
      </w:pPr>
      <w:r w:rsidRPr="00A34211">
        <w:rPr>
          <w:rFonts w:ascii="Comic Sans MS" w:hAnsi="Comic Sans MS"/>
          <w:b/>
        </w:rPr>
        <w:t>Adı Soyadı:</w:t>
      </w:r>
    </w:p>
    <w:p w:rsidR="005B4F6A" w:rsidRPr="00A34211" w:rsidRDefault="005B4F6A" w:rsidP="00A34211">
      <w:pPr>
        <w:pStyle w:val="NoSpacing"/>
        <w:rPr>
          <w:rFonts w:ascii="Comic Sans MS" w:hAnsi="Comic Sans MS"/>
          <w:b/>
        </w:rPr>
      </w:pPr>
      <w:r w:rsidRPr="00A34211">
        <w:rPr>
          <w:rFonts w:ascii="Comic Sans MS" w:hAnsi="Comic Sans MS"/>
          <w:b/>
        </w:rPr>
        <w:t xml:space="preserve">Numarası:          </w:t>
      </w:r>
    </w:p>
    <w:p w:rsidR="005B4F6A" w:rsidRDefault="005B4F6A" w:rsidP="00A34211">
      <w:pPr>
        <w:pStyle w:val="NoSpacing"/>
      </w:pPr>
    </w:p>
    <w:p w:rsidR="005B4F6A" w:rsidRPr="00A34211" w:rsidRDefault="005B4F6A" w:rsidP="00A34211">
      <w:pPr>
        <w:pStyle w:val="NoSpacing"/>
        <w:rPr>
          <w:rFonts w:ascii="Comic Sans MS" w:hAnsi="Comic Sans MS"/>
          <w:sz w:val="32"/>
          <w:szCs w:val="32"/>
        </w:rPr>
      </w:pPr>
      <w:r>
        <w:t xml:space="preserve">                                     </w:t>
      </w:r>
      <w:r w:rsidRPr="00A34211">
        <w:rPr>
          <w:rFonts w:ascii="Comic Sans MS" w:hAnsi="Comic Sans MS"/>
          <w:sz w:val="32"/>
          <w:szCs w:val="32"/>
        </w:rPr>
        <w:t>TOPLAMADA VERİLMEYENİ BULMA</w:t>
      </w:r>
    </w:p>
    <w:p w:rsidR="005B4F6A" w:rsidRPr="00A34211" w:rsidRDefault="005B4F6A" w:rsidP="00A34211">
      <w:pPr>
        <w:pStyle w:val="NoSpacing"/>
        <w:rPr>
          <w:rFonts w:ascii="Comic Sans MS" w:hAnsi="Comic Sans MS"/>
          <w:sz w:val="32"/>
          <w:szCs w:val="32"/>
        </w:rPr>
      </w:pPr>
      <w:r w:rsidRPr="00A34211">
        <w:rPr>
          <w:rFonts w:ascii="Comic Sans MS" w:hAnsi="Comic Sans MS"/>
          <w:sz w:val="32"/>
          <w:szCs w:val="32"/>
        </w:rPr>
        <w:t xml:space="preserve">    Aşağıdaki sayıları soldan sağa ve yukarıdan aşağıya doğru örnekteki gibi toplayalım.</w:t>
      </w:r>
    </w:p>
    <w:p w:rsidR="005B4F6A" w:rsidRDefault="005B4F6A">
      <w:pPr>
        <w:rPr>
          <w:rFonts w:ascii="Comic Sans MS" w:hAnsi="Comic Sans MS"/>
          <w:sz w:val="36"/>
          <w:szCs w:val="36"/>
        </w:rPr>
      </w:pPr>
    </w:p>
    <w:p w:rsidR="005B4F6A" w:rsidRDefault="005B4F6A">
      <w:pPr>
        <w:rPr>
          <w:rFonts w:ascii="Comic Sans MS" w:hAnsi="Comic Sans MS"/>
          <w:sz w:val="36"/>
          <w:szCs w:val="36"/>
        </w:rPr>
        <w:sectPr w:rsidR="005B4F6A" w:rsidSect="002C0CF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hyperlink r:id="rId4" w:history="1">
        <w:r w:rsidRPr="00AD1777">
          <w:rPr>
            <w:rStyle w:val="Hyperlink"/>
            <w:rFonts w:ascii="Comic Sans MS" w:hAnsi="Comic Sans MS"/>
            <w:sz w:val="36"/>
            <w:szCs w:val="36"/>
          </w:rPr>
          <w:t>www.sorubak.com</w:t>
        </w:r>
      </w:hyperlink>
      <w:r>
        <w:rPr>
          <w:rFonts w:ascii="Comic Sans MS" w:hAnsi="Comic Sans MS"/>
          <w:sz w:val="36"/>
          <w:szCs w:val="3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"/>
        <w:gridCol w:w="992"/>
        <w:gridCol w:w="992"/>
      </w:tblGrid>
      <w:tr w:rsidR="005B4F6A" w:rsidRPr="000D17D9" w:rsidTr="000D17D9">
        <w:trPr>
          <w:trHeight w:val="738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14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0D17D9">
              <w:rPr>
                <w:rFonts w:ascii="Comic Sans MS" w:hAnsi="Comic Sans MS"/>
                <w:color w:val="FF0000"/>
                <w:sz w:val="36"/>
                <w:szCs w:val="36"/>
              </w:rPr>
              <w:t>17</w:t>
            </w:r>
          </w:p>
        </w:tc>
      </w:tr>
      <w:tr w:rsidR="005B4F6A" w:rsidRPr="000D17D9" w:rsidTr="000D17D9">
        <w:trPr>
          <w:trHeight w:val="738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 xml:space="preserve"> 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9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0D17D9">
              <w:rPr>
                <w:rFonts w:ascii="Comic Sans MS" w:hAnsi="Comic Sans MS"/>
                <w:color w:val="FF0000"/>
                <w:sz w:val="36"/>
                <w:szCs w:val="36"/>
              </w:rPr>
              <w:t>11</w:t>
            </w:r>
          </w:p>
        </w:tc>
      </w:tr>
      <w:tr w:rsidR="005B4F6A" w:rsidRPr="000D17D9" w:rsidTr="000D17D9">
        <w:trPr>
          <w:trHeight w:val="761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0D17D9">
              <w:rPr>
                <w:rFonts w:ascii="Comic Sans MS" w:hAnsi="Comic Sans MS"/>
                <w:color w:val="FF0000"/>
                <w:sz w:val="36"/>
                <w:szCs w:val="36"/>
              </w:rPr>
              <w:t>16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0D17D9">
              <w:rPr>
                <w:rFonts w:ascii="Comic Sans MS" w:hAnsi="Comic Sans MS"/>
                <w:color w:val="FF0000"/>
                <w:sz w:val="36"/>
                <w:szCs w:val="36"/>
              </w:rPr>
              <w:t>12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5B4F6A" w:rsidRDefault="005B4F6A" w:rsidP="00A5546E">
      <w:pPr>
        <w:rPr>
          <w:rFonts w:ascii="Comic Sans MS" w:hAnsi="Comic Sans MS"/>
          <w:sz w:val="36"/>
          <w:szCs w:val="36"/>
        </w:rPr>
      </w:pPr>
    </w:p>
    <w:p w:rsidR="005B4F6A" w:rsidRDefault="005B4F6A" w:rsidP="00A5546E">
      <w:pPr>
        <w:rPr>
          <w:rFonts w:ascii="Comic Sans MS" w:hAnsi="Comic Sans MS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"/>
        <w:gridCol w:w="992"/>
        <w:gridCol w:w="992"/>
      </w:tblGrid>
      <w:tr w:rsidR="005B4F6A" w:rsidRPr="000D17D9" w:rsidTr="000D17D9">
        <w:trPr>
          <w:trHeight w:val="738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10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B4F6A" w:rsidRPr="000D17D9" w:rsidTr="000D17D9">
        <w:trPr>
          <w:trHeight w:val="738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 xml:space="preserve"> 9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7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B4F6A" w:rsidRPr="000D17D9" w:rsidTr="000D17D9">
        <w:trPr>
          <w:trHeight w:val="761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5B4F6A" w:rsidRDefault="005B4F6A" w:rsidP="00A5546E">
      <w:pPr>
        <w:rPr>
          <w:rFonts w:ascii="Comic Sans MS" w:hAnsi="Comic Sans MS"/>
          <w:sz w:val="36"/>
          <w:szCs w:val="36"/>
        </w:rPr>
      </w:pPr>
    </w:p>
    <w:p w:rsidR="005B4F6A" w:rsidRDefault="005B4F6A" w:rsidP="00A5546E">
      <w:pPr>
        <w:rPr>
          <w:rFonts w:ascii="Comic Sans MS" w:hAnsi="Comic Sans MS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"/>
        <w:gridCol w:w="992"/>
        <w:gridCol w:w="992"/>
      </w:tblGrid>
      <w:tr w:rsidR="005B4F6A" w:rsidRPr="000D17D9" w:rsidTr="000D17D9">
        <w:trPr>
          <w:trHeight w:val="738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12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8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B4F6A" w:rsidRPr="000D17D9" w:rsidTr="000D17D9">
        <w:trPr>
          <w:trHeight w:val="738"/>
        </w:trPr>
        <w:tc>
          <w:tcPr>
            <w:tcW w:w="99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 xml:space="preserve"> 4</w:t>
            </w:r>
          </w:p>
        </w:tc>
        <w:tc>
          <w:tcPr>
            <w:tcW w:w="99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9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B4F6A" w:rsidRPr="000D17D9" w:rsidTr="000D17D9">
        <w:trPr>
          <w:trHeight w:val="761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5B4F6A" w:rsidRDefault="005B4F6A" w:rsidP="00A5546E">
      <w:pPr>
        <w:rPr>
          <w:rFonts w:ascii="Comic Sans MS" w:hAnsi="Comic Sans MS"/>
          <w:sz w:val="36"/>
          <w:szCs w:val="36"/>
        </w:rPr>
      </w:pPr>
    </w:p>
    <w:p w:rsidR="005B4F6A" w:rsidRDefault="005B4F6A" w:rsidP="00A5546E">
      <w:pPr>
        <w:rPr>
          <w:rFonts w:ascii="Comic Sans MS" w:hAnsi="Comic Sans MS"/>
          <w:sz w:val="36"/>
          <w:szCs w:val="36"/>
        </w:rPr>
      </w:pPr>
      <w:bookmarkStart w:id="0" w:name="_GoBack"/>
      <w:bookmarkEnd w:id="0"/>
    </w:p>
    <w:tbl>
      <w:tblPr>
        <w:tblpPr w:leftFromText="141" w:rightFromText="141" w:vertAnchor="text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"/>
        <w:gridCol w:w="992"/>
        <w:gridCol w:w="992"/>
      </w:tblGrid>
      <w:tr w:rsidR="005B4F6A" w:rsidRPr="000D17D9" w:rsidTr="000D17D9">
        <w:trPr>
          <w:trHeight w:val="738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15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B4F6A" w:rsidRPr="000D17D9" w:rsidTr="000D17D9">
        <w:trPr>
          <w:trHeight w:val="738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10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B4F6A" w:rsidRPr="000D17D9" w:rsidTr="000D17D9">
        <w:trPr>
          <w:trHeight w:val="761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5B4F6A" w:rsidRDefault="005B4F6A" w:rsidP="00A5546E">
      <w:pPr>
        <w:rPr>
          <w:rFonts w:ascii="Comic Sans MS" w:hAnsi="Comic Sans MS"/>
          <w:sz w:val="36"/>
          <w:szCs w:val="36"/>
        </w:rPr>
      </w:pPr>
    </w:p>
    <w:p w:rsidR="005B4F6A" w:rsidRDefault="005B4F6A" w:rsidP="00A5546E">
      <w:pPr>
        <w:rPr>
          <w:rFonts w:ascii="Comic Sans MS" w:hAnsi="Comic Sans MS"/>
          <w:sz w:val="36"/>
          <w:szCs w:val="36"/>
        </w:rPr>
      </w:pPr>
    </w:p>
    <w:p w:rsidR="005B4F6A" w:rsidRDefault="005B4F6A" w:rsidP="00A5546E">
      <w:pPr>
        <w:rPr>
          <w:rFonts w:ascii="Comic Sans MS" w:hAnsi="Comic Sans MS"/>
          <w:sz w:val="36"/>
          <w:szCs w:val="36"/>
        </w:rPr>
      </w:pPr>
    </w:p>
    <w:p w:rsidR="005B4F6A" w:rsidRDefault="005B4F6A" w:rsidP="00A5546E">
      <w:pPr>
        <w:rPr>
          <w:rFonts w:ascii="Comic Sans MS" w:hAnsi="Comic Sans MS"/>
          <w:sz w:val="36"/>
          <w:szCs w:val="36"/>
        </w:rPr>
      </w:pPr>
    </w:p>
    <w:p w:rsidR="005B4F6A" w:rsidRDefault="005B4F6A" w:rsidP="00A5546E">
      <w:pPr>
        <w:rPr>
          <w:rFonts w:ascii="Comic Sans MS" w:hAnsi="Comic Sans MS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"/>
        <w:gridCol w:w="992"/>
        <w:gridCol w:w="992"/>
      </w:tblGrid>
      <w:tr w:rsidR="005B4F6A" w:rsidRPr="000D17D9" w:rsidTr="000D17D9">
        <w:trPr>
          <w:trHeight w:val="738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18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B4F6A" w:rsidRPr="000D17D9" w:rsidTr="000D17D9">
        <w:trPr>
          <w:trHeight w:val="738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 xml:space="preserve"> 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9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B4F6A" w:rsidRPr="000D17D9" w:rsidTr="000D17D9">
        <w:trPr>
          <w:trHeight w:val="761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5B4F6A" w:rsidRDefault="005B4F6A" w:rsidP="00A5546E">
      <w:pPr>
        <w:rPr>
          <w:rFonts w:ascii="Comic Sans MS" w:hAnsi="Comic Sans MS"/>
          <w:sz w:val="36"/>
          <w:szCs w:val="36"/>
        </w:rPr>
      </w:pPr>
    </w:p>
    <w:p w:rsidR="005B4F6A" w:rsidRDefault="005B4F6A" w:rsidP="00A5546E">
      <w:pPr>
        <w:rPr>
          <w:rFonts w:ascii="Comic Sans MS" w:hAnsi="Comic Sans MS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"/>
        <w:gridCol w:w="992"/>
        <w:gridCol w:w="992"/>
      </w:tblGrid>
      <w:tr w:rsidR="005B4F6A" w:rsidRPr="000D17D9" w:rsidTr="000D17D9">
        <w:trPr>
          <w:trHeight w:val="738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14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8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B4F6A" w:rsidRPr="000D17D9" w:rsidTr="000D17D9">
        <w:trPr>
          <w:trHeight w:val="738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 xml:space="preserve"> 7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  <w:r w:rsidRPr="000D17D9">
              <w:rPr>
                <w:rFonts w:ascii="Comic Sans MS" w:hAnsi="Comic Sans MS"/>
                <w:sz w:val="36"/>
                <w:szCs w:val="36"/>
              </w:rPr>
              <w:t>8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B4F6A" w:rsidRPr="000D17D9" w:rsidTr="000D17D9">
        <w:trPr>
          <w:trHeight w:val="761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5B4F6A" w:rsidRPr="000D17D9" w:rsidRDefault="005B4F6A" w:rsidP="000D17D9">
            <w:pPr>
              <w:spacing w:after="0" w:line="240" w:lineRule="auto"/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5B4F6A" w:rsidRDefault="005B4F6A" w:rsidP="00A5546E">
      <w:pPr>
        <w:rPr>
          <w:rFonts w:ascii="Comic Sans MS" w:hAnsi="Comic Sans MS"/>
          <w:sz w:val="36"/>
          <w:szCs w:val="36"/>
        </w:rPr>
      </w:pPr>
    </w:p>
    <w:p w:rsidR="005B4F6A" w:rsidRPr="00A5546E" w:rsidRDefault="005B4F6A" w:rsidP="00A5546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          A.ÇELEBİ</w:t>
      </w:r>
    </w:p>
    <w:sectPr w:rsidR="005B4F6A" w:rsidRPr="00A5546E" w:rsidSect="002C0CF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546E"/>
    <w:rsid w:val="000532D6"/>
    <w:rsid w:val="0006175E"/>
    <w:rsid w:val="000D17D9"/>
    <w:rsid w:val="00171D3A"/>
    <w:rsid w:val="001E0B0B"/>
    <w:rsid w:val="00240F5B"/>
    <w:rsid w:val="002A14BC"/>
    <w:rsid w:val="002C0CF7"/>
    <w:rsid w:val="004215C5"/>
    <w:rsid w:val="00492D8F"/>
    <w:rsid w:val="004D362C"/>
    <w:rsid w:val="005B4F6A"/>
    <w:rsid w:val="007D7B7D"/>
    <w:rsid w:val="00A34211"/>
    <w:rsid w:val="00A5546E"/>
    <w:rsid w:val="00AD1777"/>
    <w:rsid w:val="00B96F5D"/>
    <w:rsid w:val="00FE3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5C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554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A34211"/>
    <w:rPr>
      <w:lang w:eastAsia="en-US"/>
    </w:rPr>
  </w:style>
  <w:style w:type="character" w:styleId="Hyperlink">
    <w:name w:val="Hyperlink"/>
    <w:basedOn w:val="DefaultParagraphFont"/>
    <w:uiPriority w:val="99"/>
    <w:rsid w:val="00171D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60</Words>
  <Characters>342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1_E</dc:creator>
  <cp:keywords/>
  <dc:description/>
  <cp:lastModifiedBy>edanur</cp:lastModifiedBy>
  <cp:revision>11</cp:revision>
  <dcterms:created xsi:type="dcterms:W3CDTF">2013-11-27T15:11:00Z</dcterms:created>
  <dcterms:modified xsi:type="dcterms:W3CDTF">2013-12-09T19:47:00Z</dcterms:modified>
</cp:coreProperties>
</file>