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F2E" w:rsidRDefault="00806F2E" w:rsidP="00277BFB">
      <w:pPr>
        <w:jc w:val="center"/>
        <w:rPr>
          <w:rFonts w:ascii="Comic Sans MS" w:hAnsi="Comic Sans MS"/>
          <w:sz w:val="28"/>
          <w:szCs w:val="28"/>
        </w:rPr>
      </w:pPr>
      <w:bookmarkStart w:id="0" w:name="_GoBack"/>
      <w:bookmarkEnd w:id="0"/>
      <w:r w:rsidRPr="00277BFB">
        <w:rPr>
          <w:rFonts w:ascii="Comic Sans MS" w:hAnsi="Comic Sans MS"/>
          <w:sz w:val="28"/>
          <w:szCs w:val="28"/>
        </w:rPr>
        <w:t>TOPLAMA VE ÇIKARMA İŞLEMİ İLE İLGİLİ PROBLEMLER</w:t>
      </w:r>
    </w:p>
    <w:p w:rsidR="00806F2E" w:rsidRDefault="00806F2E" w:rsidP="00277BFB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rc_mi" o:spid="_x0000_s1026" type="#_x0000_t75" alt="http://img341.imageshack.us/img341/8/kopekbaligiboyamasayfal.gif" href="http://www.google.com.tr/url?sa=i&amp;rct=j&amp;q=k%C3%B6pek+bali%C4%9Fi+BOYAMA&amp;source=images&amp;cd=&amp;cad=rja&amp;docid=foM56cdIqn4rXM&amp;tbnid=wpAi3DrVORDiiM:&amp;ved=0CAUQjRw&amp;url=http://www.webokur.com/boyama-kitabi/kopek-baligi-boyama-resimleri-17098/&amp;ei=CgcgUfPUJOil4ATp84CYAw&amp;bvm=bv.42553238,d.bGE&amp;psig=AFQjCNHxmiu8gyd18jDO6CtP72Mu84B54A&amp;ust=13611398457867" style="position:absolute;left:0;text-align:left;margin-left:-3pt;margin-top:4.3pt;width:60.75pt;height:70.5pt;z-index:251658240;visibility:visible" o:button="t">
            <v:fill o:detectmouseclick="t"/>
            <v:imagedata r:id="rId5" o:title=""/>
            <w10:wrap type="square"/>
          </v:shape>
        </w:pict>
      </w:r>
      <w:r>
        <w:rPr>
          <w:rFonts w:ascii="Comic Sans MS" w:hAnsi="Comic Sans MS"/>
          <w:sz w:val="24"/>
          <w:szCs w:val="24"/>
        </w:rPr>
        <w:t>Ben bir köpek balığıyım dün 28 adet bugün ise dünden 12 fazla balık yedim. Buna göre bugün kaç balık yedim?</w:t>
      </w:r>
    </w:p>
    <w:p w:rsidR="00806F2E" w:rsidRDefault="00806F2E" w:rsidP="00277BFB">
      <w:pPr>
        <w:pStyle w:val="ListParagraph"/>
        <w:rPr>
          <w:rFonts w:ascii="Comic Sans MS" w:hAnsi="Comic Sans MS"/>
          <w:sz w:val="24"/>
          <w:szCs w:val="24"/>
          <w:u w:val="single"/>
        </w:rPr>
      </w:pPr>
      <w:r w:rsidRPr="00277BFB">
        <w:rPr>
          <w:rFonts w:ascii="Comic Sans MS" w:hAnsi="Comic Sans MS"/>
          <w:sz w:val="24"/>
          <w:szCs w:val="24"/>
          <w:u w:val="single"/>
        </w:rPr>
        <w:t>ÇÖZÜM:</w:t>
      </w:r>
    </w:p>
    <w:p w:rsidR="00806F2E" w:rsidRDefault="00806F2E" w:rsidP="00C93716">
      <w:pPr>
        <w:pStyle w:val="ListParagraph"/>
      </w:pPr>
      <w:hyperlink r:id="rId6" w:history="1">
        <w:r w:rsidRPr="00932704">
          <w:rPr>
            <w:rStyle w:val="Hyperlink"/>
          </w:rPr>
          <w:t>www.sorubak.com</w:t>
        </w:r>
      </w:hyperlink>
      <w:r>
        <w:t xml:space="preserve"> </w:t>
      </w:r>
    </w:p>
    <w:p w:rsidR="00806F2E" w:rsidRDefault="00806F2E" w:rsidP="00277BFB">
      <w:pPr>
        <w:pStyle w:val="ListParagraph"/>
        <w:rPr>
          <w:rFonts w:ascii="Comic Sans MS" w:hAnsi="Comic Sans MS"/>
          <w:sz w:val="24"/>
          <w:szCs w:val="24"/>
          <w:u w:val="single"/>
        </w:rPr>
      </w:pPr>
    </w:p>
    <w:p w:rsidR="00806F2E" w:rsidRDefault="00806F2E" w:rsidP="00277BFB">
      <w:pPr>
        <w:pStyle w:val="ListParagraph"/>
        <w:rPr>
          <w:rFonts w:ascii="Comic Sans MS" w:hAnsi="Comic Sans MS"/>
          <w:sz w:val="24"/>
          <w:szCs w:val="24"/>
          <w:u w:val="single"/>
        </w:rPr>
      </w:pPr>
    </w:p>
    <w:p w:rsidR="00806F2E" w:rsidRDefault="00806F2E" w:rsidP="00277BFB">
      <w:pPr>
        <w:pStyle w:val="ListParagraph"/>
        <w:rPr>
          <w:rFonts w:ascii="Comic Sans MS" w:hAnsi="Comic Sans MS"/>
          <w:sz w:val="24"/>
          <w:szCs w:val="24"/>
          <w:u w:val="single"/>
        </w:rPr>
      </w:pPr>
      <w:r>
        <w:rPr>
          <w:noProof/>
          <w:lang w:eastAsia="tr-TR"/>
        </w:rPr>
        <w:pict>
          <v:shape id="_x0000_s1027" type="#_x0000_t75" alt="http://img.boyamaoyunları.com/manzarasında-yolcu-otobüs_496b1618089b2-p.gif" href="http://www.google.com.tr/url?sa=i&amp;rct=j&amp;q=otob%C3%BCs+boyama+sayfas%C4%B1&amp;source=images&amp;cd=&amp;cad=rja&amp;docid=H731pQuer9lPXM&amp;tbnid=5szPCUjKIAxAAM:&amp;ved=0CAUQjRw&amp;url=http://www.xn--boyamaoyunlar-gbc.com/otob%C3%BCs-boyama.html&amp;ei=HwggUbDDD4ri4QTLkoH4Aw&amp;bvm=bv.42553238,d.bGE&amp;psig=AFQjCNFBJbsfGrCNq5SBb6Cde0rMh-fNLg&amp;ust=13611400929601" style="position:absolute;left:0;text-align:left;margin-left:460.5pt;margin-top:10.9pt;width:69pt;height:153pt;z-index:251659264;visibility:visible" o:button="t">
            <v:fill o:detectmouseclick="t"/>
            <v:imagedata r:id="rId7" o:title=""/>
            <w10:wrap type="square"/>
          </v:shape>
        </w:pict>
      </w:r>
    </w:p>
    <w:p w:rsidR="00806F2E" w:rsidRDefault="00806F2E" w:rsidP="00277BFB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277BFB">
        <w:rPr>
          <w:rFonts w:ascii="Comic Sans MS" w:hAnsi="Comic Sans MS"/>
          <w:sz w:val="24"/>
          <w:szCs w:val="24"/>
        </w:rPr>
        <w:t>Ben her gün</w:t>
      </w:r>
      <w:r>
        <w:rPr>
          <w:rFonts w:ascii="Comic Sans MS" w:hAnsi="Comic Sans MS"/>
          <w:sz w:val="24"/>
          <w:szCs w:val="24"/>
        </w:rPr>
        <w:t xml:space="preserve"> Ankara’dan İstanbul’a </w:t>
      </w:r>
      <w:r w:rsidRPr="00277BFB">
        <w:rPr>
          <w:rFonts w:ascii="Comic Sans MS" w:hAnsi="Comic Sans MS"/>
          <w:sz w:val="24"/>
          <w:szCs w:val="24"/>
        </w:rPr>
        <w:t>yolcu taşıyan bir otobüsüm.</w:t>
      </w:r>
      <w:r>
        <w:rPr>
          <w:rFonts w:ascii="Comic Sans MS" w:hAnsi="Comic Sans MS"/>
          <w:sz w:val="24"/>
          <w:szCs w:val="24"/>
        </w:rPr>
        <w:t xml:space="preserve"> İstanbul’a giderken iki kere mola veririm. Birinci molam 35 dakikadır. İkinci molam ise birinci molamdan 10 dakika azdır. Buna göre ikinci molam kaç dakikadır?</w:t>
      </w:r>
    </w:p>
    <w:p w:rsidR="00806F2E" w:rsidRDefault="00806F2E" w:rsidP="00277BFB">
      <w:pPr>
        <w:pStyle w:val="ListParagraph"/>
        <w:rPr>
          <w:rFonts w:ascii="Comic Sans MS" w:hAnsi="Comic Sans MS"/>
          <w:sz w:val="24"/>
          <w:szCs w:val="24"/>
          <w:u w:val="single"/>
        </w:rPr>
      </w:pPr>
      <w:r w:rsidRPr="00277BFB">
        <w:rPr>
          <w:rFonts w:ascii="Comic Sans MS" w:hAnsi="Comic Sans MS"/>
          <w:sz w:val="24"/>
          <w:szCs w:val="24"/>
          <w:u w:val="single"/>
        </w:rPr>
        <w:t>ÇÖZÜM:</w:t>
      </w:r>
    </w:p>
    <w:p w:rsidR="00806F2E" w:rsidRPr="00277BFB" w:rsidRDefault="00806F2E" w:rsidP="00277BFB"/>
    <w:p w:rsidR="00806F2E" w:rsidRPr="00277BFB" w:rsidRDefault="00806F2E" w:rsidP="00277BFB">
      <w:r>
        <w:rPr>
          <w:noProof/>
          <w:lang w:eastAsia="tr-TR"/>
        </w:rPr>
        <w:pict>
          <v:shape id="_x0000_s1028" type="#_x0000_t75" alt="http://inciminci.files.wordpress.com/2010/01/boyaaaaa1.jpg" href="http://www.google.com.tr/url?sa=i&amp;rct=j&amp;q=otob%C3%BCs+boyama+sayfas%C4%B1&amp;source=images&amp;cd=&amp;cad=rja&amp;docid=8itmsresZhlELM&amp;tbnid=tbdY8MHwv0-S-M:&amp;ved=0CAUQjRw&amp;url=http://inciminci.wordpress.com/page/47/&amp;ei=iwkgUcXrJ6T-4QT0pIDQCg&amp;bvm=bv.42553238,d.bGE&amp;psig=AFQjCNFBJbsfGrCNq5SBb6Cde0rMh-fNLg&amp;ust=13611400929601" style="position:absolute;margin-left:36pt;margin-top:21.35pt;width:427.5pt;height:86.25pt;z-index:251660288;visibility:visible" o:button="t">
            <v:fill o:detectmouseclick="t"/>
            <v:imagedata r:id="rId8" o:title=""/>
            <w10:wrap type="square"/>
          </v:shape>
        </w:pict>
      </w:r>
    </w:p>
    <w:p w:rsidR="00806F2E" w:rsidRDefault="00806F2E" w:rsidP="00277BFB"/>
    <w:p w:rsidR="00806F2E" w:rsidRDefault="00806F2E" w:rsidP="00277BFB">
      <w:pPr>
        <w:pStyle w:val="ListParagraph"/>
        <w:numPr>
          <w:ilvl w:val="0"/>
          <w:numId w:val="1"/>
        </w:numPr>
      </w:pPr>
    </w:p>
    <w:p w:rsidR="00806F2E" w:rsidRDefault="00806F2E" w:rsidP="007457F5"/>
    <w:p w:rsidR="00806F2E" w:rsidRDefault="00806F2E" w:rsidP="007457F5">
      <w:pPr>
        <w:tabs>
          <w:tab w:val="left" w:pos="1095"/>
        </w:tabs>
        <w:rPr>
          <w:rFonts w:ascii="Comic Sans MS" w:hAnsi="Comic Sans MS"/>
          <w:sz w:val="24"/>
          <w:szCs w:val="24"/>
        </w:rPr>
      </w:pPr>
      <w:r>
        <w:tab/>
      </w:r>
      <w:r w:rsidRPr="007457F5">
        <w:rPr>
          <w:rFonts w:ascii="Comic Sans MS" w:hAnsi="Comic Sans MS"/>
          <w:sz w:val="24"/>
          <w:szCs w:val="24"/>
        </w:rPr>
        <w:t>Bir hayvanat bahçesinde yukarıdaki hayvanların sayısı kadar hayvan yaşamaktadır. Bu hayvanlardan kaplumbağanın 5, tavşanın ise 7 tane yavrusu olmuştur. Buna göre hayvanat bahçesindeki hayvan sayısı ne kadar olmuştur?</w:t>
      </w:r>
    </w:p>
    <w:p w:rsidR="00806F2E" w:rsidRDefault="00806F2E" w:rsidP="007457F5">
      <w:pPr>
        <w:tabs>
          <w:tab w:val="left" w:pos="1095"/>
        </w:tabs>
        <w:rPr>
          <w:rFonts w:ascii="Comic Sans MS" w:hAnsi="Comic Sans MS"/>
          <w:sz w:val="24"/>
          <w:szCs w:val="24"/>
          <w:u w:val="single"/>
        </w:rPr>
      </w:pPr>
      <w:r w:rsidRPr="007457F5">
        <w:rPr>
          <w:rFonts w:ascii="Comic Sans MS" w:hAnsi="Comic Sans MS"/>
          <w:sz w:val="24"/>
          <w:szCs w:val="24"/>
          <w:u w:val="single"/>
        </w:rPr>
        <w:t>ÇÖZÜM:</w:t>
      </w:r>
    </w:p>
    <w:p w:rsidR="00806F2E" w:rsidRDefault="00806F2E" w:rsidP="007457F5">
      <w:pPr>
        <w:tabs>
          <w:tab w:val="left" w:pos="1095"/>
        </w:tabs>
        <w:rPr>
          <w:rFonts w:ascii="Comic Sans MS" w:hAnsi="Comic Sans MS"/>
          <w:sz w:val="24"/>
          <w:szCs w:val="24"/>
          <w:u w:val="single"/>
        </w:rPr>
      </w:pPr>
      <w:r>
        <w:rPr>
          <w:noProof/>
          <w:lang w:eastAsia="tr-TR"/>
        </w:rPr>
        <w:pict>
          <v:shape id="_x0000_s1029" type="#_x0000_t75" alt="http://flashgamesspot.com/i/tr/6683.jpg" href="http://www.google.com.tr/url?sa=i&amp;rct=j&amp;q=otob%C3%BCs+boyama+sayfas%C4%B1&amp;source=images&amp;cd=&amp;cad=rja&amp;docid=ORVtAuKbLJabGM&amp;tbnid=JwqPEZFX2lbiGM:&amp;ved=0CAUQjRw&amp;url=http://flashgamesspot.com/tr/play/horses-2-horses-coloring-page-game/flash-game/&amp;ei=AgsgUZOvGoXasgb2iYGABg&amp;bvm=bv.42553238,d.bGE&amp;psig=AFQjCNFBJbsfGrCNq5SBb6Cde0rMh-fNLg&amp;ust=13611400929601" style="position:absolute;margin-left:450pt;margin-top:14.9pt;width:59.2pt;height:75.1pt;z-index:251661312;visibility:visible" o:button="t">
            <v:fill o:detectmouseclick="t"/>
            <v:imagedata r:id="rId9" o:title=""/>
            <w10:wrap type="square"/>
          </v:shape>
        </w:pict>
      </w:r>
    </w:p>
    <w:p w:rsidR="00806F2E" w:rsidRDefault="00806F2E" w:rsidP="007457F5">
      <w:pPr>
        <w:pStyle w:val="ListParagraph"/>
        <w:numPr>
          <w:ilvl w:val="0"/>
          <w:numId w:val="1"/>
        </w:numPr>
        <w:tabs>
          <w:tab w:val="left" w:pos="109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Bir vazoda 36 tane çiçek vardı.18 tanesi soldu. Kaç tane çiçek kaldı?</w:t>
      </w:r>
    </w:p>
    <w:p w:rsidR="00806F2E" w:rsidRDefault="00806F2E" w:rsidP="007457F5">
      <w:pPr>
        <w:tabs>
          <w:tab w:val="left" w:pos="1095"/>
        </w:tabs>
        <w:rPr>
          <w:rFonts w:ascii="Comic Sans MS" w:hAnsi="Comic Sans MS"/>
          <w:sz w:val="24"/>
          <w:szCs w:val="24"/>
          <w:u w:val="single"/>
        </w:rPr>
      </w:pPr>
      <w:r w:rsidRPr="007457F5">
        <w:rPr>
          <w:rFonts w:ascii="Comic Sans MS" w:hAnsi="Comic Sans MS"/>
          <w:sz w:val="24"/>
          <w:szCs w:val="24"/>
          <w:u w:val="single"/>
        </w:rPr>
        <w:t>ÇÖZÜM:</w:t>
      </w:r>
    </w:p>
    <w:p w:rsidR="00806F2E" w:rsidRDefault="00806F2E" w:rsidP="007457F5">
      <w:pPr>
        <w:tabs>
          <w:tab w:val="left" w:pos="1095"/>
        </w:tabs>
        <w:rPr>
          <w:rFonts w:ascii="Comic Sans MS" w:hAnsi="Comic Sans MS"/>
          <w:sz w:val="24"/>
          <w:szCs w:val="24"/>
          <w:u w:val="single"/>
        </w:rPr>
      </w:pPr>
    </w:p>
    <w:p w:rsidR="00806F2E" w:rsidRDefault="00806F2E" w:rsidP="007457F5">
      <w:pPr>
        <w:tabs>
          <w:tab w:val="left" w:pos="1095"/>
        </w:tabs>
        <w:rPr>
          <w:rFonts w:ascii="Comic Sans MS" w:hAnsi="Comic Sans MS"/>
          <w:sz w:val="24"/>
          <w:szCs w:val="24"/>
          <w:u w:val="single"/>
        </w:rPr>
      </w:pPr>
    </w:p>
    <w:p w:rsidR="00806F2E" w:rsidRDefault="00806F2E" w:rsidP="007457F5">
      <w:pPr>
        <w:pStyle w:val="ListParagraph"/>
        <w:numPr>
          <w:ilvl w:val="0"/>
          <w:numId w:val="1"/>
        </w:numPr>
        <w:tabs>
          <w:tab w:val="left" w:pos="1095"/>
        </w:tabs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_x0000_s1030" type="#_x0000_t75" alt="http://www.forumalev.net/attachments/okul-oncesi-egitim-12373d1345401840/kelebek-boyama.gif" href="http://www.google.com.tr/url?sa=i&amp;rct=j&amp;q=boyama+sayfalar%C4%B1&amp;source=images&amp;cd=&amp;cad=rja&amp;docid=IzzAuFGCr5gcnM&amp;tbnid=A_rmLxeF2nwpLM:&amp;ved=0CAUQjRw&amp;url=http://www.forumalev.net/okul-oncesi-egitim/508241-okul-oncesi-cocuklar-icin-kelebek-boyama-sayfalari.html&amp;ei=SQwgUdTwIdHotQa2voHgDA&amp;bvm=bv.42553238,d.bGE&amp;psig=AFQjCNFXr9Kcm_NC0jh4KBs0GA_q6KgSYQ&amp;ust=13611411595293" style="position:absolute;left:0;text-align:left;margin-left:420pt;margin-top:6.75pt;width:109.5pt;height:95.1pt;z-index:251662336;visibility:visible" o:button="t">
            <v:fill o:detectmouseclick="t"/>
            <v:imagedata r:id="rId10" o:title=""/>
            <w10:wrap type="square"/>
          </v:shape>
        </w:pict>
      </w:r>
      <w:r w:rsidRPr="007457F5">
        <w:rPr>
          <w:rFonts w:ascii="Comic Sans MS" w:hAnsi="Comic Sans MS"/>
          <w:sz w:val="24"/>
          <w:szCs w:val="24"/>
        </w:rPr>
        <w:t>Ben bir kelebeğim her gün çiçeklere konar dururum.</w:t>
      </w:r>
      <w:r>
        <w:rPr>
          <w:rFonts w:ascii="Comic Sans MS" w:hAnsi="Comic Sans MS"/>
          <w:sz w:val="24"/>
          <w:szCs w:val="24"/>
        </w:rPr>
        <w:t xml:space="preserve"> Dün 48 çiçeğe bugün ise dünden 19 fazla çiçeğe kondum. Buna göre bugün kaç çiçeğe kondum?</w:t>
      </w:r>
    </w:p>
    <w:p w:rsidR="00806F2E" w:rsidRDefault="00806F2E" w:rsidP="00B1050E">
      <w:pPr>
        <w:tabs>
          <w:tab w:val="left" w:pos="1095"/>
        </w:tabs>
        <w:ind w:left="360"/>
        <w:rPr>
          <w:rFonts w:ascii="Comic Sans MS" w:hAnsi="Comic Sans MS"/>
          <w:sz w:val="24"/>
          <w:szCs w:val="24"/>
          <w:u w:val="single"/>
        </w:rPr>
      </w:pPr>
      <w:r w:rsidRPr="00B1050E">
        <w:rPr>
          <w:rFonts w:ascii="Comic Sans MS" w:hAnsi="Comic Sans MS"/>
          <w:sz w:val="24"/>
          <w:szCs w:val="24"/>
          <w:u w:val="single"/>
        </w:rPr>
        <w:t>ÇÖZÜM:</w:t>
      </w:r>
    </w:p>
    <w:p w:rsidR="00806F2E" w:rsidRDefault="00806F2E" w:rsidP="00B1050E">
      <w:pPr>
        <w:tabs>
          <w:tab w:val="left" w:pos="1095"/>
        </w:tabs>
        <w:ind w:left="360"/>
        <w:rPr>
          <w:rFonts w:ascii="Comic Sans MS" w:hAnsi="Comic Sans MS"/>
          <w:sz w:val="24"/>
          <w:szCs w:val="24"/>
          <w:u w:val="single"/>
        </w:rPr>
      </w:pPr>
    </w:p>
    <w:p w:rsidR="00806F2E" w:rsidRPr="00B1050E" w:rsidRDefault="00806F2E" w:rsidP="00B1050E">
      <w:pPr>
        <w:pStyle w:val="ListParagraph"/>
        <w:numPr>
          <w:ilvl w:val="0"/>
          <w:numId w:val="1"/>
        </w:numPr>
        <w:tabs>
          <w:tab w:val="left" w:pos="1095"/>
        </w:tabs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_x0000_s1031" type="#_x0000_t75" alt="http://www.gulselim.com/wp-content/uploads/2010/11/Caillou-boyama-sayfaları-coloring-pages-8.jpg" href="http://www.google.com.tr/url?sa=i&amp;rct=j&amp;q=boyama+sayfalar%C4%B1&amp;source=images&amp;cd=&amp;cad=rja&amp;docid=Sp153dw6rTNDSM&amp;tbnid=dhBTb9U-2-QqpM:&amp;ved=0CAUQjRw&amp;url=http://www.carcabin.com/-boyama-sayfalar-araba-etkinlii-resimleri/img651.imageshack.us*img651*133*car5.gif/&amp;ei=Pw0gUbfBC8LXswaQ7oF4&amp;bvm=bv.42553238,d.bGE&amp;psig=AFQjCNFXr9Kcm_NC0jh4KBs0GA_q6KgSYQ&amp;ust=13611411595293" style="position:absolute;left:0;text-align:left;margin-left:418.5pt;margin-top:-6pt;width:100.5pt;height:146.25pt;z-index:251663360;visibility:visible" o:button="t">
            <v:fill o:detectmouseclick="t"/>
            <v:imagedata r:id="rId11" o:title=""/>
            <w10:wrap type="square"/>
          </v:shape>
        </w:pict>
      </w:r>
      <w:r w:rsidRPr="00B1050E">
        <w:rPr>
          <w:rFonts w:ascii="Comic Sans MS" w:hAnsi="Comic Sans MS"/>
          <w:sz w:val="24"/>
          <w:szCs w:val="24"/>
        </w:rPr>
        <w:t>Ben Cailou, annemle birlikte tam 42 adet kurabiye yaptık. Kardeşim ve ben 25 tanesini yedik. Buna göre annem ve babama kaç kurabiye kaldı?</w:t>
      </w:r>
    </w:p>
    <w:p w:rsidR="00806F2E" w:rsidRDefault="00806F2E" w:rsidP="0050554E">
      <w:pPr>
        <w:pStyle w:val="ListParagraph"/>
        <w:tabs>
          <w:tab w:val="left" w:pos="1095"/>
        </w:tabs>
        <w:rPr>
          <w:rFonts w:ascii="Comic Sans MS" w:hAnsi="Comic Sans MS"/>
          <w:sz w:val="24"/>
          <w:szCs w:val="24"/>
          <w:u w:val="single"/>
        </w:rPr>
      </w:pPr>
      <w:r>
        <w:rPr>
          <w:rFonts w:ascii="Comic Sans MS" w:hAnsi="Comic Sans MS"/>
          <w:sz w:val="24"/>
          <w:szCs w:val="24"/>
          <w:u w:val="single"/>
        </w:rPr>
        <w:t>ÇÖZÜM:</w:t>
      </w:r>
    </w:p>
    <w:p w:rsidR="00806F2E" w:rsidRPr="0050554E" w:rsidRDefault="00806F2E" w:rsidP="0050554E">
      <w:pPr>
        <w:pStyle w:val="ListParagraph"/>
        <w:tabs>
          <w:tab w:val="left" w:pos="1095"/>
        </w:tabs>
        <w:rPr>
          <w:rFonts w:ascii="Comic Sans MS" w:hAnsi="Comic Sans MS"/>
          <w:sz w:val="24"/>
          <w:szCs w:val="24"/>
          <w:u w:val="single"/>
        </w:rPr>
      </w:pPr>
    </w:p>
    <w:p w:rsidR="00806F2E" w:rsidRDefault="00806F2E" w:rsidP="00B1050E">
      <w:pPr>
        <w:pStyle w:val="ListParagraph"/>
        <w:tabs>
          <w:tab w:val="left" w:pos="1095"/>
        </w:tabs>
        <w:rPr>
          <w:rFonts w:ascii="Comic Sans MS" w:hAnsi="Comic Sans MS"/>
          <w:sz w:val="24"/>
          <w:szCs w:val="24"/>
          <w:u w:val="single"/>
        </w:rPr>
      </w:pPr>
    </w:p>
    <w:p w:rsidR="00806F2E" w:rsidRDefault="00806F2E" w:rsidP="00B1050E">
      <w:pPr>
        <w:pStyle w:val="ListParagraph"/>
        <w:tabs>
          <w:tab w:val="left" w:pos="1095"/>
        </w:tabs>
        <w:rPr>
          <w:rFonts w:ascii="Comic Sans MS" w:hAnsi="Comic Sans MS"/>
          <w:sz w:val="24"/>
          <w:szCs w:val="24"/>
          <w:u w:val="single"/>
        </w:rPr>
      </w:pPr>
    </w:p>
    <w:p w:rsidR="00806F2E" w:rsidRDefault="00806F2E" w:rsidP="00B1050E">
      <w:pPr>
        <w:pStyle w:val="ListParagraph"/>
        <w:tabs>
          <w:tab w:val="left" w:pos="1095"/>
        </w:tabs>
        <w:rPr>
          <w:rFonts w:ascii="Comic Sans MS" w:hAnsi="Comic Sans MS"/>
          <w:sz w:val="24"/>
          <w:szCs w:val="24"/>
          <w:u w:val="single"/>
        </w:rPr>
      </w:pPr>
    </w:p>
    <w:p w:rsidR="00806F2E" w:rsidRDefault="00806F2E" w:rsidP="00B1050E">
      <w:pPr>
        <w:pStyle w:val="ListParagraph"/>
        <w:tabs>
          <w:tab w:val="left" w:pos="1095"/>
        </w:tabs>
        <w:rPr>
          <w:rFonts w:ascii="Comic Sans MS" w:hAnsi="Comic Sans MS"/>
          <w:sz w:val="24"/>
          <w:szCs w:val="24"/>
          <w:u w:val="single"/>
        </w:rPr>
      </w:pPr>
    </w:p>
    <w:p w:rsidR="00806F2E" w:rsidRDefault="00806F2E" w:rsidP="0050554E">
      <w:pPr>
        <w:pStyle w:val="ListParagraph"/>
        <w:numPr>
          <w:ilvl w:val="0"/>
          <w:numId w:val="1"/>
        </w:numPr>
        <w:tabs>
          <w:tab w:val="left" w:pos="1095"/>
        </w:tabs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_x0000_s1032" type="#_x0000_t75" alt="http://img3.imageshack.us/img3/6541/christmas235.jpg" href="http://www.google.com.tr/url?sa=i&amp;rct=j&amp;q=boyama+sayfalar%C4%B1&amp;source=images&amp;cd=&amp;cad=rja&amp;docid=BozjtTAtDKXYsM&amp;tbnid=PLETWL5U8vtiRM:&amp;ved=0CAUQjRw&amp;url=http://www.nicepics.biz/okul-oncesi/16805-noel-baba-ve-noel-agaci-boyama-sayfalari.html&amp;ei=NA8gUdiLG4PYtQas64DABA&amp;bvm=bv.42553238,d.bGE&amp;psig=AFQjCNFXr9Kcm_NC0jh4KBs0GA_q6KgSYQ&amp;ust=13611411595293" style="position:absolute;left:0;text-align:left;margin-left:378.75pt;margin-top:17.35pt;width:123pt;height:101.25pt;z-index:251664384;visibility:visible" o:button="t">
            <v:fill o:detectmouseclick="t"/>
            <v:imagedata r:id="rId12" o:title=""/>
            <w10:wrap type="square"/>
          </v:shape>
        </w:pict>
      </w:r>
      <w:r w:rsidRPr="0050554E">
        <w:rPr>
          <w:rFonts w:ascii="Comic Sans MS" w:hAnsi="Comic Sans MS"/>
          <w:sz w:val="24"/>
          <w:szCs w:val="24"/>
        </w:rPr>
        <w:t>Yılbaşında bana 23 tane hediye geldi.</w:t>
      </w:r>
      <w:r>
        <w:rPr>
          <w:rFonts w:ascii="Comic Sans MS" w:hAnsi="Comic Sans MS"/>
          <w:sz w:val="24"/>
          <w:szCs w:val="24"/>
        </w:rPr>
        <w:t xml:space="preserve"> </w:t>
      </w:r>
      <w:r w:rsidRPr="0050554E">
        <w:rPr>
          <w:rFonts w:ascii="Comic Sans MS" w:hAnsi="Comic Sans MS"/>
          <w:sz w:val="24"/>
          <w:szCs w:val="24"/>
        </w:rPr>
        <w:t>Arkadaşlarım Ayşe ve İsa’ya ise 16’şar hediye gelmiş.</w:t>
      </w:r>
      <w:r>
        <w:rPr>
          <w:rFonts w:ascii="Comic Sans MS" w:hAnsi="Comic Sans MS"/>
          <w:sz w:val="24"/>
          <w:szCs w:val="24"/>
        </w:rPr>
        <w:t xml:space="preserve"> </w:t>
      </w:r>
      <w:r w:rsidRPr="0050554E">
        <w:rPr>
          <w:rFonts w:ascii="Comic Sans MS" w:hAnsi="Comic Sans MS"/>
          <w:sz w:val="24"/>
          <w:szCs w:val="24"/>
        </w:rPr>
        <w:t>Buna göre hepimize gelen hediyelerin toplamı kaçtır?</w:t>
      </w:r>
    </w:p>
    <w:p w:rsidR="00806F2E" w:rsidRPr="0050554E" w:rsidRDefault="00806F2E" w:rsidP="0050554E">
      <w:pPr>
        <w:pStyle w:val="ListParagraph"/>
        <w:tabs>
          <w:tab w:val="left" w:pos="1095"/>
        </w:tabs>
        <w:rPr>
          <w:rFonts w:ascii="Comic Sans MS" w:hAnsi="Comic Sans MS"/>
          <w:sz w:val="24"/>
          <w:szCs w:val="24"/>
        </w:rPr>
      </w:pPr>
      <w:r w:rsidRPr="0050554E">
        <w:rPr>
          <w:rFonts w:ascii="Comic Sans MS" w:hAnsi="Comic Sans MS"/>
          <w:sz w:val="24"/>
          <w:szCs w:val="24"/>
          <w:u w:val="single"/>
        </w:rPr>
        <w:t>ÇÖZÜM:</w:t>
      </w:r>
    </w:p>
    <w:p w:rsidR="00806F2E" w:rsidRDefault="00806F2E" w:rsidP="0050554E">
      <w:pPr>
        <w:tabs>
          <w:tab w:val="left" w:pos="1095"/>
        </w:tabs>
        <w:ind w:left="360"/>
        <w:rPr>
          <w:rFonts w:ascii="Comic Sans MS" w:hAnsi="Comic Sans MS"/>
          <w:sz w:val="24"/>
          <w:szCs w:val="24"/>
          <w:u w:val="single"/>
        </w:rPr>
      </w:pPr>
    </w:p>
    <w:p w:rsidR="00806F2E" w:rsidRDefault="00806F2E" w:rsidP="0050554E">
      <w:pPr>
        <w:tabs>
          <w:tab w:val="left" w:pos="1095"/>
        </w:tabs>
        <w:ind w:left="360"/>
        <w:rPr>
          <w:rFonts w:ascii="Comic Sans MS" w:hAnsi="Comic Sans MS"/>
          <w:sz w:val="24"/>
          <w:szCs w:val="24"/>
          <w:u w:val="single"/>
        </w:rPr>
      </w:pPr>
    </w:p>
    <w:p w:rsidR="00806F2E" w:rsidRDefault="00806F2E" w:rsidP="0050554E">
      <w:pPr>
        <w:pStyle w:val="ListParagraph"/>
        <w:numPr>
          <w:ilvl w:val="0"/>
          <w:numId w:val="1"/>
        </w:numPr>
        <w:tabs>
          <w:tab w:val="left" w:pos="3210"/>
        </w:tabs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_x0000_s1033" type="#_x0000_t75" alt="http://t3.gstatic.com/images?q=tbn:ANd9GcQnbxqgiG5xfF5CRHCiXwN48QbiY3BvO0vfWEl1u0toHQtNlVfjsg" href="http://www.google.com.tr/url?sa=i&amp;rct=j&amp;q=G%C3%96KY%C3%9CZ%C3%9C+boyama+sayfalar%C4%B1&amp;source=images&amp;cd=&amp;cad=rja&amp;docid=7bbK5GikGzZVwM&amp;tbnid=h2DP2i8_45GFFM:&amp;ved=0CAUQjRw&amp;url=http://www.webokur.com/boyama-kitabi/gokyuzu-ile-ilgili-boyama-sayfalari-5579/&amp;ei=qBAgUaJmh4i1BvybgKgD&amp;bvm=bv.42553238,d.bGE&amp;psig=AFQjCNHJg3N_abqL2KlBXtJzV-BjQuC7RQ&amp;ust=13611422991784" style="position:absolute;left:0;text-align:left;margin-left:411pt;margin-top:51pt;width:102.75pt;height:73.5pt;z-index:251665408;visibility:visible" o:button="t">
            <v:fill o:detectmouseclick="t"/>
            <v:imagedata r:id="rId13" o:title=""/>
            <w10:wrap type="square"/>
          </v:shape>
        </w:pict>
      </w:r>
      <w:r w:rsidRPr="0050554E">
        <w:rPr>
          <w:rFonts w:ascii="Comic Sans MS" w:hAnsi="Comic Sans MS"/>
          <w:sz w:val="24"/>
          <w:szCs w:val="24"/>
        </w:rPr>
        <w:t>Dün gece babamla yıldız sayma oyunu oynadık. Babam 52 tane yıldız saydı ben ise babamdan 34 tane az yıldız saydım.</w:t>
      </w:r>
      <w:r>
        <w:rPr>
          <w:rFonts w:ascii="Comic Sans MS" w:hAnsi="Comic Sans MS"/>
          <w:sz w:val="24"/>
          <w:szCs w:val="24"/>
        </w:rPr>
        <w:t xml:space="preserve"> </w:t>
      </w:r>
      <w:r w:rsidRPr="0050554E">
        <w:rPr>
          <w:rFonts w:ascii="Comic Sans MS" w:hAnsi="Comic Sans MS"/>
          <w:sz w:val="24"/>
          <w:szCs w:val="24"/>
        </w:rPr>
        <w:t xml:space="preserve">Buna göre babamla ikimiz </w:t>
      </w:r>
      <w:r>
        <w:rPr>
          <w:rFonts w:ascii="Comic Sans MS" w:hAnsi="Comic Sans MS"/>
          <w:sz w:val="24"/>
          <w:szCs w:val="24"/>
        </w:rPr>
        <w:t xml:space="preserve">toplam </w:t>
      </w:r>
      <w:r w:rsidRPr="0050554E">
        <w:rPr>
          <w:rFonts w:ascii="Comic Sans MS" w:hAnsi="Comic Sans MS"/>
          <w:sz w:val="24"/>
          <w:szCs w:val="24"/>
        </w:rPr>
        <w:t>kaç tane yıldız saydık?</w:t>
      </w:r>
    </w:p>
    <w:p w:rsidR="00806F2E" w:rsidRPr="0050554E" w:rsidRDefault="00806F2E" w:rsidP="0050554E">
      <w:pPr>
        <w:pStyle w:val="ListParagraph"/>
        <w:tabs>
          <w:tab w:val="left" w:pos="3210"/>
        </w:tabs>
        <w:rPr>
          <w:rFonts w:ascii="Comic Sans MS" w:hAnsi="Comic Sans MS"/>
          <w:sz w:val="24"/>
          <w:szCs w:val="24"/>
          <w:u w:val="single"/>
        </w:rPr>
      </w:pPr>
      <w:r w:rsidRPr="0050554E">
        <w:rPr>
          <w:rFonts w:ascii="Comic Sans MS" w:hAnsi="Comic Sans MS"/>
          <w:sz w:val="24"/>
          <w:szCs w:val="24"/>
          <w:u w:val="single"/>
        </w:rPr>
        <w:t>ÇÖZÜM:</w:t>
      </w:r>
    </w:p>
    <w:p w:rsidR="00806F2E" w:rsidRDefault="00806F2E" w:rsidP="0050554E">
      <w:pPr>
        <w:tabs>
          <w:tab w:val="left" w:pos="1095"/>
        </w:tabs>
        <w:ind w:left="360"/>
        <w:rPr>
          <w:rFonts w:ascii="Comic Sans MS" w:hAnsi="Comic Sans MS"/>
          <w:sz w:val="24"/>
          <w:szCs w:val="24"/>
          <w:u w:val="single"/>
        </w:rPr>
      </w:pPr>
    </w:p>
    <w:p w:rsidR="00806F2E" w:rsidRDefault="00806F2E" w:rsidP="0050554E">
      <w:pPr>
        <w:tabs>
          <w:tab w:val="left" w:pos="1095"/>
        </w:tabs>
        <w:ind w:left="360"/>
        <w:rPr>
          <w:rFonts w:ascii="Comic Sans MS" w:hAnsi="Comic Sans MS"/>
          <w:sz w:val="24"/>
          <w:szCs w:val="24"/>
          <w:u w:val="single"/>
        </w:rPr>
      </w:pPr>
    </w:p>
    <w:p w:rsidR="00806F2E" w:rsidRDefault="00806F2E" w:rsidP="0050554E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_x0000_s1034" type="#_x0000_t75" alt="http://t3.gstatic.com/images?q=tbn:ANd9GcRN9FNeijS4tfh0J49maKV6A09CghU8Nu1oBzVIrpNxb4AsChQY" href="http://www.google.com.tr/url?sa=i&amp;rct=j&amp;q=boyama+sayfalar%C4%B1+%C3%B6rnekleri&amp;source=images&amp;cd=&amp;cad=rja&amp;docid=4tVW4qt1KE82DM&amp;tbnid=sTXHlmbOD60ewM:&amp;ved=0CAUQjRw&amp;url=http://www.forumdas.net/okul-oncesi/boyama-sayfalari-ornekleri-123841/&amp;ei=YhEgUanhBsrOswaw_IHADw&amp;psig=AFQjCNEtnWroXVfZsDNma0IaRk8DKvrCNw&amp;ust=13611424921280" style="position:absolute;left:0;text-align:left;margin-left:411.75pt;margin-top:3.9pt;width:107.25pt;height:112.4pt;z-index:251666432;visibility:visible" o:button="t">
            <v:fill o:detectmouseclick="t"/>
            <v:imagedata r:id="rId14" o:title=""/>
            <w10:wrap type="square"/>
          </v:shape>
        </w:pict>
      </w:r>
      <w:r>
        <w:rPr>
          <w:rFonts w:ascii="Comic Sans MS" w:hAnsi="Comic Sans MS"/>
          <w:sz w:val="24"/>
          <w:szCs w:val="24"/>
        </w:rPr>
        <w:t>Ben Mert. Fotoğraftakiler ise benim ailem. Ben 13 yaşındayım kardeşim ise benden 4 yaş küçüktür. Annem 39 yaşındadır babam ise annemden 6 yaş büyüktür. Buna göre benim, kardeşimin, babamın ve annemin yaş toplamı kaçtır?</w:t>
      </w:r>
    </w:p>
    <w:p w:rsidR="00806F2E" w:rsidRPr="00622285" w:rsidRDefault="00806F2E" w:rsidP="00622285">
      <w:pPr>
        <w:pStyle w:val="ListParagraph"/>
        <w:rPr>
          <w:rFonts w:ascii="Comic Sans MS" w:hAnsi="Comic Sans MS"/>
          <w:sz w:val="24"/>
          <w:szCs w:val="24"/>
          <w:u w:val="single"/>
        </w:rPr>
      </w:pPr>
      <w:r w:rsidRPr="00622285">
        <w:rPr>
          <w:rFonts w:ascii="Comic Sans MS" w:hAnsi="Comic Sans MS"/>
          <w:sz w:val="24"/>
          <w:szCs w:val="24"/>
          <w:u w:val="single"/>
        </w:rPr>
        <w:t>ÇÖZÜM:</w:t>
      </w:r>
    </w:p>
    <w:p w:rsidR="00806F2E" w:rsidRDefault="00806F2E" w:rsidP="00622285">
      <w:pPr>
        <w:rPr>
          <w:rFonts w:ascii="Comic Sans MS" w:hAnsi="Comic Sans MS"/>
          <w:sz w:val="24"/>
          <w:szCs w:val="24"/>
        </w:rPr>
      </w:pPr>
    </w:p>
    <w:p w:rsidR="00806F2E" w:rsidRDefault="00806F2E" w:rsidP="00622285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_x0000_s1035" type="#_x0000_t75" alt="http://www.onceokuloncesi.com/imagehosting/874bc977b403c0e.gif" href="http://www.google.com.tr/url?sa=i&amp;rct=j&amp;q=BALER%C4%B0N+boyama+sayfalar%C4%B1+%C3%B6rnekleri&amp;source=images&amp;cd=&amp;cad=rja&amp;docid=AfxJ7TfnQd4_KM&amp;tbnid=cWNc4eX8A6PK3M:&amp;ved=0CAUQjRw&amp;url=http://www.onceokuloncesi.com/balerin-boyamalar-t35245.html&amp;ei=IxMgUeO1IMSZtQaW9YHQCA&amp;psig=AFQjCNGV_fF70sDxfRz0iTeqq07vE4YGrg&amp;ust=13611429237796" style="position:absolute;margin-left:428.25pt;margin-top:27pt;width:62.25pt;height:138pt;z-index:251667456;visibility:visible" o:button="t">
            <v:fill o:detectmouseclick="t"/>
            <v:imagedata r:id="rId15" o:title=""/>
            <w10:wrap type="square"/>
          </v:shape>
        </w:pict>
      </w:r>
    </w:p>
    <w:p w:rsidR="00806F2E" w:rsidRDefault="00806F2E" w:rsidP="00622285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Ben Neslihan. Ben bir balerinim. Şu anda yaşım 25 bundan 18 yıl önce bale yapmaya başladığıma göre, bale yapmaya kaç yaşında başladım?</w:t>
      </w:r>
    </w:p>
    <w:p w:rsidR="00806F2E" w:rsidRPr="00622285" w:rsidRDefault="00806F2E" w:rsidP="00622285">
      <w:pPr>
        <w:pStyle w:val="ListParagraph"/>
        <w:rPr>
          <w:rFonts w:ascii="Comic Sans MS" w:hAnsi="Comic Sans MS"/>
          <w:sz w:val="24"/>
          <w:szCs w:val="24"/>
          <w:u w:val="single"/>
        </w:rPr>
      </w:pPr>
      <w:r w:rsidRPr="00622285">
        <w:rPr>
          <w:rFonts w:ascii="Comic Sans MS" w:hAnsi="Comic Sans MS"/>
          <w:sz w:val="24"/>
          <w:szCs w:val="24"/>
          <w:u w:val="single"/>
        </w:rPr>
        <w:t>ÇÖZÜM:</w:t>
      </w:r>
    </w:p>
    <w:sectPr w:rsidR="00806F2E" w:rsidRPr="00622285" w:rsidSect="00277BF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BA7A00"/>
    <w:multiLevelType w:val="hybridMultilevel"/>
    <w:tmpl w:val="AEDA944A"/>
    <w:lvl w:ilvl="0" w:tplc="5A4C6998">
      <w:start w:val="1"/>
      <w:numFmt w:val="decimal"/>
      <w:lvlText w:val="%1-"/>
      <w:lvlJc w:val="left"/>
      <w:pPr>
        <w:ind w:left="720" w:hanging="360"/>
      </w:pPr>
      <w:rPr>
        <w:rFonts w:ascii="Comic Sans MS" w:hAnsi="Comic Sans MS" w:cs="Times New Roman"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77BFB"/>
    <w:rsid w:val="0000185D"/>
    <w:rsid w:val="0004645E"/>
    <w:rsid w:val="0006706A"/>
    <w:rsid w:val="000820BC"/>
    <w:rsid w:val="00084F91"/>
    <w:rsid w:val="00085F38"/>
    <w:rsid w:val="000A47D2"/>
    <w:rsid w:val="000E5AEA"/>
    <w:rsid w:val="000E7CB7"/>
    <w:rsid w:val="00144CAA"/>
    <w:rsid w:val="00174608"/>
    <w:rsid w:val="00180C95"/>
    <w:rsid w:val="00180FC9"/>
    <w:rsid w:val="001B6414"/>
    <w:rsid w:val="002260F6"/>
    <w:rsid w:val="00236F4D"/>
    <w:rsid w:val="002471D7"/>
    <w:rsid w:val="00256FD7"/>
    <w:rsid w:val="00277BFB"/>
    <w:rsid w:val="0028615F"/>
    <w:rsid w:val="002A4011"/>
    <w:rsid w:val="002A561B"/>
    <w:rsid w:val="002B0240"/>
    <w:rsid w:val="002D1D46"/>
    <w:rsid w:val="002D390E"/>
    <w:rsid w:val="002F2658"/>
    <w:rsid w:val="00306A48"/>
    <w:rsid w:val="0032649B"/>
    <w:rsid w:val="0036553B"/>
    <w:rsid w:val="003C5F87"/>
    <w:rsid w:val="003D24D2"/>
    <w:rsid w:val="003F5978"/>
    <w:rsid w:val="0040112C"/>
    <w:rsid w:val="00412859"/>
    <w:rsid w:val="004158C8"/>
    <w:rsid w:val="0043261E"/>
    <w:rsid w:val="00437EA0"/>
    <w:rsid w:val="00454263"/>
    <w:rsid w:val="00494046"/>
    <w:rsid w:val="004A0967"/>
    <w:rsid w:val="004B62CE"/>
    <w:rsid w:val="004C0171"/>
    <w:rsid w:val="0050554E"/>
    <w:rsid w:val="00534E2C"/>
    <w:rsid w:val="00547C36"/>
    <w:rsid w:val="0055435F"/>
    <w:rsid w:val="005849D2"/>
    <w:rsid w:val="005C201F"/>
    <w:rsid w:val="005F311C"/>
    <w:rsid w:val="005F6340"/>
    <w:rsid w:val="006043A3"/>
    <w:rsid w:val="006218C2"/>
    <w:rsid w:val="00622285"/>
    <w:rsid w:val="0062287A"/>
    <w:rsid w:val="00630998"/>
    <w:rsid w:val="006651B1"/>
    <w:rsid w:val="00674024"/>
    <w:rsid w:val="006863A3"/>
    <w:rsid w:val="006A6A62"/>
    <w:rsid w:val="006D60B7"/>
    <w:rsid w:val="00714F33"/>
    <w:rsid w:val="007457F5"/>
    <w:rsid w:val="00746535"/>
    <w:rsid w:val="0075731F"/>
    <w:rsid w:val="007940EA"/>
    <w:rsid w:val="007B4980"/>
    <w:rsid w:val="007F252D"/>
    <w:rsid w:val="0080237D"/>
    <w:rsid w:val="00806F2E"/>
    <w:rsid w:val="0086287B"/>
    <w:rsid w:val="008908D7"/>
    <w:rsid w:val="00893393"/>
    <w:rsid w:val="00893C0A"/>
    <w:rsid w:val="008B695D"/>
    <w:rsid w:val="008C04F6"/>
    <w:rsid w:val="009060DF"/>
    <w:rsid w:val="00932704"/>
    <w:rsid w:val="0095692D"/>
    <w:rsid w:val="00983EF6"/>
    <w:rsid w:val="0099456C"/>
    <w:rsid w:val="009967DD"/>
    <w:rsid w:val="009C2F0E"/>
    <w:rsid w:val="009E4A2C"/>
    <w:rsid w:val="00A06AE2"/>
    <w:rsid w:val="00A0795D"/>
    <w:rsid w:val="00A103CD"/>
    <w:rsid w:val="00A1198F"/>
    <w:rsid w:val="00A47D98"/>
    <w:rsid w:val="00A5314B"/>
    <w:rsid w:val="00A7401E"/>
    <w:rsid w:val="00AB3237"/>
    <w:rsid w:val="00AC54CD"/>
    <w:rsid w:val="00AD775E"/>
    <w:rsid w:val="00AF0FB4"/>
    <w:rsid w:val="00B1050E"/>
    <w:rsid w:val="00B13D28"/>
    <w:rsid w:val="00B3679F"/>
    <w:rsid w:val="00B812B5"/>
    <w:rsid w:val="00BA0BC6"/>
    <w:rsid w:val="00BA3D6E"/>
    <w:rsid w:val="00BC53CF"/>
    <w:rsid w:val="00BF6DAF"/>
    <w:rsid w:val="00C33EBF"/>
    <w:rsid w:val="00C505F6"/>
    <w:rsid w:val="00C54CE3"/>
    <w:rsid w:val="00C7595D"/>
    <w:rsid w:val="00C91233"/>
    <w:rsid w:val="00C93716"/>
    <w:rsid w:val="00CA46B6"/>
    <w:rsid w:val="00CD2E47"/>
    <w:rsid w:val="00CF1D65"/>
    <w:rsid w:val="00D03F17"/>
    <w:rsid w:val="00D44C18"/>
    <w:rsid w:val="00D62E95"/>
    <w:rsid w:val="00D63069"/>
    <w:rsid w:val="00D6700A"/>
    <w:rsid w:val="00D92F64"/>
    <w:rsid w:val="00DA7F1D"/>
    <w:rsid w:val="00DB025D"/>
    <w:rsid w:val="00DD388C"/>
    <w:rsid w:val="00DF10F2"/>
    <w:rsid w:val="00E01021"/>
    <w:rsid w:val="00E13659"/>
    <w:rsid w:val="00E145D4"/>
    <w:rsid w:val="00E1490A"/>
    <w:rsid w:val="00E17AED"/>
    <w:rsid w:val="00E67A4E"/>
    <w:rsid w:val="00EC6710"/>
    <w:rsid w:val="00ED2E64"/>
    <w:rsid w:val="00F02251"/>
    <w:rsid w:val="00F02527"/>
    <w:rsid w:val="00F16418"/>
    <w:rsid w:val="00F22983"/>
    <w:rsid w:val="00F40DB1"/>
    <w:rsid w:val="00F50E87"/>
    <w:rsid w:val="00F5167B"/>
    <w:rsid w:val="00F66830"/>
    <w:rsid w:val="00F8193C"/>
    <w:rsid w:val="00F96D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03C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277B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77BF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277BFB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C9371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6.jpeg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54</TotalTime>
  <Pages>2</Pages>
  <Words>265</Words>
  <Characters>1513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niyalll</dc:creator>
  <cp:keywords>www.sorubak.com</cp:keywords>
  <dc:description>www.sorubak.com</dc:description>
  <cp:lastModifiedBy>edanur</cp:lastModifiedBy>
  <cp:revision>4</cp:revision>
  <cp:lastPrinted>2013-02-16T23:21:00Z</cp:lastPrinted>
  <dcterms:created xsi:type="dcterms:W3CDTF">2013-02-16T22:24:00Z</dcterms:created>
  <dcterms:modified xsi:type="dcterms:W3CDTF">2014-02-08T14:22:00Z</dcterms:modified>
  <cp:category>www.sorubak.com</cp:category>
</cp:coreProperties>
</file>