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1.</w:t>
      </w:r>
      <w:r w:rsidRPr="002E7E19">
        <w:rPr>
          <w:sz w:val="26"/>
          <w:szCs w:val="26"/>
        </w:rPr>
        <w:t xml:space="preserve"> Berke’nin 7 kalemi vardı. 5 kalem ablası, 3 kalem de annesi verdi. Berke’nin kaç kalemi oldu?</w:t>
      </w: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2.</w:t>
      </w:r>
      <w:r w:rsidRPr="002E7E19">
        <w:rPr>
          <w:sz w:val="26"/>
          <w:szCs w:val="26"/>
        </w:rPr>
        <w:t xml:space="preserve"> Mehmet 9 yaşındadır. Ağabeyi Mehmet’ten 7 yaş büyüktür. Ağabeyi kaç yaşındadır?</w:t>
      </w:r>
    </w:p>
    <w:p w:rsidR="00875CB8" w:rsidRDefault="00875CB8" w:rsidP="00F509CC">
      <w:pPr>
        <w:rPr>
          <w:sz w:val="26"/>
          <w:szCs w:val="26"/>
        </w:rPr>
      </w:pPr>
      <w:hyperlink r:id="rId6" w:history="1">
        <w:r w:rsidRPr="00AD1777"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3.</w:t>
      </w:r>
      <w:r w:rsidRPr="002E7E19">
        <w:rPr>
          <w:sz w:val="26"/>
          <w:szCs w:val="26"/>
        </w:rPr>
        <w:t xml:space="preserve"> Okulumuzda 8 bay öğretmen, 6 bayan öğretmen, 1 memur ve 3 hizmetli vardır. Okulumuzda çalışanların sayısı kaçtır?</w:t>
      </w: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4.</w:t>
      </w:r>
      <w:r w:rsidRPr="002E7E19">
        <w:rPr>
          <w:sz w:val="26"/>
          <w:szCs w:val="26"/>
        </w:rPr>
        <w:t xml:space="preserve"> Fatma’nın kitapları, Ezgi’nin kitaplarından 8  fazladır. Ezgi’nin 9 kitabı olduğuna göre, Fatma’nın kaç kitabı vardır?</w:t>
      </w: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5.</w:t>
      </w:r>
      <w:r w:rsidRPr="002E7E19">
        <w:rPr>
          <w:sz w:val="26"/>
          <w:szCs w:val="26"/>
        </w:rPr>
        <w:t xml:space="preserve">  Beyza’nın 7 şekeri vardır. Şeymanur’un  şekeri ise Beyza’dan  4 fazladır. </w:t>
      </w:r>
      <w:r w:rsidRPr="002E7E19">
        <w:rPr>
          <w:b/>
          <w:sz w:val="26"/>
          <w:szCs w:val="26"/>
          <w:u w:val="single"/>
        </w:rPr>
        <w:t xml:space="preserve">İkisinin </w:t>
      </w:r>
      <w:r w:rsidRPr="002E7E19">
        <w:rPr>
          <w:sz w:val="26"/>
          <w:szCs w:val="26"/>
        </w:rPr>
        <w:t>şekerleri toplamı kaçtır?</w:t>
      </w: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6.</w:t>
      </w:r>
      <w:r w:rsidRPr="002E7E19">
        <w:rPr>
          <w:sz w:val="26"/>
          <w:szCs w:val="26"/>
        </w:rPr>
        <w:t xml:space="preserve"> Bir otobüste 14 yolcu vardı. 8 yolcu daha binince otobüste kaç yolcu oldu?</w:t>
      </w: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7.</w:t>
      </w:r>
      <w:r w:rsidRPr="002E7E19">
        <w:rPr>
          <w:sz w:val="26"/>
          <w:szCs w:val="26"/>
        </w:rPr>
        <w:t xml:space="preserve"> Sınıf kitaplığımızda 15 öykü kitabı vardı. 6 tane daha alınca kitaplığımızda kaç kitap oldu?</w:t>
      </w: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8.</w:t>
      </w:r>
      <w:r w:rsidRPr="002E7E19">
        <w:rPr>
          <w:sz w:val="26"/>
          <w:szCs w:val="26"/>
        </w:rPr>
        <w:t xml:space="preserve">  Hasan 7 yaşındadır. Ağabeyi ise Hasan’dan  18 yaş büyüktür. Ağabeyi kaç yaşındadır?</w:t>
      </w:r>
    </w:p>
    <w:p w:rsidR="00875CB8" w:rsidRPr="002E7E19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9.</w:t>
      </w:r>
      <w:r w:rsidRPr="002E7E19">
        <w:rPr>
          <w:sz w:val="26"/>
          <w:szCs w:val="26"/>
        </w:rPr>
        <w:t xml:space="preserve"> Murat’ın bilyeleri,  Alperen’in bilyelerinden 14 fazladır. Alperen’in 13 bilyesi olduğuna göre Murat’ın kaç bilyesi vardır?</w:t>
      </w:r>
    </w:p>
    <w:p w:rsidR="00875CB8" w:rsidRPr="002E7E19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10.</w:t>
      </w:r>
      <w:r w:rsidRPr="002E7E19">
        <w:rPr>
          <w:sz w:val="26"/>
          <w:szCs w:val="26"/>
        </w:rPr>
        <w:t xml:space="preserve"> Bir düzine kalemin 9 fazlası kaçtır?</w:t>
      </w:r>
    </w:p>
    <w:p w:rsidR="00875CB8" w:rsidRPr="002E7E19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</w:p>
    <w:p w:rsidR="00875CB8" w:rsidRPr="002E7E19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11.</w:t>
      </w:r>
      <w:r w:rsidRPr="002E7E19">
        <w:rPr>
          <w:sz w:val="26"/>
          <w:szCs w:val="26"/>
        </w:rPr>
        <w:t xml:space="preserve"> Bir manav birinci gün </w:t>
      </w:r>
      <w:smartTag w:uri="urn:schemas-microsoft-com:office:smarttags" w:element="metricconverter">
        <w:smartTagPr>
          <w:attr w:name="ProductID" w:val="15 kilogram"/>
        </w:smartTagPr>
        <w:r w:rsidRPr="002E7E19">
          <w:rPr>
            <w:sz w:val="26"/>
            <w:szCs w:val="26"/>
          </w:rPr>
          <w:t>15 kilogram</w:t>
        </w:r>
      </w:smartTag>
      <w:r w:rsidRPr="002E7E19">
        <w:rPr>
          <w:sz w:val="26"/>
          <w:szCs w:val="26"/>
        </w:rPr>
        <w:t xml:space="preserve">, ikinci gün </w:t>
      </w:r>
      <w:smartTag w:uri="urn:schemas-microsoft-com:office:smarttags" w:element="metricconverter">
        <w:smartTagPr>
          <w:attr w:name="ProductID" w:val="20 kilogram"/>
        </w:smartTagPr>
        <w:r w:rsidRPr="002E7E19">
          <w:rPr>
            <w:sz w:val="26"/>
            <w:szCs w:val="26"/>
          </w:rPr>
          <w:t>20 kilogram</w:t>
        </w:r>
      </w:smartTag>
      <w:r w:rsidRPr="002E7E19">
        <w:rPr>
          <w:sz w:val="26"/>
          <w:szCs w:val="26"/>
        </w:rPr>
        <w:t xml:space="preserve"> üzüm satmıştır. Manav iki günde kaç kilogram üzüm satmıştır?</w:t>
      </w:r>
    </w:p>
    <w:p w:rsidR="00875CB8" w:rsidRPr="002E7E19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sz w:val="26"/>
          <w:szCs w:val="26"/>
        </w:rPr>
      </w:pPr>
    </w:p>
    <w:p w:rsidR="00875CB8" w:rsidRDefault="00875CB8" w:rsidP="00F509CC">
      <w:pPr>
        <w:rPr>
          <w:b/>
          <w:sz w:val="26"/>
          <w:szCs w:val="26"/>
        </w:rPr>
      </w:pPr>
    </w:p>
    <w:p w:rsidR="00875CB8" w:rsidRDefault="00875CB8" w:rsidP="00F509CC">
      <w:pPr>
        <w:rPr>
          <w:b/>
          <w:sz w:val="26"/>
          <w:szCs w:val="26"/>
        </w:rPr>
      </w:pPr>
    </w:p>
    <w:p w:rsidR="00875CB8" w:rsidRPr="003B3677" w:rsidRDefault="00875CB8" w:rsidP="00F509CC">
      <w:pPr>
        <w:rPr>
          <w:sz w:val="26"/>
          <w:szCs w:val="26"/>
        </w:rPr>
      </w:pPr>
      <w:r w:rsidRPr="002E7E19">
        <w:rPr>
          <w:b/>
          <w:sz w:val="26"/>
          <w:szCs w:val="26"/>
        </w:rPr>
        <w:t>12.</w:t>
      </w:r>
      <w:r w:rsidRPr="002E7E19">
        <w:rPr>
          <w:sz w:val="26"/>
          <w:szCs w:val="26"/>
        </w:rPr>
        <w:t xml:space="preserve"> Türkü’nün 11 kitabı, Selçuk’un ise Türkü’den 5 fazla kitabı vardır. </w:t>
      </w:r>
      <w:r w:rsidRPr="002E7E19">
        <w:rPr>
          <w:b/>
          <w:sz w:val="26"/>
          <w:szCs w:val="26"/>
          <w:u w:val="single"/>
        </w:rPr>
        <w:t>İkisinin</w:t>
      </w:r>
      <w:r w:rsidRPr="002E7E19">
        <w:rPr>
          <w:sz w:val="26"/>
          <w:szCs w:val="26"/>
        </w:rPr>
        <w:t xml:space="preserve"> kitapları toplamı kaçtı</w:t>
      </w:r>
    </w:p>
    <w:p w:rsidR="00875CB8" w:rsidRDefault="00875CB8" w:rsidP="00F509CC"/>
    <w:p w:rsidR="00875CB8" w:rsidRDefault="00875CB8" w:rsidP="00F509CC">
      <w:pPr>
        <w:jc w:val="center"/>
        <w:rPr>
          <w:sz w:val="28"/>
          <w:szCs w:val="28"/>
        </w:rPr>
      </w:pPr>
    </w:p>
    <w:p w:rsidR="00875CB8" w:rsidRDefault="00875CB8"/>
    <w:sectPr w:rsidR="00875CB8" w:rsidSect="00F509CC">
      <w:headerReference w:type="default" r:id="rId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CB8" w:rsidRDefault="00875CB8" w:rsidP="002C44A3">
      <w:r>
        <w:separator/>
      </w:r>
    </w:p>
  </w:endnote>
  <w:endnote w:type="continuationSeparator" w:id="0">
    <w:p w:rsidR="00875CB8" w:rsidRDefault="00875CB8" w:rsidP="002C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CB8" w:rsidRDefault="00875CB8" w:rsidP="002C44A3">
      <w:r>
        <w:separator/>
      </w:r>
    </w:p>
  </w:footnote>
  <w:footnote w:type="continuationSeparator" w:id="0">
    <w:p w:rsidR="00875CB8" w:rsidRDefault="00875CB8" w:rsidP="002C4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CB8" w:rsidRDefault="00875CB8">
    <w:pPr>
      <w:pStyle w:val="Header"/>
    </w:pPr>
    <w:r>
      <w:t>TOPLAMA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9CC"/>
    <w:rsid w:val="000B3B54"/>
    <w:rsid w:val="0014758D"/>
    <w:rsid w:val="002C44A3"/>
    <w:rsid w:val="002E7E19"/>
    <w:rsid w:val="003B3677"/>
    <w:rsid w:val="004703A1"/>
    <w:rsid w:val="0064084B"/>
    <w:rsid w:val="00692379"/>
    <w:rsid w:val="00875CB8"/>
    <w:rsid w:val="008D2183"/>
    <w:rsid w:val="00AD1777"/>
    <w:rsid w:val="00EC6667"/>
    <w:rsid w:val="00F50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C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C44A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44A3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2C44A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4A3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923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193</Words>
  <Characters>1101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4</cp:revision>
  <dcterms:created xsi:type="dcterms:W3CDTF">2009-10-24T19:27:00Z</dcterms:created>
  <dcterms:modified xsi:type="dcterms:W3CDTF">2013-12-09T19:47:00Z</dcterms:modified>
</cp:coreProperties>
</file>