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60B" w:rsidRDefault="00EC060B" w:rsidP="00EB11DA">
      <w:pPr>
        <w:rPr>
          <w:rFonts w:ascii="Times New Roman" w:hAnsi="Times New Roman"/>
          <w:b/>
          <w:color w:val="993366"/>
          <w:sz w:val="28"/>
          <w:szCs w:val="28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121pt;margin-top:-9pt;width:346.5pt;height:81pt;z-index:251658240" fillcolor="#c0504d" strokecolor="#f2f2f2" strokeweight="3pt">
            <v:fill opacity="44564f"/>
            <v:shadow on="t" type="perspective" color="#622423" opacity=".5" offset="1pt" offset2="-1pt"/>
            <v:textbox>
              <w:txbxContent>
                <w:p w:rsidR="00EC060B" w:rsidRPr="00115A8F" w:rsidRDefault="00EC060B" w:rsidP="00B71DAF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  <w:szCs w:val="28"/>
                    </w:rPr>
                  </w:pPr>
                  <w:r w:rsidRPr="00115A8F">
                    <w:rPr>
                      <w:rFonts w:ascii="Comic Sans MS" w:hAnsi="Comic Sans MS"/>
                      <w:b/>
                      <w:color w:val="000000"/>
                      <w:sz w:val="28"/>
                      <w:szCs w:val="28"/>
                    </w:rPr>
                    <w:t>İKİLİ İŞLEM (TOPLAMA-ÇIKARMA) PROBLEMLERİ-1</w:t>
                  </w:r>
                </w:p>
                <w:p w:rsidR="00EC060B" w:rsidRDefault="00EC060B"/>
              </w:txbxContent>
            </v:textbox>
          </v:shape>
        </w:pict>
      </w: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7" type="#_x0000_t97" style="position:absolute;margin-left:3.5pt;margin-top:0;width:90pt;height:63pt;z-index:251659264" fillcolor="#c0504d" strokecolor="#f2f2f2" strokeweight="3pt">
            <v:fill opacity="45220f"/>
            <v:shadow on="t" type="perspective" color="#622423" opacity=".5" offset="1pt" offset2="-1pt"/>
            <v:textbox>
              <w:txbxContent>
                <w:p w:rsidR="00EC060B" w:rsidRPr="00390AF7" w:rsidRDefault="00EC060B">
                  <w:pPr>
                    <w:rPr>
                      <w:rFonts w:ascii="Comic Sans MS" w:hAnsi="Comic Sans MS"/>
                      <w:b/>
                    </w:rPr>
                  </w:pPr>
                  <w:r w:rsidRPr="00390AF7">
                    <w:rPr>
                      <w:rFonts w:ascii="Comic Sans MS" w:hAnsi="Comic Sans MS"/>
                      <w:b/>
                    </w:rPr>
                    <w:t xml:space="preserve">Adı: </w:t>
                  </w:r>
                </w:p>
                <w:p w:rsidR="00EC060B" w:rsidRPr="00390AF7" w:rsidRDefault="00EC060B">
                  <w:pPr>
                    <w:rPr>
                      <w:rFonts w:ascii="Comic Sans MS" w:hAnsi="Comic Sans MS"/>
                      <w:b/>
                    </w:rPr>
                  </w:pPr>
                  <w:r w:rsidRPr="00390AF7">
                    <w:rPr>
                      <w:rFonts w:ascii="Comic Sans MS" w:hAnsi="Comic Sans MS"/>
                      <w:b/>
                    </w:rPr>
                    <w:t>Soyadı: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993366"/>
          <w:sz w:val="28"/>
          <w:szCs w:val="28"/>
        </w:rPr>
        <w:t xml:space="preserve">    </w:t>
      </w:r>
    </w:p>
    <w:p w:rsidR="00EC060B" w:rsidRDefault="00EC060B" w:rsidP="00EB11DA">
      <w:pPr>
        <w:rPr>
          <w:rFonts w:ascii="Times New Roman" w:hAnsi="Times New Roman"/>
          <w:b/>
          <w:color w:val="993366"/>
          <w:sz w:val="28"/>
          <w:szCs w:val="28"/>
        </w:rPr>
      </w:pPr>
      <w:r>
        <w:rPr>
          <w:rFonts w:ascii="Times New Roman" w:hAnsi="Times New Roman"/>
          <w:b/>
          <w:color w:val="993366"/>
          <w:sz w:val="28"/>
          <w:szCs w:val="28"/>
        </w:rPr>
        <w:t xml:space="preserve">                </w:t>
      </w:r>
    </w:p>
    <w:p w:rsidR="00EC060B" w:rsidRDefault="00EC060B" w:rsidP="00EB11DA">
      <w:pPr>
        <w:spacing w:after="0"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EC060B" w:rsidRDefault="00EC060B" w:rsidP="00EB11DA">
      <w:pPr>
        <w:spacing w:after="0"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EC060B" w:rsidRPr="00EB11DA" w:rsidRDefault="00EC060B" w:rsidP="00EB11D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B11DA">
        <w:rPr>
          <w:rFonts w:ascii="Comic Sans MS" w:hAnsi="Comic Sans MS"/>
          <w:b/>
          <w:sz w:val="24"/>
          <w:szCs w:val="24"/>
          <w:u w:val="single"/>
        </w:rPr>
        <w:t>Problem-1</w:t>
      </w:r>
      <w:r w:rsidRPr="00EB11DA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Bir baloncunun 24 tane balonu vardı. Baloncu toptancısından 60 tane balo daha aldı. Baloncu elindeki  balonların 36 tanesini sattı baloncunun geriye kaç balonu kaldı?</w:t>
      </w:r>
    </w:p>
    <w:tbl>
      <w:tblPr>
        <w:tblW w:w="10711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97"/>
        <w:gridCol w:w="17"/>
      </w:tblGrid>
      <w:tr w:rsidR="00EC060B" w:rsidRPr="0027409C" w:rsidTr="00EB11DA">
        <w:trPr>
          <w:trHeight w:val="296"/>
        </w:trPr>
        <w:tc>
          <w:tcPr>
            <w:tcW w:w="10711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</w:t>
            </w:r>
            <w:r w:rsidRPr="0027409C"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</w:t>
            </w: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İstenen:</w:t>
            </w:r>
            <w:r w:rsidRPr="0027409C"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        </w:t>
            </w: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Çözüm:</w:t>
            </w:r>
          </w:p>
        </w:tc>
      </w:tr>
      <w:tr w:rsidR="00EC060B" w:rsidRPr="0027409C" w:rsidTr="00EB11DA">
        <w:trPr>
          <w:gridAfter w:val="1"/>
          <w:wAfter w:w="17" w:type="dxa"/>
          <w:trHeight w:val="247"/>
        </w:trPr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EB11DA">
        <w:trPr>
          <w:gridAfter w:val="1"/>
          <w:wAfter w:w="17" w:type="dxa"/>
          <w:trHeight w:val="296"/>
        </w:trPr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EB11DA">
        <w:trPr>
          <w:gridAfter w:val="1"/>
          <w:wAfter w:w="17" w:type="dxa"/>
          <w:trHeight w:val="296"/>
        </w:trPr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EB11DA">
        <w:trPr>
          <w:gridAfter w:val="1"/>
          <w:wAfter w:w="17" w:type="dxa"/>
          <w:trHeight w:val="296"/>
        </w:trPr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EB11DA">
        <w:trPr>
          <w:gridAfter w:val="1"/>
          <w:wAfter w:w="17" w:type="dxa"/>
          <w:trHeight w:val="296"/>
        </w:trPr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EC060B" w:rsidRDefault="00EC060B" w:rsidP="00EB11D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hyperlink r:id="rId5" w:history="1">
        <w:r w:rsidRPr="00952796">
          <w:rPr>
            <w:rStyle w:val="Hyperlink"/>
            <w:rFonts w:ascii="Comic Sans MS" w:hAnsi="Comic Sans MS"/>
          </w:rPr>
          <w:t>www.sorubak.com</w:t>
        </w:r>
      </w:hyperlink>
    </w:p>
    <w:p w:rsidR="00EC060B" w:rsidRPr="00EB11DA" w:rsidRDefault="00EC060B" w:rsidP="00EB11D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B11DA">
        <w:rPr>
          <w:rFonts w:ascii="Comic Sans MS" w:hAnsi="Comic Sans MS"/>
          <w:b/>
          <w:sz w:val="24"/>
          <w:szCs w:val="24"/>
          <w:u w:val="single"/>
        </w:rPr>
        <w:t>Problem-2:</w:t>
      </w:r>
      <w:r>
        <w:rPr>
          <w:rFonts w:ascii="Comic Sans MS" w:hAnsi="Comic Sans MS"/>
          <w:b/>
          <w:sz w:val="24"/>
          <w:szCs w:val="24"/>
        </w:rPr>
        <w:t xml:space="preserve"> Uçurtma yapımında kullanılmak üzere Mert  </w:t>
      </w:r>
      <w:smartTag w:uri="urn:schemas-microsoft-com:office:smarttags" w:element="metricconverter">
        <w:smartTagPr>
          <w:attr w:name="ProductID" w:val="25 metre"/>
        </w:smartTagPr>
        <w:r>
          <w:rPr>
            <w:rFonts w:ascii="Comic Sans MS" w:hAnsi="Comic Sans MS"/>
            <w:b/>
            <w:sz w:val="24"/>
            <w:szCs w:val="24"/>
          </w:rPr>
          <w:t>25 metre</w:t>
        </w:r>
      </w:smartTag>
      <w:r>
        <w:rPr>
          <w:rFonts w:ascii="Comic Sans MS" w:hAnsi="Comic Sans MS"/>
          <w:b/>
          <w:sz w:val="24"/>
          <w:szCs w:val="24"/>
        </w:rPr>
        <w:t xml:space="preserve">, Elif </w:t>
      </w:r>
      <w:smartTag w:uri="urn:schemas-microsoft-com:office:smarttags" w:element="metricconverter">
        <w:smartTagPr>
          <w:attr w:name="ProductID" w:val="15 metre"/>
        </w:smartTagPr>
        <w:r>
          <w:rPr>
            <w:rFonts w:ascii="Comic Sans MS" w:hAnsi="Comic Sans MS"/>
            <w:b/>
            <w:sz w:val="24"/>
            <w:szCs w:val="24"/>
          </w:rPr>
          <w:t>15 metre</w:t>
        </w:r>
      </w:smartTag>
      <w:r>
        <w:rPr>
          <w:rFonts w:ascii="Comic Sans MS" w:hAnsi="Comic Sans MS"/>
          <w:b/>
          <w:sz w:val="24"/>
          <w:szCs w:val="24"/>
        </w:rPr>
        <w:t xml:space="preserve">, Arda </w:t>
      </w:r>
      <w:smartTag w:uri="urn:schemas-microsoft-com:office:smarttags" w:element="metricconverter">
        <w:smartTagPr>
          <w:attr w:name="ProductID" w:val="23 metre"/>
        </w:smartTagPr>
        <w:r>
          <w:rPr>
            <w:rFonts w:ascii="Comic Sans MS" w:hAnsi="Comic Sans MS"/>
            <w:b/>
            <w:sz w:val="24"/>
            <w:szCs w:val="24"/>
          </w:rPr>
          <w:t>23 metre</w:t>
        </w:r>
      </w:smartTag>
      <w:r>
        <w:rPr>
          <w:rFonts w:ascii="Comic Sans MS" w:hAnsi="Comic Sans MS"/>
          <w:b/>
          <w:sz w:val="24"/>
          <w:szCs w:val="24"/>
        </w:rPr>
        <w:t xml:space="preserve"> ip getirdiler. İpin 36 metresi kullanıldı. Geriye kaç metre ip kaldı</w:t>
      </w:r>
      <w:r w:rsidRPr="00EB11DA">
        <w:rPr>
          <w:rFonts w:ascii="Comic Sans MS" w:hAnsi="Comic Sans MS"/>
          <w:b/>
          <w:sz w:val="24"/>
          <w:szCs w:val="24"/>
        </w:rPr>
        <w:t xml:space="preserve">?? 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96"/>
        <w:gridCol w:w="15"/>
      </w:tblGrid>
      <w:tr w:rsidR="00EC060B" w:rsidRPr="0027409C" w:rsidTr="00EB11DA">
        <w:trPr>
          <w:trHeight w:val="335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C060B" w:rsidRPr="0027409C" w:rsidRDefault="00EC060B" w:rsidP="00A57DB0">
            <w:pPr>
              <w:spacing w:after="0" w:line="240" w:lineRule="auto"/>
              <w:rPr>
                <w:rFonts w:ascii="Comic Sans MS" w:hAnsi="Comic Sans MS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Comic Sans MS" w:hAnsi="Comic Sans MS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</w:t>
            </w:r>
            <w:r w:rsidRPr="0027409C">
              <w:rPr>
                <w:rFonts w:ascii="Comic Sans MS" w:hAnsi="Comic Sans MS"/>
                <w:b/>
                <w:color w:val="993366"/>
                <w:sz w:val="24"/>
                <w:szCs w:val="24"/>
                <w:lang w:eastAsia="tr-TR"/>
              </w:rPr>
              <w:t xml:space="preserve">                           </w:t>
            </w:r>
            <w:r w:rsidRPr="0027409C">
              <w:rPr>
                <w:rFonts w:ascii="Comic Sans MS" w:hAnsi="Comic Sans MS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İstenen:</w:t>
            </w:r>
            <w:r w:rsidRPr="0027409C">
              <w:rPr>
                <w:rFonts w:ascii="Comic Sans MS" w:hAnsi="Comic Sans MS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</w:t>
            </w:r>
            <w:r w:rsidRPr="0027409C">
              <w:rPr>
                <w:rFonts w:ascii="Comic Sans MS" w:hAnsi="Comic Sans MS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Çözüm:</w:t>
            </w:r>
          </w:p>
        </w:tc>
      </w:tr>
      <w:tr w:rsidR="00EC060B" w:rsidRPr="0027409C" w:rsidTr="00EB11DA">
        <w:trPr>
          <w:gridAfter w:val="1"/>
          <w:wAfter w:w="15" w:type="dxa"/>
          <w:trHeight w:val="28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EB11DA">
        <w:trPr>
          <w:gridAfter w:val="1"/>
          <w:wAfter w:w="15" w:type="dxa"/>
          <w:trHeight w:val="33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EB11DA">
        <w:trPr>
          <w:gridAfter w:val="1"/>
          <w:wAfter w:w="15" w:type="dxa"/>
          <w:trHeight w:val="33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EB11DA">
        <w:trPr>
          <w:gridAfter w:val="1"/>
          <w:wAfter w:w="15" w:type="dxa"/>
          <w:trHeight w:val="33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EB11DA">
        <w:trPr>
          <w:gridAfter w:val="1"/>
          <w:wAfter w:w="15" w:type="dxa"/>
          <w:trHeight w:val="33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EC060B" w:rsidRPr="0027409C" w:rsidRDefault="00EC060B" w:rsidP="0027409C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</w:pPr>
    </w:p>
    <w:p w:rsidR="00EC060B" w:rsidRPr="00EB11DA" w:rsidRDefault="00EC060B" w:rsidP="00B6000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B11DA">
        <w:rPr>
          <w:rFonts w:ascii="Comic Sans MS" w:hAnsi="Comic Sans MS"/>
          <w:b/>
          <w:sz w:val="24"/>
          <w:szCs w:val="24"/>
          <w:u w:val="single"/>
        </w:rPr>
        <w:t>Problem-3:</w:t>
      </w:r>
      <w:r>
        <w:rPr>
          <w:rFonts w:ascii="Comic Sans MS" w:hAnsi="Comic Sans MS"/>
          <w:b/>
          <w:sz w:val="24"/>
          <w:szCs w:val="24"/>
        </w:rPr>
        <w:t>Bir sandıkta 43 portakal var.Manav bu sandığa 28 portakal daha koyuyor, sonra bu portakalların 34 tanesini satıyor. Bu  sandıkta kaç tane portakal kalmıştır.</w:t>
      </w:r>
      <w:r w:rsidRPr="00EB11DA">
        <w:rPr>
          <w:rFonts w:ascii="Comic Sans MS" w:hAnsi="Comic Sans MS"/>
          <w:b/>
          <w:sz w:val="24"/>
          <w:szCs w:val="24"/>
        </w:rPr>
        <w:t>?</w:t>
      </w:r>
    </w:p>
    <w:p w:rsidR="00EC060B" w:rsidRPr="0027409C" w:rsidRDefault="00EC060B" w:rsidP="0027409C">
      <w:pPr>
        <w:spacing w:after="0" w:line="240" w:lineRule="auto"/>
        <w:jc w:val="center"/>
        <w:rPr>
          <w:rFonts w:ascii="Times New Roman" w:hAnsi="Times New Roman"/>
          <w:b/>
          <w:i/>
          <w:color w:val="993366"/>
          <w:sz w:val="24"/>
          <w:szCs w:val="24"/>
        </w:rPr>
      </w:pPr>
    </w:p>
    <w:tbl>
      <w:tblPr>
        <w:tblW w:w="10815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96"/>
        <w:gridCol w:w="11"/>
      </w:tblGrid>
      <w:tr w:rsidR="00EC060B" w:rsidRPr="0027409C" w:rsidTr="00EB11DA">
        <w:trPr>
          <w:trHeight w:val="326"/>
        </w:trPr>
        <w:tc>
          <w:tcPr>
            <w:tcW w:w="10815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C060B" w:rsidRPr="0027409C" w:rsidRDefault="00EC060B" w:rsidP="00B60004">
            <w:pPr>
              <w:spacing w:after="0" w:line="240" w:lineRule="auto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 xml:space="preserve">     </w:t>
            </w: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</w:t>
            </w:r>
            <w:r w:rsidRPr="0027409C"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</w:t>
            </w: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İstenen:</w:t>
            </w:r>
            <w:r w:rsidRPr="0027409C"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        </w:t>
            </w: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Çözüm:</w:t>
            </w:r>
          </w:p>
        </w:tc>
      </w:tr>
      <w:tr w:rsidR="00EC060B" w:rsidRPr="0027409C" w:rsidTr="00EB11DA">
        <w:trPr>
          <w:gridAfter w:val="1"/>
          <w:wAfter w:w="11" w:type="dxa"/>
          <w:trHeight w:val="27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EB11DA">
        <w:trPr>
          <w:gridAfter w:val="1"/>
          <w:wAfter w:w="11" w:type="dxa"/>
          <w:trHeight w:val="32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EB11DA">
        <w:trPr>
          <w:gridAfter w:val="1"/>
          <w:wAfter w:w="11" w:type="dxa"/>
          <w:trHeight w:val="32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EB11DA">
        <w:trPr>
          <w:gridAfter w:val="1"/>
          <w:wAfter w:w="11" w:type="dxa"/>
          <w:trHeight w:val="32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EB11DA">
        <w:trPr>
          <w:gridAfter w:val="1"/>
          <w:wAfter w:w="11" w:type="dxa"/>
          <w:trHeight w:val="32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EC060B" w:rsidRPr="00EB11DA" w:rsidRDefault="00EC060B" w:rsidP="002740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060B" w:rsidRPr="00EB11DA" w:rsidRDefault="00EC060B" w:rsidP="00EB11D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B11DA">
        <w:rPr>
          <w:rFonts w:ascii="Comic Sans MS" w:hAnsi="Comic Sans MS"/>
          <w:b/>
          <w:sz w:val="24"/>
          <w:szCs w:val="24"/>
          <w:u w:val="single"/>
        </w:rPr>
        <w:t>Problem-4</w:t>
      </w:r>
      <w:r w:rsidRPr="00EB11DA">
        <w:rPr>
          <w:rFonts w:ascii="Comic Sans MS" w:hAnsi="Comic Sans MS"/>
          <w:b/>
          <w:sz w:val="24"/>
          <w:szCs w:val="24"/>
        </w:rPr>
        <w:t xml:space="preserve">: </w:t>
      </w:r>
      <w:r>
        <w:rPr>
          <w:rFonts w:ascii="Comic Sans MS" w:hAnsi="Comic Sans MS"/>
          <w:b/>
          <w:sz w:val="24"/>
          <w:szCs w:val="24"/>
        </w:rPr>
        <w:t>3 deste kalemden 1 düzine kalemi çıkarırsak kalan kalemlerin sayısı kaç olur</w:t>
      </w:r>
      <w:r w:rsidRPr="00EB11DA">
        <w:rPr>
          <w:rFonts w:ascii="Comic Sans MS" w:hAnsi="Comic Sans MS"/>
          <w:b/>
          <w:sz w:val="24"/>
          <w:szCs w:val="24"/>
        </w:rPr>
        <w:t>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96"/>
        <w:gridCol w:w="15"/>
      </w:tblGrid>
      <w:tr w:rsidR="00EC060B" w:rsidRPr="0027409C" w:rsidTr="00EB11DA">
        <w:trPr>
          <w:trHeight w:val="361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C060B" w:rsidRPr="0027409C" w:rsidRDefault="00EC060B" w:rsidP="00B60004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</w:t>
            </w:r>
            <w:r w:rsidRPr="0027409C"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</w:t>
            </w: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İstenen:</w:t>
            </w:r>
            <w:r w:rsidRPr="0027409C"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        </w:t>
            </w: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Çözüm:</w:t>
            </w:r>
          </w:p>
        </w:tc>
      </w:tr>
      <w:tr w:rsidR="00EC060B" w:rsidRPr="0027409C" w:rsidTr="00EB11DA">
        <w:trPr>
          <w:gridAfter w:val="1"/>
          <w:wAfter w:w="15" w:type="dxa"/>
          <w:trHeight w:val="30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EB11DA">
        <w:trPr>
          <w:gridAfter w:val="1"/>
          <w:wAfter w:w="15" w:type="dxa"/>
          <w:trHeight w:val="361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EB11DA">
        <w:trPr>
          <w:gridAfter w:val="1"/>
          <w:wAfter w:w="15" w:type="dxa"/>
          <w:trHeight w:val="361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EB11DA">
        <w:trPr>
          <w:gridAfter w:val="1"/>
          <w:wAfter w:w="15" w:type="dxa"/>
          <w:trHeight w:val="361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EB11DA">
        <w:trPr>
          <w:gridAfter w:val="1"/>
          <w:wAfter w:w="15" w:type="dxa"/>
          <w:trHeight w:val="361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EC060B" w:rsidRDefault="00EC060B" w:rsidP="00EB11DA">
      <w:pPr>
        <w:spacing w:after="0" w:line="240" w:lineRule="auto"/>
        <w:ind w:left="360"/>
        <w:rPr>
          <w:rFonts w:ascii="Times New Roman" w:hAnsi="Times New Roman"/>
          <w:b/>
          <w:color w:val="993366"/>
          <w:sz w:val="24"/>
          <w:szCs w:val="24"/>
        </w:rPr>
      </w:pPr>
    </w:p>
    <w:p w:rsidR="00EC060B" w:rsidRPr="00BC2546" w:rsidRDefault="00EC060B" w:rsidP="00BC2546">
      <w:pPr>
        <w:spacing w:after="0" w:line="240" w:lineRule="auto"/>
        <w:ind w:left="360"/>
        <w:rPr>
          <w:rFonts w:ascii="Comic Sans MS" w:hAnsi="Comic Sans MS"/>
          <w:b/>
          <w:sz w:val="24"/>
          <w:szCs w:val="24"/>
        </w:rPr>
      </w:pPr>
      <w:r w:rsidRPr="00EB11DA">
        <w:rPr>
          <w:rFonts w:ascii="Comic Sans MS" w:hAnsi="Comic Sans MS"/>
          <w:b/>
          <w:sz w:val="24"/>
          <w:szCs w:val="24"/>
          <w:u w:val="single"/>
        </w:rPr>
        <w:t>Problem-5:</w:t>
      </w:r>
      <w:r w:rsidRPr="00EB11DA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2 düzine yumurtanın 16 tanesi kırıldı geriye kaç tane yumurta kaldı</w:t>
      </w:r>
      <w:r w:rsidRPr="00EB11DA">
        <w:rPr>
          <w:rFonts w:ascii="Comic Sans MS" w:hAnsi="Comic Sans MS"/>
          <w:b/>
          <w:sz w:val="24"/>
          <w:szCs w:val="24"/>
        </w:rPr>
        <w:t>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EC060B" w:rsidRPr="0027409C" w:rsidTr="00EB11DA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C060B" w:rsidRPr="0027409C" w:rsidRDefault="00EC060B" w:rsidP="00EB11DA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</w:t>
            </w:r>
            <w:r w:rsidRPr="0027409C"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</w:t>
            </w: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İstenen:</w:t>
            </w:r>
            <w:r w:rsidRPr="0027409C"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        </w:t>
            </w: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Çözüm:</w:t>
            </w:r>
          </w:p>
        </w:tc>
      </w:tr>
      <w:tr w:rsidR="00EC060B" w:rsidRPr="0027409C" w:rsidTr="00EB11DA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EB11DA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EB11DA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EB11DA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EB11DA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EC060B" w:rsidRDefault="00EC060B" w:rsidP="006D7410">
      <w:pPr>
        <w:spacing w:after="0" w:line="240" w:lineRule="auto"/>
        <w:rPr>
          <w:rFonts w:ascii="Times New Roman" w:hAnsi="Times New Roman"/>
          <w:b/>
          <w:color w:val="993366"/>
          <w:sz w:val="24"/>
          <w:szCs w:val="24"/>
        </w:rPr>
      </w:pPr>
    </w:p>
    <w:p w:rsidR="00EC060B" w:rsidRPr="006D7410" w:rsidRDefault="00EC060B" w:rsidP="00827F51">
      <w:pPr>
        <w:spacing w:after="0" w:line="240" w:lineRule="auto"/>
        <w:rPr>
          <w:rFonts w:ascii="Comic Sans MS" w:hAnsi="Comic Sans MS"/>
          <w:b/>
          <w:color w:val="000000"/>
          <w:sz w:val="24"/>
          <w:szCs w:val="24"/>
        </w:rPr>
      </w:pPr>
      <w:r w:rsidRPr="00BA1FD4">
        <w:rPr>
          <w:rFonts w:ascii="Comic Sans MS" w:hAnsi="Comic Sans MS"/>
          <w:b/>
          <w:color w:val="000000"/>
          <w:sz w:val="24"/>
          <w:szCs w:val="24"/>
          <w:u w:val="single"/>
        </w:rPr>
        <w:t>Problem-6</w:t>
      </w:r>
      <w:r w:rsidRPr="00BA1FD4">
        <w:rPr>
          <w:rFonts w:ascii="Comic Sans MS" w:hAnsi="Comic Sans MS"/>
          <w:b/>
          <w:color w:val="000000"/>
          <w:sz w:val="24"/>
          <w:szCs w:val="24"/>
        </w:rPr>
        <w:t>:  B</w:t>
      </w:r>
      <w:r>
        <w:rPr>
          <w:rFonts w:ascii="Comic Sans MS" w:hAnsi="Comic Sans MS"/>
          <w:b/>
          <w:color w:val="000000"/>
          <w:sz w:val="24"/>
          <w:szCs w:val="24"/>
        </w:rPr>
        <w:t>ir çiçekçi 3 düzine kırmızı gül alıyor. Bu güllerin 1 destesini satıyor. Geriye ne kadar kırmızı gül kalıyor</w:t>
      </w:r>
      <w:r w:rsidRPr="00BA1FD4">
        <w:rPr>
          <w:rFonts w:ascii="Comic Sans MS" w:hAnsi="Comic Sans MS"/>
          <w:b/>
          <w:color w:val="000000"/>
          <w:sz w:val="24"/>
          <w:szCs w:val="24"/>
        </w:rPr>
        <w:t>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EC060B" w:rsidRPr="0027409C" w:rsidTr="00282ADE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C060B" w:rsidRPr="0027409C" w:rsidRDefault="00EC060B" w:rsidP="00282A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</w:t>
            </w:r>
            <w:r w:rsidRPr="0027409C"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</w:t>
            </w: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İstenen:</w:t>
            </w:r>
            <w:r w:rsidRPr="0027409C"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        </w:t>
            </w: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Çözüm:</w:t>
            </w:r>
          </w:p>
        </w:tc>
      </w:tr>
      <w:tr w:rsidR="00EC060B" w:rsidRPr="0027409C" w:rsidTr="00282ADE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EC060B" w:rsidRPr="0027409C" w:rsidRDefault="00EC060B" w:rsidP="0027409C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  <w:sectPr w:rsidR="00EC060B" w:rsidRPr="0027409C" w:rsidSect="003D2C55"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EC060B" w:rsidRPr="0027409C" w:rsidRDefault="00EC060B" w:rsidP="0027409C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</w:pPr>
    </w:p>
    <w:p w:rsidR="00EC060B" w:rsidRPr="00827F51" w:rsidRDefault="00EC060B" w:rsidP="00827F51">
      <w:pPr>
        <w:spacing w:after="0" w:line="240" w:lineRule="auto"/>
        <w:rPr>
          <w:rFonts w:ascii="Comic Sans MS" w:hAnsi="Comic Sans MS"/>
          <w:b/>
          <w:color w:val="000000"/>
          <w:sz w:val="24"/>
          <w:szCs w:val="24"/>
        </w:rPr>
      </w:pPr>
      <w:r w:rsidRPr="00827F51">
        <w:rPr>
          <w:rFonts w:ascii="Comic Sans MS" w:hAnsi="Comic Sans MS"/>
          <w:b/>
          <w:color w:val="000000"/>
          <w:sz w:val="24"/>
          <w:szCs w:val="24"/>
          <w:u w:val="single"/>
        </w:rPr>
        <w:t>Problem-7</w:t>
      </w:r>
      <w:r w:rsidRPr="00827F51">
        <w:rPr>
          <w:rFonts w:ascii="Comic Sans MS" w:hAnsi="Comic Sans MS"/>
          <w:b/>
          <w:color w:val="000000"/>
          <w:sz w:val="24"/>
          <w:szCs w:val="24"/>
        </w:rPr>
        <w:t xml:space="preserve">:  </w:t>
      </w:r>
      <w:r>
        <w:rPr>
          <w:rFonts w:ascii="Comic Sans MS" w:hAnsi="Comic Sans MS"/>
          <w:b/>
          <w:sz w:val="24"/>
          <w:szCs w:val="24"/>
        </w:rPr>
        <w:t>Şeyma 35 TL parasınının 13 TL’sini kardeşine verdi. Babası Şeyma’ya 10 TL daha verdi.Şeyma’nın kaç TL si oldu?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EC060B" w:rsidRPr="0027409C" w:rsidTr="00282ADE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C060B" w:rsidRPr="0027409C" w:rsidRDefault="00EC060B" w:rsidP="00282A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</w:t>
            </w:r>
            <w:r w:rsidRPr="0027409C"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</w:t>
            </w: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İstenen:</w:t>
            </w:r>
            <w:r w:rsidRPr="0027409C"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        </w:t>
            </w: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Çözüm:</w:t>
            </w:r>
          </w:p>
        </w:tc>
      </w:tr>
      <w:tr w:rsidR="00EC060B" w:rsidRPr="0027409C" w:rsidTr="00282ADE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EC060B" w:rsidRPr="0027409C" w:rsidRDefault="00EC060B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  <w:sectPr w:rsidR="00EC060B" w:rsidRPr="0027409C" w:rsidSect="00BA1FD4">
          <w:type w:val="continuous"/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EC060B" w:rsidRPr="0027409C" w:rsidRDefault="00EC060B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</w:pPr>
    </w:p>
    <w:p w:rsidR="00EC060B" w:rsidRPr="006D7410" w:rsidRDefault="00EC060B" w:rsidP="00774AFE">
      <w:pPr>
        <w:spacing w:after="0" w:line="240" w:lineRule="auto"/>
        <w:rPr>
          <w:rFonts w:ascii="Comic Sans MS" w:hAnsi="Comic Sans MS"/>
          <w:b/>
          <w:color w:val="000000"/>
          <w:sz w:val="24"/>
          <w:szCs w:val="24"/>
        </w:rPr>
      </w:pPr>
      <w:r w:rsidRPr="00BA1FD4">
        <w:rPr>
          <w:rFonts w:ascii="Comic Sans MS" w:hAnsi="Comic Sans MS"/>
          <w:b/>
          <w:color w:val="000000"/>
          <w:sz w:val="24"/>
          <w:szCs w:val="24"/>
          <w:u w:val="single"/>
        </w:rPr>
        <w:t>Problem-</w:t>
      </w:r>
      <w:r>
        <w:rPr>
          <w:rFonts w:ascii="Comic Sans MS" w:hAnsi="Comic Sans MS"/>
          <w:b/>
          <w:color w:val="000000"/>
          <w:sz w:val="24"/>
          <w:szCs w:val="24"/>
          <w:u w:val="single"/>
        </w:rPr>
        <w:t>8</w:t>
      </w:r>
      <w:r w:rsidRPr="00BA1FD4">
        <w:rPr>
          <w:rFonts w:ascii="Comic Sans MS" w:hAnsi="Comic Sans MS"/>
          <w:b/>
          <w:color w:val="000000"/>
          <w:sz w:val="24"/>
          <w:szCs w:val="24"/>
        </w:rPr>
        <w:t xml:space="preserve">: </w:t>
      </w:r>
      <w:r w:rsidRPr="002B38EF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Bir sürahi 5 bardak su ile doluyor.4 sürahide kaç bardak su olur? 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EC060B" w:rsidRPr="0027409C" w:rsidTr="00282ADE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C060B" w:rsidRPr="0027409C" w:rsidRDefault="00EC060B" w:rsidP="00282A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</w:t>
            </w:r>
            <w:r w:rsidRPr="0027409C"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</w:t>
            </w: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İstenen:</w:t>
            </w:r>
            <w:r w:rsidRPr="0027409C"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        </w:t>
            </w: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Çözüm:</w:t>
            </w:r>
          </w:p>
        </w:tc>
      </w:tr>
      <w:tr w:rsidR="00EC060B" w:rsidRPr="0027409C" w:rsidTr="00282ADE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EC060B" w:rsidRPr="0027409C" w:rsidRDefault="00EC060B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  <w:sectPr w:rsidR="00EC060B" w:rsidRPr="0027409C" w:rsidSect="00BA1FD4">
          <w:type w:val="continuous"/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EC060B" w:rsidRPr="0027409C" w:rsidRDefault="00EC060B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</w:pPr>
    </w:p>
    <w:p w:rsidR="00EC060B" w:rsidRPr="002B38EF" w:rsidRDefault="00EC060B" w:rsidP="00774AFE">
      <w:pPr>
        <w:spacing w:after="0" w:line="240" w:lineRule="auto"/>
        <w:rPr>
          <w:rFonts w:ascii="Comic Sans MS" w:hAnsi="Comic Sans MS"/>
          <w:b/>
          <w:color w:val="000000"/>
          <w:sz w:val="24"/>
          <w:szCs w:val="24"/>
        </w:rPr>
      </w:pPr>
      <w:r w:rsidRPr="002B38EF">
        <w:rPr>
          <w:rFonts w:ascii="Comic Sans MS" w:hAnsi="Comic Sans MS"/>
          <w:b/>
          <w:color w:val="000000"/>
          <w:sz w:val="24"/>
          <w:szCs w:val="24"/>
          <w:u w:val="single"/>
        </w:rPr>
        <w:t>Problem-9</w:t>
      </w:r>
      <w:r w:rsidRPr="002B38EF">
        <w:rPr>
          <w:rFonts w:ascii="Comic Sans MS" w:hAnsi="Comic Sans MS"/>
          <w:b/>
          <w:color w:val="000000"/>
          <w:sz w:val="24"/>
          <w:szCs w:val="24"/>
        </w:rPr>
        <w:t>: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 Harun 24 yaşındadır. Emre‘nin yaşı Harun’nun  yaşından 12 eksik olduğuna göre Emre ve Harun’nun yaşlarının toplamı kaçtır </w:t>
      </w:r>
      <w:r w:rsidRPr="002B38EF">
        <w:rPr>
          <w:rFonts w:ascii="Comic Sans MS" w:hAnsi="Comic Sans MS"/>
          <w:b/>
          <w:color w:val="000000"/>
          <w:sz w:val="24"/>
          <w:szCs w:val="24"/>
        </w:rPr>
        <w:t>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EC060B" w:rsidRPr="0027409C" w:rsidTr="00282ADE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C060B" w:rsidRPr="0027409C" w:rsidRDefault="00EC060B" w:rsidP="00282A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</w:t>
            </w:r>
            <w:r w:rsidRPr="0027409C"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</w:t>
            </w: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İstenen:</w:t>
            </w:r>
            <w:r w:rsidRPr="0027409C"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        </w:t>
            </w: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Çözüm:</w:t>
            </w:r>
          </w:p>
        </w:tc>
      </w:tr>
      <w:tr w:rsidR="00EC060B" w:rsidRPr="0027409C" w:rsidTr="00282ADE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EC060B" w:rsidRPr="0027409C" w:rsidRDefault="00EC060B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  <w:sectPr w:rsidR="00EC060B" w:rsidRPr="0027409C" w:rsidSect="00BA1FD4">
          <w:type w:val="continuous"/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EC060B" w:rsidRPr="0027409C" w:rsidRDefault="00EC060B" w:rsidP="006D7410">
      <w:pPr>
        <w:spacing w:after="0" w:line="240" w:lineRule="auto"/>
        <w:rPr>
          <w:rFonts w:ascii="Times New Roman" w:hAnsi="Times New Roman"/>
          <w:b/>
          <w:color w:val="993366"/>
          <w:sz w:val="24"/>
          <w:szCs w:val="24"/>
        </w:rPr>
      </w:pPr>
    </w:p>
    <w:p w:rsidR="00EC060B" w:rsidRPr="002B38EF" w:rsidRDefault="00EC060B" w:rsidP="002B38EF">
      <w:pPr>
        <w:spacing w:after="0" w:line="240" w:lineRule="auto"/>
        <w:rPr>
          <w:rFonts w:ascii="Comic Sans MS" w:hAnsi="Comic Sans MS"/>
          <w:b/>
          <w:color w:val="000000"/>
          <w:sz w:val="24"/>
          <w:szCs w:val="24"/>
        </w:rPr>
      </w:pPr>
      <w:r w:rsidRPr="002B38EF">
        <w:rPr>
          <w:rFonts w:ascii="Comic Sans MS" w:hAnsi="Comic Sans MS"/>
          <w:b/>
          <w:color w:val="000000"/>
          <w:sz w:val="24"/>
          <w:szCs w:val="24"/>
          <w:u w:val="single"/>
        </w:rPr>
        <w:t>Problem-10</w:t>
      </w:r>
      <w:r w:rsidRPr="002B38EF">
        <w:rPr>
          <w:rFonts w:ascii="Comic Sans MS" w:hAnsi="Comic Sans MS"/>
          <w:b/>
          <w:color w:val="000000"/>
          <w:sz w:val="24"/>
          <w:szCs w:val="24"/>
        </w:rPr>
        <w:t xml:space="preserve">:  </w:t>
      </w:r>
      <w:r>
        <w:rPr>
          <w:rFonts w:ascii="Comic Sans MS" w:hAnsi="Comic Sans MS"/>
          <w:b/>
          <w:sz w:val="24"/>
          <w:szCs w:val="24"/>
        </w:rPr>
        <w:t>Nisa ‘nın 24 kalemi vardı. Annesi Nisa’ya bir miktar kalem aldı.Nisa’nın 39 kalemi olduğuna göre annesi Nisa’ya kaç kalem almıştır</w:t>
      </w:r>
      <w:r w:rsidRPr="002B38EF">
        <w:rPr>
          <w:rFonts w:ascii="Comic Sans MS" w:hAnsi="Comic Sans MS"/>
          <w:b/>
          <w:sz w:val="24"/>
          <w:szCs w:val="24"/>
        </w:rPr>
        <w:t>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11"/>
      </w:tblGrid>
      <w:tr w:rsidR="00EC060B" w:rsidRPr="0027409C" w:rsidTr="00282ADE">
        <w:trPr>
          <w:trHeight w:val="342"/>
        </w:trPr>
        <w:tc>
          <w:tcPr>
            <w:tcW w:w="10819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C060B" w:rsidRPr="0027409C" w:rsidRDefault="00EC060B" w:rsidP="00282A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</w:t>
            </w:r>
            <w:r w:rsidRPr="0027409C"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</w:t>
            </w: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İstenen:</w:t>
            </w:r>
            <w:r w:rsidRPr="0027409C"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        </w:t>
            </w: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Çözüm:</w:t>
            </w:r>
          </w:p>
        </w:tc>
      </w:tr>
      <w:tr w:rsidR="00EC060B" w:rsidRPr="0027409C" w:rsidTr="00282ADE">
        <w:trPr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282ADE">
        <w:trPr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282ADE">
        <w:trPr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282ADE">
        <w:trPr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EC060B" w:rsidRPr="0027409C" w:rsidTr="00282ADE">
        <w:trPr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60B" w:rsidRPr="0027409C" w:rsidRDefault="00EC060B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EC060B" w:rsidRPr="0027409C" w:rsidRDefault="00EC060B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  <w:sectPr w:rsidR="00EC060B" w:rsidRPr="0027409C" w:rsidSect="00BA1FD4">
          <w:type w:val="continuous"/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EC060B" w:rsidRPr="0027409C" w:rsidRDefault="00EC060B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</w:pPr>
    </w:p>
    <w:p w:rsidR="00EC060B" w:rsidRDefault="00EC060B">
      <w:pPr>
        <w:rPr>
          <w:rFonts w:ascii="Times New Roman" w:hAnsi="Times New Roman"/>
          <w:b/>
          <w:color w:val="993366"/>
          <w:sz w:val="28"/>
          <w:szCs w:val="28"/>
        </w:rPr>
      </w:pPr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8" type="#_x0000_t53" style="position:absolute;margin-left:407pt;margin-top:1.25pt;width:115.5pt;height:36pt;z-index:251660288" fillcolor="#c0504d" strokecolor="#f2f2f2" strokeweight="3pt">
            <v:fill opacity="43254f"/>
            <v:shadow on="t" type="perspective" color="#622423" opacity=".5" offset="1pt" offset2="-1pt"/>
            <v:textbox>
              <w:txbxContent>
                <w:p w:rsidR="00EC060B" w:rsidRPr="00787425" w:rsidRDefault="00EC060B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78742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a.betus</w:t>
                  </w:r>
                </w:p>
              </w:txbxContent>
            </v:textbox>
          </v:shape>
        </w:pict>
      </w:r>
    </w:p>
    <w:sectPr w:rsidR="00EC060B" w:rsidSect="003D3566">
      <w:type w:val="continuous"/>
      <w:pgSz w:w="11906" w:h="16838"/>
      <w:pgMar w:top="426" w:right="680" w:bottom="426" w:left="68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1CB7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7C482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DB2E6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B487B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6C83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B0FF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E54F5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9A2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B989A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B146C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B16E00"/>
    <w:multiLevelType w:val="hybridMultilevel"/>
    <w:tmpl w:val="5666FCF4"/>
    <w:lvl w:ilvl="0" w:tplc="9C362B24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2535B31"/>
    <w:multiLevelType w:val="hybridMultilevel"/>
    <w:tmpl w:val="837A7D0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7B057B4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D476608"/>
    <w:multiLevelType w:val="multilevel"/>
    <w:tmpl w:val="837A7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2C55"/>
    <w:rsid w:val="0001547C"/>
    <w:rsid w:val="0003265A"/>
    <w:rsid w:val="00115A8F"/>
    <w:rsid w:val="00123B78"/>
    <w:rsid w:val="001312DE"/>
    <w:rsid w:val="00131D2D"/>
    <w:rsid w:val="00147A20"/>
    <w:rsid w:val="001E0AE6"/>
    <w:rsid w:val="001E79BF"/>
    <w:rsid w:val="001F600E"/>
    <w:rsid w:val="002203D2"/>
    <w:rsid w:val="00261745"/>
    <w:rsid w:val="0027409C"/>
    <w:rsid w:val="00282ADE"/>
    <w:rsid w:val="002B3628"/>
    <w:rsid w:val="002B38EF"/>
    <w:rsid w:val="002C04F3"/>
    <w:rsid w:val="002D3688"/>
    <w:rsid w:val="002E4F78"/>
    <w:rsid w:val="002F3AA2"/>
    <w:rsid w:val="00332D9C"/>
    <w:rsid w:val="00366244"/>
    <w:rsid w:val="00390AF7"/>
    <w:rsid w:val="003B6736"/>
    <w:rsid w:val="003D2C55"/>
    <w:rsid w:val="003D3566"/>
    <w:rsid w:val="00447B17"/>
    <w:rsid w:val="00505AAB"/>
    <w:rsid w:val="00522E24"/>
    <w:rsid w:val="00536176"/>
    <w:rsid w:val="005E03C4"/>
    <w:rsid w:val="005E79DB"/>
    <w:rsid w:val="005E7F86"/>
    <w:rsid w:val="0061219D"/>
    <w:rsid w:val="00670F2C"/>
    <w:rsid w:val="006D7410"/>
    <w:rsid w:val="006F2F27"/>
    <w:rsid w:val="00717263"/>
    <w:rsid w:val="00745321"/>
    <w:rsid w:val="00774AFE"/>
    <w:rsid w:val="00787425"/>
    <w:rsid w:val="007968CE"/>
    <w:rsid w:val="007A4D76"/>
    <w:rsid w:val="007D5560"/>
    <w:rsid w:val="007D7AD0"/>
    <w:rsid w:val="008167A1"/>
    <w:rsid w:val="00827F51"/>
    <w:rsid w:val="00850537"/>
    <w:rsid w:val="00877562"/>
    <w:rsid w:val="008C2A9E"/>
    <w:rsid w:val="00923E59"/>
    <w:rsid w:val="009330FD"/>
    <w:rsid w:val="009436A5"/>
    <w:rsid w:val="00952796"/>
    <w:rsid w:val="009C0482"/>
    <w:rsid w:val="00A40124"/>
    <w:rsid w:val="00A57DB0"/>
    <w:rsid w:val="00A76077"/>
    <w:rsid w:val="00A95FBF"/>
    <w:rsid w:val="00AB6FF5"/>
    <w:rsid w:val="00AF2E7D"/>
    <w:rsid w:val="00B003E8"/>
    <w:rsid w:val="00B60004"/>
    <w:rsid w:val="00B71DAF"/>
    <w:rsid w:val="00B734C8"/>
    <w:rsid w:val="00BA1FD4"/>
    <w:rsid w:val="00BB7E31"/>
    <w:rsid w:val="00BC2546"/>
    <w:rsid w:val="00C0367A"/>
    <w:rsid w:val="00C21D71"/>
    <w:rsid w:val="00C36C4B"/>
    <w:rsid w:val="00C76F57"/>
    <w:rsid w:val="00C9446A"/>
    <w:rsid w:val="00D2719E"/>
    <w:rsid w:val="00D37650"/>
    <w:rsid w:val="00D6543D"/>
    <w:rsid w:val="00D66D4F"/>
    <w:rsid w:val="00D839C6"/>
    <w:rsid w:val="00D96738"/>
    <w:rsid w:val="00E21276"/>
    <w:rsid w:val="00E3166F"/>
    <w:rsid w:val="00E4238B"/>
    <w:rsid w:val="00EB11DA"/>
    <w:rsid w:val="00EB5D48"/>
    <w:rsid w:val="00EC060B"/>
    <w:rsid w:val="00F5186A"/>
    <w:rsid w:val="00F70F2D"/>
    <w:rsid w:val="00F80148"/>
    <w:rsid w:val="00F80811"/>
    <w:rsid w:val="00F825EE"/>
    <w:rsid w:val="00F85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9446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51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1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1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1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1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1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1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1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1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1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1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1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1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1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681</Words>
  <Characters>3885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apos</dc:creator>
  <cp:keywords>www.sorubak.com</cp:keywords>
  <dc:description>www.sorubak.com</dc:description>
  <cp:lastModifiedBy>edanur</cp:lastModifiedBy>
  <cp:revision>3</cp:revision>
  <dcterms:created xsi:type="dcterms:W3CDTF">2013-12-28T20:34:00Z</dcterms:created>
  <dcterms:modified xsi:type="dcterms:W3CDTF">2014-01-11T14:08:00Z</dcterms:modified>
  <cp:category>www.sorubak.com</cp:category>
</cp:coreProperties>
</file>