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1B0" w:rsidRPr="00F40DD8" w:rsidRDefault="00AF71B0" w:rsidP="004B5D1D">
      <w:pPr>
        <w:rPr>
          <w:rFonts w:ascii="Comic Sans MS" w:hAnsi="Comic Sans MS"/>
        </w:rPr>
      </w:pPr>
      <w:r>
        <w:rPr>
          <w:noProof/>
        </w:rPr>
        <w:pict>
          <v:roundrect id="_x0000_s1026" style="position:absolute;margin-left:-.4pt;margin-top:0;width:448.5pt;height:65.25pt;z-index:-251715072" arcsize="10923f"/>
        </w:pict>
      </w:r>
    </w:p>
    <w:p w:rsidR="00AF71B0" w:rsidRPr="00F40DD8" w:rsidRDefault="00AF71B0" w:rsidP="004B5D1D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MATEMATİK DERSİ</w:t>
      </w:r>
    </w:p>
    <w:p w:rsidR="00AF71B0" w:rsidRPr="00F40DD8" w:rsidRDefault="00AF71B0" w:rsidP="004B5D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ADI SOYADI:……………………………………</w:t>
      </w:r>
      <w:r w:rsidRPr="00F40DD8">
        <w:rPr>
          <w:rFonts w:ascii="Comic Sans MS" w:hAnsi="Comic Sans MS"/>
        </w:rPr>
        <w:t>………</w:t>
      </w:r>
      <w:r w:rsidRPr="00F40DD8">
        <w:rPr>
          <w:rFonts w:ascii="Comic Sans MS" w:hAnsi="Comic Sans MS"/>
        </w:rPr>
        <w:tab/>
      </w:r>
      <w:r w:rsidRPr="00F40DD8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</w:t>
      </w:r>
      <w:hyperlink r:id="rId5" w:history="1">
        <w:r w:rsidRPr="00952796">
          <w:rPr>
            <w:rStyle w:val="Hyperlink"/>
            <w:rFonts w:ascii="Comic Sans MS" w:hAnsi="Comic Sans MS"/>
          </w:rPr>
          <w:t>www.sorubak.com</w:t>
        </w:r>
      </w:hyperlink>
      <w:r w:rsidRPr="00F40DD8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</w:p>
    <w:p w:rsidR="00AF71B0" w:rsidRDefault="00AF71B0" w:rsidP="004B5D1D">
      <w:pPr>
        <w:rPr>
          <w:rFonts w:ascii="Comic Sans MS" w:hAnsi="Comic Sans MS"/>
          <w:u w:val="single"/>
        </w:rPr>
      </w:pPr>
    </w:p>
    <w:p w:rsidR="00AF71B0" w:rsidRDefault="00AF71B0" w:rsidP="009F14C0">
      <w:pPr>
        <w:rPr>
          <w:rFonts w:ascii="Hand writing Mutlu" w:hAnsi="Hand writing Mutlu"/>
          <w:sz w:val="32"/>
          <w:szCs w:val="32"/>
        </w:rPr>
      </w:pPr>
    </w:p>
    <w:p w:rsidR="00AF71B0" w:rsidRDefault="00AF71B0" w:rsidP="009F14C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Aşağıdaki toplama  ve çıkarma işlemlerini yapalım.</w:t>
      </w:r>
    </w:p>
    <w:p w:rsidR="00AF71B0" w:rsidRDefault="00AF71B0" w:rsidP="009F14C0">
      <w:pPr>
        <w:spacing w:line="360" w:lineRule="auto"/>
        <w:ind w:left="360"/>
        <w:rPr>
          <w:color w:val="000000"/>
          <w:sz w:val="32"/>
          <w:szCs w:val="32"/>
        </w:rPr>
      </w:pPr>
      <w:r>
        <w:rPr>
          <w:noProof/>
        </w:rPr>
        <w:pict>
          <v:roundrect id="_x0000_s1027" style="position:absolute;left:0;text-align:left;margin-left:362.25pt;margin-top:17.8pt;width:1in;height:90pt;z-index:-251684352" arcsize="10923f"/>
        </w:pict>
      </w:r>
      <w:r>
        <w:rPr>
          <w:noProof/>
        </w:rPr>
        <w:pict>
          <v:roundrect id="_x0000_s1028" style="position:absolute;left:0;text-align:left;margin-left:276.75pt;margin-top:17.8pt;width:1in;height:90pt;z-index:-251685376" arcsize="10923f"/>
        </w:pict>
      </w:r>
      <w:r>
        <w:rPr>
          <w:noProof/>
        </w:rPr>
        <w:pict>
          <v:roundrect id="_x0000_s1029" style="position:absolute;left:0;text-align:left;margin-left:104.25pt;margin-top:17.8pt;width:1in;height:90pt;z-index:-251687424" arcsize="10923f"/>
        </w:pict>
      </w:r>
      <w:r>
        <w:rPr>
          <w:noProof/>
        </w:rPr>
        <w:pict>
          <v:roundrect id="_x0000_s1030" style="position:absolute;left:0;text-align:left;margin-left:185.25pt;margin-top:17.8pt;width:1in;height:90pt;z-index:-251686400" arcsize="10923f"/>
        </w:pict>
      </w:r>
      <w:r>
        <w:rPr>
          <w:noProof/>
        </w:rPr>
        <w:pict>
          <v:roundrect id="_x0000_s1031" style="position:absolute;left:0;text-align:left;margin-left:9pt;margin-top:17.8pt;width:1in;height:90pt;z-index:-251688448" arcsize="10923f"/>
        </w:pict>
      </w:r>
    </w:p>
    <w:p w:rsidR="00AF71B0" w:rsidRPr="00326CAE" w:rsidRDefault="00AF71B0" w:rsidP="009F14C0">
      <w:pPr>
        <w:ind w:left="360"/>
        <w:rPr>
          <w:rFonts w:ascii="Comic Sans MS" w:hAnsi="Comic Sans MS"/>
          <w:color w:val="000000"/>
          <w:sz w:val="32"/>
          <w:szCs w:val="32"/>
        </w:rPr>
      </w:pPr>
      <w:r w:rsidRPr="00326CAE"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50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55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58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52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56</w:t>
      </w:r>
    </w:p>
    <w:p w:rsidR="00AF71B0" w:rsidRPr="00326CAE" w:rsidRDefault="00AF71B0" w:rsidP="009F14C0">
      <w:pPr>
        <w:spacing w:line="360" w:lineRule="auto"/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noProof/>
        </w:rPr>
        <w:pict>
          <v:line id="_x0000_s1032" style="position:absolute;left:0;text-align:left;z-index:251625984" from="370.5pt,22.15pt" to="418.5pt,22.15pt">
            <w10:wrap side="left"/>
          </v:line>
        </w:pict>
      </w:r>
      <w:r>
        <w:rPr>
          <w:noProof/>
        </w:rPr>
        <w:pict>
          <v:line id="_x0000_s1033" style="position:absolute;left:0;text-align:left;z-index:251624960" from="294pt,22.15pt" to="342pt,22.15pt">
            <w10:wrap side="left"/>
          </v:line>
        </w:pict>
      </w:r>
      <w:r>
        <w:rPr>
          <w:noProof/>
        </w:rPr>
        <w:pict>
          <v:line id="_x0000_s1034" style="position:absolute;left:0;text-align:left;z-index:251623936" from="195pt,22.15pt" to="243pt,22.15pt">
            <w10:wrap side="left"/>
          </v:line>
        </w:pict>
      </w:r>
      <w:r>
        <w:rPr>
          <w:noProof/>
        </w:rPr>
        <w:pict>
          <v:line id="_x0000_s1035" style="position:absolute;left:0;text-align:left;z-index:251627008" from="117pt,22.15pt" to="165pt,22.15pt">
            <w10:wrap side="left"/>
          </v:line>
        </w:pict>
      </w:r>
      <w:r>
        <w:rPr>
          <w:noProof/>
        </w:rPr>
        <w:pict>
          <v:line id="_x0000_s1036" style="position:absolute;left:0;text-align:left;z-index:251622912" from="18pt,22.15pt" to="66pt,22.15pt">
            <w10:wrap side="left"/>
          </v:line>
        </w:pict>
      </w:r>
      <w:r>
        <w:rPr>
          <w:rFonts w:ascii="Comic Sans MS" w:hAnsi="Comic Sans MS"/>
          <w:color w:val="000000"/>
          <w:sz w:val="32"/>
          <w:szCs w:val="32"/>
        </w:rPr>
        <w:t>+</w:t>
      </w:r>
      <w:r>
        <w:rPr>
          <w:rFonts w:ascii="Comic Sans MS" w:hAnsi="Comic Sans MS"/>
          <w:color w:val="000000"/>
          <w:sz w:val="32"/>
          <w:szCs w:val="32"/>
        </w:rPr>
        <w:tab/>
        <w:t>28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>
        <w:rPr>
          <w:rFonts w:ascii="Comic Sans MS" w:hAnsi="Comic Sans MS"/>
          <w:color w:val="000000"/>
          <w:sz w:val="32"/>
          <w:szCs w:val="32"/>
        </w:rPr>
        <w:tab/>
        <w:t>23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+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21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>
        <w:rPr>
          <w:rFonts w:ascii="Comic Sans MS" w:hAnsi="Comic Sans MS"/>
          <w:color w:val="000000"/>
          <w:sz w:val="32"/>
          <w:szCs w:val="32"/>
        </w:rPr>
        <w:tab/>
        <w:t>27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+  22</w:t>
      </w:r>
    </w:p>
    <w:p w:rsidR="00AF71B0" w:rsidRDefault="00AF71B0" w:rsidP="009F14C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</w:t>
      </w:r>
      <w:r>
        <w:rPr>
          <w:sz w:val="32"/>
          <w:szCs w:val="32"/>
        </w:rPr>
        <w:t>……</w:t>
      </w:r>
      <w:r>
        <w:rPr>
          <w:rFonts w:ascii="Hand writing Mutlu" w:hAnsi="Hand writing Mutlu"/>
          <w:sz w:val="32"/>
          <w:szCs w:val="32"/>
        </w:rPr>
        <w:t>.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</w:t>
      </w:r>
    </w:p>
    <w:p w:rsidR="00AF71B0" w:rsidRPr="00637632" w:rsidRDefault="00AF71B0" w:rsidP="009F14C0">
      <w:pPr>
        <w:rPr>
          <w:rFonts w:ascii="Hand writing Mutlu" w:hAnsi="Hand writing Mutlu"/>
          <w:sz w:val="16"/>
          <w:szCs w:val="16"/>
        </w:rPr>
      </w:pPr>
    </w:p>
    <w:p w:rsidR="00AF71B0" w:rsidRPr="008E64AE" w:rsidRDefault="00AF71B0" w:rsidP="009F14C0">
      <w:pPr>
        <w:ind w:firstLine="708"/>
        <w:rPr>
          <w:rFonts w:ascii="Comic Sans MS" w:hAnsi="Comic Sans MS"/>
          <w:sz w:val="16"/>
          <w:szCs w:val="16"/>
        </w:rPr>
      </w:pPr>
      <w:r>
        <w:rPr>
          <w:noProof/>
        </w:rPr>
        <w:pict>
          <v:roundrect id="_x0000_s1037" style="position:absolute;left:0;text-align:left;margin-left:359.25pt;margin-top:1.5pt;width:1in;height:90pt;z-index:-251699712" arcsize="10923f"/>
        </w:pict>
      </w:r>
      <w:r>
        <w:rPr>
          <w:noProof/>
        </w:rPr>
        <w:pict>
          <v:roundrect id="_x0000_s1038" style="position:absolute;left:0;text-align:left;margin-left:279.75pt;margin-top:1.5pt;width:1in;height:90pt;z-index:-251700736" arcsize="10923f"/>
        </w:pict>
      </w:r>
      <w:r>
        <w:rPr>
          <w:noProof/>
        </w:rPr>
        <w:pict>
          <v:roundrect id="_x0000_s1039" style="position:absolute;left:0;text-align:left;margin-left:186.75pt;margin-top:1.5pt;width:1in;height:90pt;z-index:-251701760" arcsize="10923f"/>
        </w:pict>
      </w:r>
      <w:r>
        <w:rPr>
          <w:noProof/>
        </w:rPr>
        <w:pict>
          <v:roundrect id="_x0000_s1040" style="position:absolute;left:0;text-align:left;margin-left:9pt;margin-top:1.5pt;width:1in;height:90pt;z-index:-251703808" arcsize="10923f"/>
        </w:pict>
      </w:r>
      <w:r>
        <w:rPr>
          <w:noProof/>
        </w:rPr>
        <w:pict>
          <v:roundrect id="_x0000_s1041" style="position:absolute;left:0;text-align:left;margin-left:108pt;margin-top:1.5pt;width:1in;height:90pt;z-index:-251702784" arcsize="10923f"/>
        </w:pict>
      </w:r>
    </w:p>
    <w:p w:rsidR="00AF71B0" w:rsidRPr="00326CAE" w:rsidRDefault="00AF71B0" w:rsidP="009F14C0">
      <w:pPr>
        <w:ind w:left="360"/>
        <w:rPr>
          <w:rFonts w:ascii="Comic Sans MS" w:hAnsi="Comic Sans MS"/>
          <w:color w:val="000000"/>
          <w:sz w:val="32"/>
          <w:szCs w:val="32"/>
        </w:rPr>
      </w:pPr>
      <w:r w:rsidRPr="00326CAE"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47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56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43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52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48</w:t>
      </w:r>
    </w:p>
    <w:p w:rsidR="00AF71B0" w:rsidRPr="00326CAE" w:rsidRDefault="00AF71B0" w:rsidP="009F14C0">
      <w:pPr>
        <w:spacing w:line="360" w:lineRule="auto"/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noProof/>
        </w:rPr>
        <w:pict>
          <v:line id="_x0000_s1042" style="position:absolute;left:0;text-align:left;z-index:251605504" from="372.75pt,22.15pt" to="420.75pt,22.15pt">
            <w10:wrap side="left"/>
          </v:line>
        </w:pict>
      </w:r>
      <w:r>
        <w:rPr>
          <w:noProof/>
        </w:rPr>
        <w:pict>
          <v:line id="_x0000_s1043" style="position:absolute;left:0;text-align:left;z-index:251604480" from="293.25pt,22.15pt" to="341.25pt,22.15pt">
            <w10:wrap side="left"/>
          </v:line>
        </w:pict>
      </w:r>
      <w:r>
        <w:rPr>
          <w:noProof/>
        </w:rPr>
        <w:pict>
          <v:line id="_x0000_s1044" style="position:absolute;left:0;text-align:left;z-index:251603456" from="195pt,22.15pt" to="243pt,22.15pt">
            <w10:wrap side="left"/>
          </v:line>
        </w:pict>
      </w:r>
      <w:r>
        <w:rPr>
          <w:noProof/>
        </w:rPr>
        <w:pict>
          <v:line id="_x0000_s1045" style="position:absolute;left:0;text-align:left;z-index:251606528" from="117pt,22.15pt" to="165pt,22.15pt">
            <w10:wrap side="left"/>
          </v:line>
        </w:pict>
      </w:r>
      <w:r>
        <w:rPr>
          <w:noProof/>
        </w:rPr>
        <w:pict>
          <v:line id="_x0000_s1046" style="position:absolute;left:0;text-align:left;z-index:251602432" from="18pt,22.15pt" to="66pt,22.15pt">
            <w10:wrap side="left"/>
          </v:line>
        </w:pic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>14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13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21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20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-  </w:t>
      </w:r>
      <w:r>
        <w:rPr>
          <w:rFonts w:ascii="Comic Sans MS" w:hAnsi="Comic Sans MS"/>
          <w:color w:val="000000"/>
          <w:sz w:val="32"/>
          <w:szCs w:val="32"/>
        </w:rPr>
        <w:tab/>
        <w:t>27</w:t>
      </w:r>
    </w:p>
    <w:p w:rsidR="00AF71B0" w:rsidRDefault="00AF71B0" w:rsidP="009F14C0">
      <w:pPr>
        <w:spacing w:line="360" w:lineRule="auto"/>
        <w:ind w:left="36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..….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  ……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..…..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 ……            ……</w:t>
      </w:r>
    </w:p>
    <w:p w:rsidR="00AF71B0" w:rsidRDefault="00AF71B0" w:rsidP="009F14C0">
      <w:pPr>
        <w:spacing w:line="360" w:lineRule="auto"/>
        <w:ind w:left="360"/>
        <w:rPr>
          <w:color w:val="000000"/>
          <w:sz w:val="32"/>
          <w:szCs w:val="32"/>
        </w:rPr>
      </w:pPr>
      <w:r>
        <w:rPr>
          <w:noProof/>
        </w:rPr>
        <w:pict>
          <v:roundrect id="_x0000_s1047" style="position:absolute;left:0;text-align:left;margin-left:5in;margin-top:17.8pt;width:1in;height:90pt;z-index:-251674112" arcsize="10923f"/>
        </w:pict>
      </w:r>
      <w:r>
        <w:rPr>
          <w:noProof/>
        </w:rPr>
        <w:pict>
          <v:roundrect id="_x0000_s1048" style="position:absolute;left:0;text-align:left;margin-left:279.75pt;margin-top:17.8pt;width:1in;height:90pt;z-index:-251675136" arcsize="10923f"/>
        </w:pict>
      </w:r>
      <w:r>
        <w:rPr>
          <w:noProof/>
        </w:rPr>
        <w:pict>
          <v:roundrect id="_x0000_s1049" style="position:absolute;left:0;text-align:left;margin-left:187.5pt;margin-top:17.8pt;width:1in;height:90pt;z-index:-251676160" arcsize="10923f"/>
        </w:pict>
      </w:r>
      <w:r>
        <w:rPr>
          <w:noProof/>
        </w:rPr>
        <w:pict>
          <v:roundrect id="_x0000_s1050" style="position:absolute;left:0;text-align:left;margin-left:108pt;margin-top:17.8pt;width:1in;height:90pt;z-index:-251677184" arcsize="10923f"/>
        </w:pict>
      </w:r>
      <w:r>
        <w:rPr>
          <w:noProof/>
        </w:rPr>
        <w:pict>
          <v:roundrect id="_x0000_s1051" style="position:absolute;left:0;text-align:left;margin-left:9pt;margin-top:17.8pt;width:1in;height:90pt;z-index:-251678208" arcsize="10923f"/>
        </w:pict>
      </w:r>
    </w:p>
    <w:p w:rsidR="00AF71B0" w:rsidRPr="00326CAE" w:rsidRDefault="00AF71B0" w:rsidP="009F14C0">
      <w:pPr>
        <w:ind w:left="360"/>
        <w:rPr>
          <w:rFonts w:ascii="Comic Sans MS" w:hAnsi="Comic Sans MS"/>
          <w:color w:val="000000"/>
          <w:sz w:val="32"/>
          <w:szCs w:val="32"/>
        </w:rPr>
      </w:pPr>
      <w:r w:rsidRPr="00326CAE"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51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59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57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54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53</w:t>
      </w:r>
    </w:p>
    <w:p w:rsidR="00AF71B0" w:rsidRPr="00326CAE" w:rsidRDefault="00AF71B0" w:rsidP="009F14C0">
      <w:pPr>
        <w:spacing w:line="360" w:lineRule="auto"/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noProof/>
        </w:rPr>
        <w:pict>
          <v:line id="_x0000_s1052" style="position:absolute;left:0;text-align:left;z-index:251636224" from="377.25pt,22.15pt" to="425.25pt,22.15pt">
            <w10:wrap side="left"/>
          </v:line>
        </w:pict>
      </w:r>
      <w:r>
        <w:rPr>
          <w:noProof/>
        </w:rPr>
        <w:pict>
          <v:line id="_x0000_s1053" style="position:absolute;left:0;text-align:left;z-index:251635200" from="291pt,22.15pt" to="339pt,22.15pt">
            <w10:wrap side="left"/>
          </v:line>
        </w:pict>
      </w:r>
      <w:r>
        <w:rPr>
          <w:noProof/>
        </w:rPr>
        <w:pict>
          <v:line id="_x0000_s1054" style="position:absolute;left:0;text-align:left;z-index:251634176" from="197.25pt,22.15pt" to="245.25pt,22.15pt">
            <w10:wrap side="left"/>
          </v:line>
        </w:pict>
      </w:r>
      <w:r>
        <w:rPr>
          <w:noProof/>
        </w:rPr>
        <w:pict>
          <v:line id="_x0000_s1055" style="position:absolute;left:0;text-align:left;z-index:251637248" from="117pt,22.15pt" to="165pt,22.15pt">
            <w10:wrap side="left"/>
          </v:line>
        </w:pict>
      </w:r>
      <w:r>
        <w:rPr>
          <w:noProof/>
        </w:rPr>
        <w:pict>
          <v:line id="_x0000_s1056" style="position:absolute;left:0;text-align:left;z-index:251633152" from="18pt,22.15pt" to="66pt,22.15pt">
            <w10:wrap side="left"/>
          </v:line>
        </w:pict>
      </w:r>
      <w:r>
        <w:rPr>
          <w:rFonts w:ascii="Comic Sans MS" w:hAnsi="Comic Sans MS"/>
          <w:color w:val="000000"/>
          <w:sz w:val="32"/>
          <w:szCs w:val="32"/>
        </w:rPr>
        <w:t>+</w:t>
      </w:r>
      <w:r>
        <w:rPr>
          <w:rFonts w:ascii="Comic Sans MS" w:hAnsi="Comic Sans MS"/>
          <w:color w:val="000000"/>
          <w:sz w:val="32"/>
          <w:szCs w:val="32"/>
        </w:rPr>
        <w:tab/>
        <w:t>37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>
        <w:rPr>
          <w:rFonts w:ascii="Comic Sans MS" w:hAnsi="Comic Sans MS"/>
          <w:color w:val="000000"/>
          <w:sz w:val="32"/>
          <w:szCs w:val="32"/>
        </w:rPr>
        <w:tab/>
        <w:t>30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+</w:t>
      </w:r>
      <w:r>
        <w:rPr>
          <w:rFonts w:ascii="Comic Sans MS" w:hAnsi="Comic Sans MS"/>
          <w:color w:val="000000"/>
          <w:sz w:val="32"/>
          <w:szCs w:val="32"/>
        </w:rPr>
        <w:tab/>
        <w:t>32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>
        <w:rPr>
          <w:rFonts w:ascii="Comic Sans MS" w:hAnsi="Comic Sans MS"/>
          <w:color w:val="000000"/>
          <w:sz w:val="32"/>
          <w:szCs w:val="32"/>
        </w:rPr>
        <w:tab/>
        <w:t>35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+ 30</w:t>
      </w:r>
    </w:p>
    <w:p w:rsidR="00AF71B0" w:rsidRDefault="00AF71B0" w:rsidP="009F14C0">
      <w:pPr>
        <w:spacing w:line="360" w:lineRule="auto"/>
        <w:ind w:left="36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</w:p>
    <w:p w:rsidR="00AF71B0" w:rsidRPr="007927F7" w:rsidRDefault="00AF71B0" w:rsidP="009F14C0">
      <w:pPr>
        <w:ind w:left="360"/>
        <w:rPr>
          <w:color w:val="000000"/>
          <w:sz w:val="32"/>
          <w:szCs w:val="32"/>
        </w:rPr>
      </w:pPr>
      <w:r>
        <w:rPr>
          <w:noProof/>
        </w:rPr>
        <w:pict>
          <v:roundrect id="_x0000_s1057" style="position:absolute;left:0;text-align:left;margin-left:359.25pt;margin-top:6.05pt;width:1in;height:90pt;z-index:-251694592" arcsize="10923f"/>
        </w:pict>
      </w:r>
      <w:r>
        <w:rPr>
          <w:noProof/>
        </w:rPr>
        <w:pict>
          <v:roundrect id="_x0000_s1058" style="position:absolute;left:0;text-align:left;margin-left:188.25pt;margin-top:6.05pt;width:1in;height:90pt;z-index:-251696640" arcsize="10923f"/>
        </w:pict>
      </w:r>
      <w:r>
        <w:rPr>
          <w:noProof/>
        </w:rPr>
        <w:pict>
          <v:roundrect id="_x0000_s1059" style="position:absolute;left:0;text-align:left;margin-left:279pt;margin-top:6.05pt;width:1in;height:90pt;z-index:-251695616" arcsize="10923f"/>
        </w:pict>
      </w:r>
      <w:r>
        <w:rPr>
          <w:noProof/>
        </w:rPr>
        <w:pict>
          <v:roundrect id="_x0000_s1060" style="position:absolute;left:0;text-align:left;margin-left:108pt;margin-top:6.05pt;width:1in;height:90pt;z-index:-251697664" arcsize="10923f"/>
        </w:pict>
      </w:r>
      <w:r>
        <w:rPr>
          <w:noProof/>
        </w:rPr>
        <w:pict>
          <v:roundrect id="_x0000_s1061" style="position:absolute;left:0;text-align:left;margin-left:9pt;margin-top:6.05pt;width:1in;height:90pt;z-index:-251698688" arcsize="10923f"/>
        </w:pict>
      </w:r>
    </w:p>
    <w:p w:rsidR="00AF71B0" w:rsidRPr="00326CAE" w:rsidRDefault="00AF71B0" w:rsidP="009F14C0">
      <w:pPr>
        <w:ind w:left="360"/>
        <w:rPr>
          <w:rFonts w:ascii="Comic Sans MS" w:hAnsi="Comic Sans MS"/>
          <w:color w:val="000000"/>
          <w:sz w:val="32"/>
          <w:szCs w:val="32"/>
        </w:rPr>
      </w:pPr>
      <w:r w:rsidRPr="00326CAE"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57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62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51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68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58</w:t>
      </w:r>
    </w:p>
    <w:p w:rsidR="00AF71B0" w:rsidRPr="00326CAE" w:rsidRDefault="00AF71B0" w:rsidP="009F14C0">
      <w:pPr>
        <w:spacing w:line="360" w:lineRule="auto"/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noProof/>
        </w:rPr>
        <w:pict>
          <v:line id="_x0000_s1062" style="position:absolute;left:0;text-align:left;z-index:251610624" from="370.5pt,22.15pt" to="418.5pt,22.15pt">
            <w10:wrap side="left"/>
          </v:line>
        </w:pict>
      </w:r>
      <w:r>
        <w:rPr>
          <w:noProof/>
        </w:rPr>
        <w:pict>
          <v:line id="_x0000_s1063" style="position:absolute;left:0;text-align:left;z-index:251609600" from="294pt,22.15pt" to="342pt,22.15pt">
            <w10:wrap side="left"/>
          </v:line>
        </w:pict>
      </w:r>
      <w:r>
        <w:rPr>
          <w:noProof/>
        </w:rPr>
        <w:pict>
          <v:line id="_x0000_s1064" style="position:absolute;left:0;text-align:left;z-index:251608576" from="201.75pt,22.15pt" to="249.75pt,22.15pt">
            <w10:wrap side="left"/>
          </v:line>
        </w:pict>
      </w:r>
      <w:r>
        <w:rPr>
          <w:noProof/>
        </w:rPr>
        <w:pict>
          <v:line id="_x0000_s1065" style="position:absolute;left:0;text-align:left;z-index:251611648" from="117pt,22.15pt" to="165pt,22.15pt">
            <w10:wrap side="left"/>
          </v:line>
        </w:pict>
      </w:r>
      <w:r>
        <w:rPr>
          <w:noProof/>
        </w:rPr>
        <w:pict>
          <v:line id="_x0000_s1066" style="position:absolute;left:0;text-align:left;z-index:251607552" from="18pt,22.15pt" to="66pt,22.15pt">
            <w10:wrap side="left"/>
          </v:line>
        </w:pic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>25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32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30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42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-  </w:t>
      </w:r>
      <w:r>
        <w:rPr>
          <w:rFonts w:ascii="Comic Sans MS" w:hAnsi="Comic Sans MS"/>
          <w:color w:val="000000"/>
          <w:sz w:val="32"/>
          <w:szCs w:val="32"/>
        </w:rPr>
        <w:tab/>
        <w:t>46</w:t>
      </w:r>
    </w:p>
    <w:p w:rsidR="00AF71B0" w:rsidRDefault="00AF71B0" w:rsidP="009F14C0">
      <w:pPr>
        <w:spacing w:line="360" w:lineRule="auto"/>
        <w:ind w:left="36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..….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  ……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..…..</w:t>
      </w:r>
      <w:r>
        <w:rPr>
          <w:color w:val="000000"/>
          <w:sz w:val="32"/>
          <w:szCs w:val="32"/>
        </w:rPr>
        <w:tab/>
        <w:t xml:space="preserve">       ……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……</w:t>
      </w:r>
    </w:p>
    <w:p w:rsidR="00AF71B0" w:rsidRDefault="00AF71B0" w:rsidP="009F14C0">
      <w:pPr>
        <w:spacing w:line="360" w:lineRule="auto"/>
        <w:ind w:left="360"/>
        <w:rPr>
          <w:color w:val="000000"/>
          <w:sz w:val="32"/>
          <w:szCs w:val="32"/>
        </w:rPr>
      </w:pPr>
      <w:r>
        <w:rPr>
          <w:noProof/>
        </w:rPr>
        <w:pict>
          <v:roundrect id="_x0000_s1067" style="position:absolute;left:0;text-align:left;margin-left:359.25pt;margin-top:17.8pt;width:1in;height:90pt;z-index:-251663872" arcsize="10923f"/>
        </w:pict>
      </w:r>
      <w:r>
        <w:rPr>
          <w:noProof/>
        </w:rPr>
        <w:pict>
          <v:roundrect id="_x0000_s1068" style="position:absolute;left:0;text-align:left;margin-left:279.75pt;margin-top:17.8pt;width:1in;height:90pt;z-index:-251664896" arcsize="10923f"/>
        </w:pict>
      </w:r>
      <w:r>
        <w:rPr>
          <w:noProof/>
        </w:rPr>
        <w:pict>
          <v:roundrect id="_x0000_s1069" style="position:absolute;left:0;text-align:left;margin-left:186.75pt;margin-top:17.8pt;width:1in;height:90pt;z-index:-251665920" arcsize="10923f"/>
        </w:pict>
      </w:r>
      <w:r>
        <w:rPr>
          <w:noProof/>
        </w:rPr>
        <w:pict>
          <v:roundrect id="_x0000_s1070" style="position:absolute;left:0;text-align:left;margin-left:108pt;margin-top:17.8pt;width:1in;height:90pt;z-index:-251666944" arcsize="10923f"/>
        </w:pict>
      </w:r>
      <w:r>
        <w:rPr>
          <w:noProof/>
        </w:rPr>
        <w:pict>
          <v:roundrect id="_x0000_s1071" style="position:absolute;left:0;text-align:left;margin-left:9pt;margin-top:17.8pt;width:1in;height:90pt;z-index:-251667968" arcsize="10923f"/>
        </w:pict>
      </w:r>
    </w:p>
    <w:p w:rsidR="00AF71B0" w:rsidRPr="00326CAE" w:rsidRDefault="00AF71B0" w:rsidP="009F14C0">
      <w:pPr>
        <w:ind w:left="360"/>
        <w:rPr>
          <w:rFonts w:ascii="Comic Sans MS" w:hAnsi="Comic Sans MS"/>
          <w:color w:val="000000"/>
          <w:sz w:val="32"/>
          <w:szCs w:val="32"/>
        </w:rPr>
      </w:pPr>
      <w:r w:rsidRPr="00326CAE"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53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50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57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52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54</w:t>
      </w:r>
    </w:p>
    <w:p w:rsidR="00AF71B0" w:rsidRPr="00326CAE" w:rsidRDefault="00AF71B0" w:rsidP="009F14C0">
      <w:pPr>
        <w:spacing w:line="360" w:lineRule="auto"/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noProof/>
        </w:rPr>
        <w:pict>
          <v:line id="_x0000_s1072" style="position:absolute;left:0;text-align:left;z-index:251646464" from="372pt,22.15pt" to="420pt,22.15pt">
            <w10:wrap side="left"/>
          </v:line>
        </w:pict>
      </w:r>
      <w:r>
        <w:rPr>
          <w:noProof/>
        </w:rPr>
        <w:pict>
          <v:line id="_x0000_s1073" style="position:absolute;left:0;text-align:left;z-index:251645440" from="292.5pt,22.15pt" to="340.5pt,22.15pt">
            <w10:wrap side="left"/>
          </v:line>
        </w:pict>
      </w:r>
      <w:r>
        <w:rPr>
          <w:noProof/>
        </w:rPr>
        <w:pict>
          <v:line id="_x0000_s1074" style="position:absolute;left:0;text-align:left;z-index:251644416" from="198pt,22.15pt" to="246pt,22.15pt">
            <w10:wrap side="left"/>
          </v:line>
        </w:pict>
      </w:r>
      <w:r>
        <w:rPr>
          <w:noProof/>
        </w:rPr>
        <w:pict>
          <v:line id="_x0000_s1075" style="position:absolute;left:0;text-align:left;z-index:251647488" from="117pt,22.15pt" to="165pt,22.15pt">
            <w10:wrap side="left"/>
          </v:line>
        </w:pict>
      </w:r>
      <w:r>
        <w:rPr>
          <w:noProof/>
        </w:rPr>
        <w:pict>
          <v:line id="_x0000_s1076" style="position:absolute;left:0;text-align:left;z-index:251643392" from="18pt,22.15pt" to="66pt,22.15pt">
            <w10:wrap side="left"/>
          </v:line>
        </w:pict>
      </w:r>
      <w:r>
        <w:rPr>
          <w:rFonts w:ascii="Comic Sans MS" w:hAnsi="Comic Sans MS"/>
          <w:color w:val="000000"/>
          <w:sz w:val="32"/>
          <w:szCs w:val="32"/>
        </w:rPr>
        <w:t>+</w:t>
      </w:r>
      <w:r>
        <w:rPr>
          <w:rFonts w:ascii="Comic Sans MS" w:hAnsi="Comic Sans MS"/>
          <w:color w:val="000000"/>
          <w:sz w:val="32"/>
          <w:szCs w:val="32"/>
        </w:rPr>
        <w:tab/>
        <w:t>44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>
        <w:rPr>
          <w:rFonts w:ascii="Comic Sans MS" w:hAnsi="Comic Sans MS"/>
          <w:color w:val="000000"/>
          <w:sz w:val="32"/>
          <w:szCs w:val="32"/>
        </w:rPr>
        <w:tab/>
        <w:t>49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+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42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>
        <w:rPr>
          <w:rFonts w:ascii="Comic Sans MS" w:hAnsi="Comic Sans MS"/>
          <w:color w:val="000000"/>
          <w:sz w:val="32"/>
          <w:szCs w:val="32"/>
        </w:rPr>
        <w:tab/>
        <w:t>45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+  40</w:t>
      </w:r>
    </w:p>
    <w:p w:rsidR="00AF71B0" w:rsidRDefault="00AF71B0" w:rsidP="009F14C0">
      <w:pPr>
        <w:spacing w:line="360" w:lineRule="auto"/>
        <w:ind w:left="36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</w:p>
    <w:p w:rsidR="00AF71B0" w:rsidRDefault="00AF71B0" w:rsidP="009F14C0">
      <w:pPr>
        <w:spacing w:line="360" w:lineRule="auto"/>
        <w:ind w:left="360"/>
        <w:rPr>
          <w:color w:val="000000"/>
          <w:sz w:val="32"/>
          <w:szCs w:val="32"/>
        </w:rPr>
      </w:pPr>
    </w:p>
    <w:p w:rsidR="00AF71B0" w:rsidRDefault="00AF71B0" w:rsidP="0064183F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Aşağıdaki toplama  ve çıkarma işlemlerini yapalım.</w:t>
      </w:r>
    </w:p>
    <w:p w:rsidR="00AF71B0" w:rsidRDefault="00AF71B0" w:rsidP="0064183F">
      <w:pPr>
        <w:rPr>
          <w:rFonts w:ascii="Hand writing Mutlu" w:hAnsi="Hand writing Mutlu"/>
          <w:sz w:val="32"/>
          <w:szCs w:val="32"/>
        </w:rPr>
      </w:pPr>
    </w:p>
    <w:p w:rsidR="00AF71B0" w:rsidRPr="000D3440" w:rsidRDefault="00AF71B0" w:rsidP="0064183F">
      <w:pPr>
        <w:spacing w:line="360" w:lineRule="auto"/>
        <w:ind w:left="360"/>
        <w:rPr>
          <w:color w:val="000000"/>
          <w:sz w:val="16"/>
          <w:szCs w:val="16"/>
        </w:rPr>
      </w:pPr>
      <w:r>
        <w:rPr>
          <w:noProof/>
        </w:rPr>
        <w:pict>
          <v:roundrect id="_x0000_s1077" style="position:absolute;left:0;text-align:left;margin-left:348pt;margin-top:1.45pt;width:1in;height:90pt;z-index:-251643392" arcsize="10923f"/>
        </w:pict>
      </w:r>
      <w:r>
        <w:rPr>
          <w:noProof/>
        </w:rPr>
        <w:pict>
          <v:roundrect id="_x0000_s1078" style="position:absolute;left:0;text-align:left;margin-left:267pt;margin-top:1.45pt;width:1in;height:90pt;z-index:-251644416" arcsize="10923f"/>
        </w:pict>
      </w:r>
      <w:r>
        <w:rPr>
          <w:noProof/>
        </w:rPr>
        <w:pict>
          <v:roundrect id="_x0000_s1079" style="position:absolute;left:0;text-align:left;margin-left:187.5pt;margin-top:1.45pt;width:1in;height:90pt;z-index:-251645440" arcsize="10923f"/>
        </w:pict>
      </w:r>
      <w:r>
        <w:rPr>
          <w:noProof/>
        </w:rPr>
        <w:pict>
          <v:roundrect id="_x0000_s1080" style="position:absolute;left:0;text-align:left;margin-left:108pt;margin-top:1.45pt;width:1in;height:90pt;z-index:-251646464" arcsize="10923f"/>
        </w:pict>
      </w:r>
      <w:r>
        <w:rPr>
          <w:noProof/>
        </w:rPr>
        <w:pict>
          <v:roundrect id="_x0000_s1081" style="position:absolute;left:0;text-align:left;margin-left:9pt;margin-top:1.45pt;width:1in;height:90pt;z-index:-251647488" arcsize="10923f"/>
        </w:pict>
      </w:r>
    </w:p>
    <w:p w:rsidR="00AF71B0" w:rsidRPr="00326CAE" w:rsidRDefault="00AF71B0" w:rsidP="0064183F">
      <w:pPr>
        <w:ind w:left="360"/>
        <w:rPr>
          <w:rFonts w:ascii="Comic Sans MS" w:hAnsi="Comic Sans MS"/>
          <w:color w:val="000000"/>
          <w:sz w:val="32"/>
          <w:szCs w:val="32"/>
        </w:rPr>
      </w:pPr>
      <w:r w:rsidRPr="00326CAE"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75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73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78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77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85</w:t>
      </w:r>
    </w:p>
    <w:p w:rsidR="00AF71B0" w:rsidRPr="00326CAE" w:rsidRDefault="00AF71B0" w:rsidP="0064183F">
      <w:pPr>
        <w:spacing w:line="360" w:lineRule="auto"/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noProof/>
        </w:rPr>
        <w:pict>
          <v:line id="_x0000_s1082" style="position:absolute;left:0;text-align:left;z-index:251656704" from="366pt,22.15pt" to="414pt,22.15pt">
            <w10:wrap side="left"/>
          </v:line>
        </w:pict>
      </w:r>
      <w:r>
        <w:rPr>
          <w:noProof/>
        </w:rPr>
        <w:pict>
          <v:line id="_x0000_s1083" style="position:absolute;left:0;text-align:left;z-index:251655680" from="280.5pt,22.15pt" to="328.5pt,22.15pt">
            <w10:wrap side="left"/>
          </v:line>
        </w:pict>
      </w:r>
      <w:r>
        <w:rPr>
          <w:noProof/>
        </w:rPr>
        <w:pict>
          <v:line id="_x0000_s1084" style="position:absolute;left:0;text-align:left;z-index:251654656" from="193.5pt,22.15pt" to="241.5pt,22.15pt">
            <w10:wrap side="left"/>
          </v:line>
        </w:pict>
      </w:r>
      <w:r>
        <w:rPr>
          <w:noProof/>
        </w:rPr>
        <w:pict>
          <v:line id="_x0000_s1085" style="position:absolute;left:0;text-align:left;z-index:251657728" from="117pt,22.15pt" to="165pt,22.15pt">
            <w10:wrap side="left"/>
          </v:line>
        </w:pict>
      </w:r>
      <w:r>
        <w:rPr>
          <w:noProof/>
        </w:rPr>
        <w:pict>
          <v:line id="_x0000_s1086" style="position:absolute;left:0;text-align:left;z-index:251653632" from="18pt,22.15pt" to="66pt,22.15pt">
            <w10:wrap side="left"/>
          </v:line>
        </w:pic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>13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11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25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 -   20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  </w:t>
      </w:r>
      <w:r>
        <w:rPr>
          <w:rFonts w:ascii="Comic Sans MS" w:hAnsi="Comic Sans MS"/>
          <w:color w:val="000000"/>
          <w:sz w:val="32"/>
          <w:szCs w:val="32"/>
        </w:rPr>
        <w:tab/>
        <w:t>24</w:t>
      </w:r>
    </w:p>
    <w:p w:rsidR="00AF71B0" w:rsidRDefault="00AF71B0" w:rsidP="0064183F">
      <w:pPr>
        <w:spacing w:line="480" w:lineRule="auto"/>
        <w:ind w:left="36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..….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  ……</w:t>
      </w:r>
      <w:r>
        <w:rPr>
          <w:color w:val="000000"/>
          <w:sz w:val="32"/>
          <w:szCs w:val="32"/>
        </w:rPr>
        <w:tab/>
        <w:t xml:space="preserve">           ..…..           ……           ……</w:t>
      </w:r>
    </w:p>
    <w:p w:rsidR="00AF71B0" w:rsidRPr="000D3440" w:rsidRDefault="00AF71B0" w:rsidP="0064183F">
      <w:pPr>
        <w:spacing w:line="360" w:lineRule="auto"/>
        <w:ind w:left="360"/>
        <w:rPr>
          <w:color w:val="000000"/>
          <w:sz w:val="16"/>
          <w:szCs w:val="16"/>
        </w:rPr>
      </w:pPr>
      <w:r>
        <w:rPr>
          <w:noProof/>
        </w:rPr>
        <w:pict>
          <v:roundrect id="_x0000_s1087" style="position:absolute;left:0;text-align:left;margin-left:348pt;margin-top:4.8pt;width:1in;height:90pt;z-index:-251622912" arcsize="10923f"/>
        </w:pict>
      </w:r>
      <w:r>
        <w:rPr>
          <w:noProof/>
        </w:rPr>
        <w:pict>
          <v:roundrect id="_x0000_s1088" style="position:absolute;left:0;text-align:left;margin-left:267pt;margin-top:4.8pt;width:1in;height:90pt;z-index:-251623936" arcsize="10923f"/>
        </w:pict>
      </w:r>
      <w:r>
        <w:rPr>
          <w:noProof/>
        </w:rPr>
        <w:pict>
          <v:roundrect id="_x0000_s1089" style="position:absolute;left:0;text-align:left;margin-left:187.5pt;margin-top:4.8pt;width:1in;height:90pt;z-index:-251624960" arcsize="10923f"/>
        </w:pict>
      </w:r>
      <w:r>
        <w:rPr>
          <w:noProof/>
        </w:rPr>
        <w:pict>
          <v:roundrect id="_x0000_s1090" style="position:absolute;left:0;text-align:left;margin-left:9pt;margin-top:4.8pt;width:1in;height:90pt;z-index:-251627008" arcsize="10923f"/>
        </w:pict>
      </w:r>
      <w:r>
        <w:rPr>
          <w:noProof/>
        </w:rPr>
        <w:pict>
          <v:roundrect id="_x0000_s1091" style="position:absolute;left:0;text-align:left;margin-left:108pt;margin-top:4.8pt;width:1in;height:90pt;z-index:-251625984" arcsize="10923f"/>
        </w:pict>
      </w:r>
    </w:p>
    <w:p w:rsidR="00AF71B0" w:rsidRPr="00326CAE" w:rsidRDefault="00AF71B0" w:rsidP="0064183F">
      <w:pPr>
        <w:ind w:left="360"/>
        <w:rPr>
          <w:rFonts w:ascii="Comic Sans MS" w:hAnsi="Comic Sans MS"/>
          <w:color w:val="000000"/>
          <w:sz w:val="32"/>
          <w:szCs w:val="32"/>
        </w:rPr>
      </w:pPr>
      <w:r w:rsidRPr="00326CAE"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63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60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67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62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64</w:t>
      </w:r>
    </w:p>
    <w:p w:rsidR="00AF71B0" w:rsidRPr="00326CAE" w:rsidRDefault="00AF71B0" w:rsidP="0064183F">
      <w:pPr>
        <w:spacing w:line="360" w:lineRule="auto"/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noProof/>
        </w:rPr>
        <w:pict>
          <v:line id="_x0000_s1092" style="position:absolute;left:0;text-align:left;z-index:251687424" from="366pt,22.15pt" to="414pt,22.15pt">
            <w10:wrap side="left"/>
          </v:line>
        </w:pict>
      </w:r>
      <w:r>
        <w:rPr>
          <w:noProof/>
        </w:rPr>
        <w:pict>
          <v:line id="_x0000_s1093" style="position:absolute;left:0;text-align:left;z-index:251686400" from="280.5pt,22.15pt" to="328.5pt,22.15pt">
            <w10:wrap side="left"/>
          </v:line>
        </w:pict>
      </w:r>
      <w:r>
        <w:rPr>
          <w:noProof/>
        </w:rPr>
        <w:pict>
          <v:line id="_x0000_s1094" style="position:absolute;left:0;text-align:left;z-index:251685376" from="194.25pt,22.15pt" to="242.25pt,22.15pt">
            <w10:wrap side="left"/>
          </v:line>
        </w:pict>
      </w:r>
      <w:r>
        <w:rPr>
          <w:noProof/>
        </w:rPr>
        <w:pict>
          <v:line id="_x0000_s1095" style="position:absolute;left:0;text-align:left;z-index:251688448" from="117pt,22.15pt" to="165pt,22.15pt">
            <w10:wrap side="left"/>
          </v:line>
        </w:pict>
      </w:r>
      <w:r>
        <w:rPr>
          <w:noProof/>
        </w:rPr>
        <w:pict>
          <v:line id="_x0000_s1096" style="position:absolute;left:0;text-align:left;z-index:251684352" from="18pt,22.15pt" to="66pt,22.15pt">
            <w10:wrap side="left"/>
          </v:line>
        </w:pict>
      </w:r>
      <w:r>
        <w:rPr>
          <w:rFonts w:ascii="Comic Sans MS" w:hAnsi="Comic Sans MS"/>
          <w:color w:val="000000"/>
          <w:sz w:val="32"/>
          <w:szCs w:val="32"/>
        </w:rPr>
        <w:t>+</w:t>
      </w:r>
      <w:r>
        <w:rPr>
          <w:rFonts w:ascii="Comic Sans MS" w:hAnsi="Comic Sans MS"/>
          <w:color w:val="000000"/>
          <w:sz w:val="32"/>
          <w:szCs w:val="32"/>
        </w:rPr>
        <w:tab/>
        <w:t>14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>
        <w:rPr>
          <w:rFonts w:ascii="Comic Sans MS" w:hAnsi="Comic Sans MS"/>
          <w:color w:val="000000"/>
          <w:sz w:val="32"/>
          <w:szCs w:val="32"/>
        </w:rPr>
        <w:tab/>
        <w:t>19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+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12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>+   25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+  </w:t>
      </w:r>
      <w:r>
        <w:rPr>
          <w:rFonts w:ascii="Comic Sans MS" w:hAnsi="Comic Sans MS"/>
          <w:color w:val="000000"/>
          <w:sz w:val="32"/>
          <w:szCs w:val="32"/>
        </w:rPr>
        <w:tab/>
        <w:t>20</w:t>
      </w:r>
    </w:p>
    <w:p w:rsidR="00AF71B0" w:rsidRDefault="00AF71B0" w:rsidP="0064183F">
      <w:pPr>
        <w:spacing w:line="480" w:lineRule="auto"/>
        <w:ind w:left="36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</w:p>
    <w:p w:rsidR="00AF71B0" w:rsidRPr="00E517E9" w:rsidRDefault="00AF71B0" w:rsidP="0064183F">
      <w:pPr>
        <w:ind w:firstLine="708"/>
        <w:rPr>
          <w:rFonts w:ascii="Comic Sans MS" w:hAnsi="Comic Sans MS"/>
          <w:sz w:val="32"/>
          <w:szCs w:val="32"/>
        </w:rPr>
      </w:pPr>
      <w:r>
        <w:rPr>
          <w:noProof/>
        </w:rPr>
        <w:pict>
          <v:roundrect id="_x0000_s1097" style="position:absolute;left:0;text-align:left;margin-left:348pt;margin-top:6.4pt;width:1in;height:90pt;z-index:-251638272" arcsize="10923f"/>
        </w:pict>
      </w:r>
      <w:r>
        <w:rPr>
          <w:noProof/>
        </w:rPr>
        <w:pict>
          <v:roundrect id="_x0000_s1098" style="position:absolute;left:0;text-align:left;margin-left:267.75pt;margin-top:6.4pt;width:1in;height:90pt;z-index:-251639296" arcsize="10923f"/>
        </w:pict>
      </w:r>
      <w:r>
        <w:rPr>
          <w:noProof/>
        </w:rPr>
        <w:pict>
          <v:roundrect id="_x0000_s1099" style="position:absolute;left:0;text-align:left;margin-left:186pt;margin-top:6.4pt;width:1in;height:90pt;z-index:-251640320" arcsize="10923f"/>
        </w:pict>
      </w:r>
      <w:r>
        <w:rPr>
          <w:noProof/>
        </w:rPr>
        <w:pict>
          <v:roundrect id="_x0000_s1100" style="position:absolute;left:0;text-align:left;margin-left:9pt;margin-top:6.4pt;width:1in;height:90pt;z-index:-251642368" arcsize="10923f"/>
        </w:pict>
      </w:r>
      <w:r>
        <w:rPr>
          <w:noProof/>
        </w:rPr>
        <w:pict>
          <v:roundrect id="_x0000_s1101" style="position:absolute;left:0;text-align:left;margin-left:108pt;margin-top:6.4pt;width:1in;height:90pt;z-index:-251641344" arcsize="10923f"/>
        </w:pict>
      </w:r>
    </w:p>
    <w:p w:rsidR="00AF71B0" w:rsidRPr="00326CAE" w:rsidRDefault="00AF71B0" w:rsidP="0064183F">
      <w:pPr>
        <w:ind w:left="360"/>
        <w:rPr>
          <w:rFonts w:ascii="Comic Sans MS" w:hAnsi="Comic Sans MS"/>
          <w:color w:val="000000"/>
          <w:sz w:val="32"/>
          <w:szCs w:val="32"/>
        </w:rPr>
      </w:pPr>
      <w:r w:rsidRPr="00326CAE"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84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87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   82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79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94</w:t>
      </w:r>
    </w:p>
    <w:p w:rsidR="00AF71B0" w:rsidRPr="00326CAE" w:rsidRDefault="00AF71B0" w:rsidP="0064183F">
      <w:pPr>
        <w:spacing w:line="360" w:lineRule="auto"/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noProof/>
        </w:rPr>
        <w:pict>
          <v:line id="_x0000_s1102" style="position:absolute;left:0;text-align:left;z-index:251661824" from="357pt,22.15pt" to="405pt,22.15pt">
            <w10:wrap side="left"/>
          </v:line>
        </w:pict>
      </w:r>
      <w:r>
        <w:rPr>
          <w:noProof/>
        </w:rPr>
        <w:pict>
          <v:line id="_x0000_s1103" style="position:absolute;left:0;text-align:left;z-index:251660800" from="278.25pt,22.15pt" to="326.25pt,22.15pt">
            <w10:wrap side="left"/>
          </v:line>
        </w:pict>
      </w:r>
      <w:r>
        <w:rPr>
          <w:noProof/>
        </w:rPr>
        <w:pict>
          <v:line id="_x0000_s1104" style="position:absolute;left:0;text-align:left;z-index:251659776" from="195pt,22.15pt" to="243pt,22.15pt">
            <w10:wrap side="left"/>
          </v:line>
        </w:pict>
      </w:r>
      <w:r>
        <w:rPr>
          <w:noProof/>
        </w:rPr>
        <w:pict>
          <v:line id="_x0000_s1105" style="position:absolute;left:0;text-align:left;z-index:251662848" from="117pt,22.15pt" to="165pt,22.15pt">
            <w10:wrap side="left"/>
          </v:line>
        </w:pict>
      </w:r>
      <w:r>
        <w:rPr>
          <w:noProof/>
        </w:rPr>
        <w:pict>
          <v:line id="_x0000_s1106" style="position:absolute;left:0;text-align:left;z-index:251658752" from="18pt,22.15pt" to="66pt,22.15pt">
            <w10:wrap side="left"/>
          </v:line>
        </w:pic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>23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32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31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37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>-    41</w:t>
      </w:r>
    </w:p>
    <w:p w:rsidR="00AF71B0" w:rsidRDefault="00AF71B0" w:rsidP="0064183F">
      <w:pPr>
        <w:spacing w:line="480" w:lineRule="auto"/>
        <w:ind w:left="36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..….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  ……          ..…..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……             ……</w:t>
      </w:r>
    </w:p>
    <w:p w:rsidR="00AF71B0" w:rsidRPr="000D3440" w:rsidRDefault="00AF71B0" w:rsidP="0064183F">
      <w:pPr>
        <w:spacing w:line="360" w:lineRule="auto"/>
        <w:ind w:left="360"/>
        <w:rPr>
          <w:color w:val="000000"/>
          <w:sz w:val="16"/>
          <w:szCs w:val="16"/>
        </w:rPr>
      </w:pPr>
      <w:r>
        <w:rPr>
          <w:noProof/>
        </w:rPr>
        <w:pict>
          <v:roundrect id="_x0000_s1107" style="position:absolute;left:0;text-align:left;margin-left:269.25pt;margin-top:2.2pt;width:1in;height:90pt;z-index:-251613696" arcsize="10923f"/>
        </w:pict>
      </w:r>
      <w:r>
        <w:rPr>
          <w:noProof/>
        </w:rPr>
        <w:pict>
          <v:roundrect id="_x0000_s1108" style="position:absolute;left:0;text-align:left;margin-left:351.75pt;margin-top:2.2pt;width:1in;height:90pt;z-index:-251612672" arcsize="10923f"/>
        </w:pict>
      </w:r>
      <w:r>
        <w:rPr>
          <w:noProof/>
        </w:rPr>
        <w:pict>
          <v:roundrect id="_x0000_s1109" style="position:absolute;left:0;text-align:left;margin-left:187.5pt;margin-top:2.2pt;width:1in;height:90pt;z-index:-251614720" arcsize="10923f"/>
        </w:pict>
      </w:r>
      <w:r>
        <w:rPr>
          <w:noProof/>
        </w:rPr>
        <w:pict>
          <v:roundrect id="_x0000_s1110" style="position:absolute;left:0;text-align:left;margin-left:108pt;margin-top:2.2pt;width:1in;height:90pt;z-index:-251615744" arcsize="10923f"/>
        </w:pict>
      </w:r>
      <w:r>
        <w:rPr>
          <w:noProof/>
        </w:rPr>
        <w:pict>
          <v:roundrect id="_x0000_s1111" style="position:absolute;left:0;text-align:left;margin-left:9pt;margin-top:2.2pt;width:1in;height:90pt;z-index:-251616768" arcsize="10923f"/>
        </w:pict>
      </w:r>
    </w:p>
    <w:p w:rsidR="00AF71B0" w:rsidRPr="00326CAE" w:rsidRDefault="00AF71B0" w:rsidP="0064183F">
      <w:pPr>
        <w:ind w:left="360"/>
        <w:rPr>
          <w:rFonts w:ascii="Comic Sans MS" w:hAnsi="Comic Sans MS"/>
          <w:color w:val="000000"/>
          <w:sz w:val="32"/>
          <w:szCs w:val="32"/>
        </w:rPr>
      </w:pPr>
      <w:r w:rsidRPr="00326CAE"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63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60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   67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62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64</w:t>
      </w:r>
    </w:p>
    <w:p w:rsidR="00AF71B0" w:rsidRPr="00326CAE" w:rsidRDefault="00AF71B0" w:rsidP="0064183F">
      <w:pPr>
        <w:spacing w:line="360" w:lineRule="auto"/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noProof/>
        </w:rPr>
        <w:pict>
          <v:line id="_x0000_s1112" style="position:absolute;left:0;text-align:left;z-index:251697664" from="354.75pt,22.15pt" to="402.75pt,22.15pt">
            <w10:wrap side="left"/>
          </v:line>
        </w:pict>
      </w:r>
      <w:r>
        <w:rPr>
          <w:noProof/>
        </w:rPr>
        <w:pict>
          <v:line id="_x0000_s1113" style="position:absolute;left:0;text-align:left;z-index:251696640" from="278.25pt,22.15pt" to="326.25pt,22.15pt">
            <w10:wrap side="left"/>
          </v:line>
        </w:pict>
      </w:r>
      <w:r>
        <w:rPr>
          <w:noProof/>
        </w:rPr>
        <w:pict>
          <v:line id="_x0000_s1114" style="position:absolute;left:0;text-align:left;z-index:251695616" from="197.25pt,22.15pt" to="245.25pt,22.15pt">
            <w10:wrap side="left"/>
          </v:line>
        </w:pict>
      </w:r>
      <w:r>
        <w:rPr>
          <w:noProof/>
        </w:rPr>
        <w:pict>
          <v:line id="_x0000_s1115" style="position:absolute;left:0;text-align:left;z-index:251698688" from="117pt,22.15pt" to="165pt,22.15pt">
            <w10:wrap side="left"/>
          </v:line>
        </w:pict>
      </w:r>
      <w:r>
        <w:rPr>
          <w:noProof/>
        </w:rPr>
        <w:pict>
          <v:line id="_x0000_s1116" style="position:absolute;left:0;text-align:left;z-index:251694592" from="18pt,22.15pt" to="66pt,22.15pt">
            <w10:wrap side="left"/>
          </v:line>
        </w:pict>
      </w:r>
      <w:r>
        <w:rPr>
          <w:rFonts w:ascii="Comic Sans MS" w:hAnsi="Comic Sans MS"/>
          <w:color w:val="000000"/>
          <w:sz w:val="32"/>
          <w:szCs w:val="32"/>
        </w:rPr>
        <w:t>+</w:t>
      </w:r>
      <w:r>
        <w:rPr>
          <w:rFonts w:ascii="Comic Sans MS" w:hAnsi="Comic Sans MS"/>
          <w:color w:val="000000"/>
          <w:sz w:val="32"/>
          <w:szCs w:val="32"/>
        </w:rPr>
        <w:tab/>
        <w:t>34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>
        <w:rPr>
          <w:rFonts w:ascii="Comic Sans MS" w:hAnsi="Comic Sans MS"/>
          <w:color w:val="000000"/>
          <w:sz w:val="32"/>
          <w:szCs w:val="32"/>
        </w:rPr>
        <w:tab/>
        <w:t>39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+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22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 +  25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+  20</w:t>
      </w:r>
    </w:p>
    <w:p w:rsidR="00AF71B0" w:rsidRDefault="00AF71B0" w:rsidP="0064183F">
      <w:pPr>
        <w:spacing w:line="480" w:lineRule="auto"/>
        <w:ind w:left="36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….</w:t>
      </w:r>
      <w:r>
        <w:rPr>
          <w:color w:val="000000"/>
          <w:sz w:val="32"/>
          <w:szCs w:val="32"/>
        </w:rPr>
        <w:tab/>
        <w:t xml:space="preserve">     ….</w:t>
      </w:r>
    </w:p>
    <w:p w:rsidR="00AF71B0" w:rsidRPr="00E517E9" w:rsidRDefault="00AF71B0" w:rsidP="0064183F">
      <w:pPr>
        <w:ind w:firstLine="708"/>
        <w:rPr>
          <w:rFonts w:ascii="Comic Sans MS" w:hAnsi="Comic Sans MS"/>
          <w:sz w:val="32"/>
          <w:szCs w:val="32"/>
        </w:rPr>
      </w:pPr>
      <w:r>
        <w:rPr>
          <w:noProof/>
        </w:rPr>
        <w:pict>
          <v:roundrect id="_x0000_s1117" style="position:absolute;left:0;text-align:left;margin-left:354pt;margin-top:6.4pt;width:1in;height:90pt;z-index:-251602432" arcsize="10923f"/>
        </w:pict>
      </w:r>
      <w:r>
        <w:rPr>
          <w:noProof/>
        </w:rPr>
        <w:pict>
          <v:roundrect id="_x0000_s1118" style="position:absolute;left:0;text-align:left;margin-left:272.25pt;margin-top:6.4pt;width:1in;height:90pt;z-index:-251603456" arcsize="10923f"/>
        </w:pict>
      </w:r>
      <w:r>
        <w:rPr>
          <w:noProof/>
        </w:rPr>
        <w:pict>
          <v:roundrect id="_x0000_s1119" style="position:absolute;left:0;text-align:left;margin-left:189.75pt;margin-top:8.2pt;width:1in;height:90pt;z-index:-251604480" arcsize="10923f"/>
        </w:pict>
      </w:r>
      <w:r>
        <w:rPr>
          <w:noProof/>
        </w:rPr>
        <w:pict>
          <v:roundrect id="_x0000_s1120" style="position:absolute;left:0;text-align:left;margin-left:9pt;margin-top:6.4pt;width:1in;height:90pt;z-index:-251606528" arcsize="10923f"/>
        </w:pict>
      </w:r>
      <w:r>
        <w:rPr>
          <w:noProof/>
        </w:rPr>
        <w:pict>
          <v:roundrect id="_x0000_s1121" style="position:absolute;left:0;text-align:left;margin-left:108pt;margin-top:6.4pt;width:1in;height:90pt;z-index:-251605504" arcsize="10923f"/>
        </w:pict>
      </w:r>
    </w:p>
    <w:p w:rsidR="00AF71B0" w:rsidRPr="00326CAE" w:rsidRDefault="00AF71B0" w:rsidP="0064183F">
      <w:pPr>
        <w:ind w:left="360"/>
        <w:rPr>
          <w:rFonts w:ascii="Comic Sans MS" w:hAnsi="Comic Sans MS"/>
          <w:color w:val="000000"/>
          <w:sz w:val="32"/>
          <w:szCs w:val="32"/>
        </w:rPr>
      </w:pPr>
      <w:r w:rsidRPr="00326CAE"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94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97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89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72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96</w:t>
      </w:r>
    </w:p>
    <w:p w:rsidR="00AF71B0" w:rsidRPr="00326CAE" w:rsidRDefault="00AF71B0" w:rsidP="0064183F">
      <w:pPr>
        <w:spacing w:line="360" w:lineRule="auto"/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noProof/>
        </w:rPr>
        <w:pict>
          <v:line id="_x0000_s1122" style="position:absolute;left:0;text-align:left;z-index:251707904" from="365.25pt,22.15pt" to="413.25pt,22.15pt">
            <w10:wrap side="left"/>
          </v:line>
        </w:pict>
      </w:r>
      <w:r>
        <w:rPr>
          <w:noProof/>
        </w:rPr>
        <w:pict>
          <v:line id="_x0000_s1123" style="position:absolute;left:0;text-align:left;z-index:251706880" from="281.25pt,22.15pt" to="329.25pt,22.15pt">
            <w10:wrap side="left"/>
          </v:line>
        </w:pict>
      </w:r>
      <w:r>
        <w:rPr>
          <w:noProof/>
        </w:rPr>
        <w:pict>
          <v:line id="_x0000_s1124" style="position:absolute;left:0;text-align:left;z-index:251705856" from="195.75pt,22.15pt" to="243.75pt,22.15pt">
            <w10:wrap side="left"/>
          </v:line>
        </w:pict>
      </w:r>
      <w:r>
        <w:rPr>
          <w:noProof/>
        </w:rPr>
        <w:pict>
          <v:line id="_x0000_s1125" style="position:absolute;left:0;text-align:left;z-index:251708928" from="117pt,22.15pt" to="165pt,22.15pt">
            <w10:wrap side="left"/>
          </v:line>
        </w:pict>
      </w:r>
      <w:r>
        <w:rPr>
          <w:noProof/>
        </w:rPr>
        <w:pict>
          <v:line id="_x0000_s1126" style="position:absolute;left:0;text-align:left;z-index:251704832" from="18pt,22.15pt" to="66pt,22.15pt">
            <w10:wrap side="left"/>
          </v:line>
        </w:pic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>44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52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67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  -  70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  </w:t>
      </w:r>
      <w:r>
        <w:rPr>
          <w:rFonts w:ascii="Comic Sans MS" w:hAnsi="Comic Sans MS"/>
          <w:color w:val="000000"/>
          <w:sz w:val="32"/>
          <w:szCs w:val="32"/>
        </w:rPr>
        <w:tab/>
        <w:t>86</w:t>
      </w:r>
    </w:p>
    <w:p w:rsidR="00AF71B0" w:rsidRDefault="00AF71B0" w:rsidP="0064183F">
      <w:pPr>
        <w:spacing w:line="480" w:lineRule="auto"/>
        <w:ind w:left="360"/>
        <w:rPr>
          <w:color w:val="000000"/>
          <w:sz w:val="32"/>
          <w:szCs w:val="32"/>
        </w:rPr>
      </w:pPr>
      <w:r>
        <w:rPr>
          <w:noProof/>
        </w:rPr>
        <w:pict>
          <v:roundrect id="_x0000_s1127" style="position:absolute;left:0;text-align:left;margin-left:354pt;margin-top:21.4pt;width:1in;height:90pt;z-index:-251633152" arcsize="10923f"/>
        </w:pict>
      </w:r>
      <w:r>
        <w:rPr>
          <w:noProof/>
        </w:rPr>
        <w:pict>
          <v:roundrect id="_x0000_s1128" style="position:absolute;left:0;text-align:left;margin-left:274.5pt;margin-top:25.15pt;width:1in;height:90pt;z-index:-251634176" arcsize="10923f"/>
        </w:pict>
      </w:r>
      <w:r>
        <w:rPr>
          <w:noProof/>
        </w:rPr>
        <w:pict>
          <v:roundrect id="_x0000_s1129" style="position:absolute;left:0;text-align:left;margin-left:191.25pt;margin-top:25.9pt;width:1in;height:90pt;z-index:-251635200" arcsize="10923f"/>
        </w:pict>
      </w:r>
      <w:r>
        <w:rPr>
          <w:noProof/>
        </w:rPr>
        <w:pict>
          <v:roundrect id="_x0000_s1130" style="position:absolute;left:0;text-align:left;margin-left:108pt;margin-top:25.9pt;width:1in;height:90pt;z-index:-251636224" arcsize="10923f"/>
        </w:pict>
      </w:r>
      <w:r>
        <w:rPr>
          <w:noProof/>
        </w:rPr>
        <w:pict>
          <v:roundrect id="_x0000_s1131" style="position:absolute;left:0;text-align:left;margin-left:9pt;margin-top:25.9pt;width:1in;height:90pt;z-index:-251637248" arcsize="10923f"/>
        </w:pict>
      </w:r>
      <w:r>
        <w:rPr>
          <w:color w:val="000000"/>
          <w:sz w:val="32"/>
          <w:szCs w:val="32"/>
        </w:rPr>
        <w:t xml:space="preserve">   ..….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  ……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..…..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 ……          ……</w:t>
      </w:r>
    </w:p>
    <w:p w:rsidR="00AF71B0" w:rsidRPr="00326CAE" w:rsidRDefault="00AF71B0" w:rsidP="0064183F">
      <w:pPr>
        <w:ind w:left="360"/>
        <w:rPr>
          <w:rFonts w:ascii="Comic Sans MS" w:hAnsi="Comic Sans MS"/>
          <w:color w:val="000000"/>
          <w:sz w:val="32"/>
          <w:szCs w:val="32"/>
        </w:rPr>
      </w:pPr>
      <w:r w:rsidRPr="00326CAE"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60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68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   61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65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66</w:t>
      </w:r>
    </w:p>
    <w:p w:rsidR="00AF71B0" w:rsidRPr="00326CAE" w:rsidRDefault="00AF71B0" w:rsidP="0064183F">
      <w:pPr>
        <w:spacing w:line="360" w:lineRule="auto"/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noProof/>
        </w:rPr>
        <w:pict>
          <v:line id="_x0000_s1132" style="position:absolute;left:0;text-align:left;z-index:251666944" from="364.5pt,22.15pt" to="412.5pt,22.15pt">
            <w10:wrap side="left"/>
          </v:line>
        </w:pict>
      </w:r>
      <w:r>
        <w:rPr>
          <w:noProof/>
        </w:rPr>
        <w:pict>
          <v:line id="_x0000_s1133" style="position:absolute;left:0;text-align:left;z-index:251665920" from="281.25pt,22.15pt" to="329.25pt,22.15pt">
            <w10:wrap side="left"/>
          </v:line>
        </w:pict>
      </w:r>
      <w:r>
        <w:rPr>
          <w:noProof/>
        </w:rPr>
        <w:pict>
          <v:line id="_x0000_s1134" style="position:absolute;left:0;text-align:left;z-index:251664896" from="199.5pt,22.15pt" to="247.5pt,22.15pt">
            <w10:wrap side="left"/>
          </v:line>
        </w:pict>
      </w:r>
      <w:r>
        <w:rPr>
          <w:noProof/>
        </w:rPr>
        <w:pict>
          <v:line id="_x0000_s1135" style="position:absolute;left:0;text-align:left;z-index:251667968" from="117pt,22.15pt" to="165pt,22.15pt">
            <w10:wrap side="left"/>
          </v:line>
        </w:pict>
      </w:r>
      <w:r>
        <w:rPr>
          <w:noProof/>
        </w:rPr>
        <w:pict>
          <v:line id="_x0000_s1136" style="position:absolute;left:0;text-align:left;z-index:251663872" from="18pt,22.15pt" to="66pt,22.15pt">
            <w10:wrap side="left"/>
          </v:line>
        </w:pict>
      </w:r>
      <w:r>
        <w:rPr>
          <w:rFonts w:ascii="Comic Sans MS" w:hAnsi="Comic Sans MS"/>
          <w:color w:val="000000"/>
          <w:sz w:val="32"/>
          <w:szCs w:val="32"/>
        </w:rPr>
        <w:t>+</w:t>
      </w:r>
      <w:r>
        <w:rPr>
          <w:rFonts w:ascii="Comic Sans MS" w:hAnsi="Comic Sans MS"/>
          <w:color w:val="000000"/>
          <w:sz w:val="32"/>
          <w:szCs w:val="32"/>
        </w:rPr>
        <w:tab/>
        <w:t>38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>
        <w:rPr>
          <w:rFonts w:ascii="Comic Sans MS" w:hAnsi="Comic Sans MS"/>
          <w:color w:val="000000"/>
          <w:sz w:val="32"/>
          <w:szCs w:val="32"/>
        </w:rPr>
        <w:tab/>
        <w:t>31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+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37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  +  34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+  </w:t>
      </w:r>
      <w:r>
        <w:rPr>
          <w:rFonts w:ascii="Comic Sans MS" w:hAnsi="Comic Sans MS"/>
          <w:color w:val="000000"/>
          <w:sz w:val="32"/>
          <w:szCs w:val="32"/>
        </w:rPr>
        <w:tab/>
        <w:t>30</w:t>
      </w:r>
    </w:p>
    <w:p w:rsidR="00AF71B0" w:rsidRDefault="00AF71B0" w:rsidP="0064183F">
      <w:pPr>
        <w:spacing w:line="360" w:lineRule="auto"/>
        <w:ind w:left="36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..….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  ……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..…..           ……</w:t>
      </w:r>
      <w:r>
        <w:rPr>
          <w:color w:val="000000"/>
          <w:sz w:val="32"/>
          <w:szCs w:val="32"/>
        </w:rPr>
        <w:tab/>
        <w:t xml:space="preserve">      ……</w:t>
      </w:r>
    </w:p>
    <w:p w:rsidR="00AF71B0" w:rsidRDefault="00AF71B0" w:rsidP="000D4765">
      <w:pPr>
        <w:ind w:firstLine="708"/>
        <w:rPr>
          <w:rFonts w:ascii="Comic Sans MS" w:hAnsi="Comic Sans MS"/>
        </w:rPr>
      </w:pPr>
    </w:p>
    <w:p w:rsidR="00AF71B0" w:rsidRDefault="00AF71B0" w:rsidP="000D4765">
      <w:pPr>
        <w:ind w:firstLine="708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AŞAĞIDAKİ PROBLEMLERİ ÇÖZELİM</w:t>
      </w:r>
    </w:p>
    <w:p w:rsidR="00AF71B0" w:rsidRDefault="00AF71B0" w:rsidP="000D4765">
      <w:pPr>
        <w:ind w:firstLine="708"/>
        <w:rPr>
          <w:rFonts w:ascii="Comic Sans MS" w:hAnsi="Comic Sans MS"/>
        </w:rPr>
      </w:pPr>
    </w:p>
    <w:p w:rsidR="00AF71B0" w:rsidRPr="001D79B8" w:rsidRDefault="00AF71B0" w:rsidP="000D4765">
      <w:pPr>
        <w:ind w:firstLine="708"/>
        <w:rPr>
          <w:rFonts w:ascii="Comic Sans MS" w:hAnsi="Comic Sans MS"/>
        </w:rPr>
      </w:pPr>
      <w:r w:rsidRPr="001D79B8">
        <w:rPr>
          <w:rFonts w:ascii="Comic Sans MS" w:hAnsi="Comic Sans MS"/>
        </w:rPr>
        <w:t xml:space="preserve">1. Merve 18 kilogramdır. Ablası Buse ondan </w:t>
      </w:r>
      <w:smartTag w:uri="urn:schemas-microsoft-com:office:smarttags" w:element="metricconverter">
        <w:smartTagPr>
          <w:attr w:name="ProductID" w:val="16 kilogram"/>
        </w:smartTagPr>
        <w:r w:rsidRPr="001D79B8">
          <w:rPr>
            <w:rFonts w:ascii="Comic Sans MS" w:hAnsi="Comic Sans MS"/>
          </w:rPr>
          <w:t>16 kilogram</w:t>
        </w:r>
      </w:smartTag>
      <w:r w:rsidRPr="001D79B8">
        <w:rPr>
          <w:rFonts w:ascii="Comic Sans MS" w:hAnsi="Comic Sans MS"/>
        </w:rPr>
        <w:t xml:space="preserve"> ağırdır. Merve ve Buse’nin toplam ağırlıkları kaç kilogramdır?</w:t>
      </w:r>
    </w:p>
    <w:p w:rsidR="00AF71B0" w:rsidRDefault="00AF71B0" w:rsidP="000D4765">
      <w:pPr>
        <w:rPr>
          <w:rFonts w:ascii="Comic Sans MS" w:hAnsi="Comic Sans MS"/>
          <w:sz w:val="28"/>
          <w:szCs w:val="28"/>
        </w:rPr>
      </w:pPr>
      <w:r w:rsidRPr="007F4D07">
        <w:rPr>
          <w:rFonts w:ascii="Comic Sans MS" w:hAnsi="Comic Sans MS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51.5pt;height:88.5pt;visibility:visible">
            <v:imagedata r:id="rId6" o:title="" gain="1.25"/>
          </v:shape>
        </w:pict>
      </w:r>
    </w:p>
    <w:p w:rsidR="00AF71B0" w:rsidRPr="001D79B8" w:rsidRDefault="00AF71B0" w:rsidP="000D4765">
      <w:pPr>
        <w:ind w:firstLine="708"/>
        <w:rPr>
          <w:rFonts w:ascii="Comic Sans MS" w:hAnsi="Comic Sans MS"/>
        </w:rPr>
      </w:pPr>
      <w:r w:rsidRPr="001D79B8">
        <w:rPr>
          <w:rFonts w:ascii="Comic Sans MS" w:hAnsi="Comic Sans MS"/>
        </w:rPr>
        <w:t>2. Kaan'ın eviyle okulu arası 52 adımdır. Okul ile kütüphane arası 28 adımdır. Kaan’ın eviyle kütüphane arası kaç adımdır?</w:t>
      </w:r>
    </w:p>
    <w:p w:rsidR="00AF71B0" w:rsidRDefault="00AF71B0" w:rsidP="000D4765">
      <w:pPr>
        <w:rPr>
          <w:rFonts w:ascii="Comic Sans MS" w:hAnsi="Comic Sans MS"/>
          <w:sz w:val="28"/>
          <w:szCs w:val="28"/>
        </w:rPr>
      </w:pPr>
      <w:r w:rsidRPr="007F4D07">
        <w:rPr>
          <w:rFonts w:ascii="Comic Sans MS" w:hAnsi="Comic Sans MS"/>
          <w:noProof/>
          <w:sz w:val="28"/>
          <w:szCs w:val="28"/>
        </w:rPr>
        <w:pict>
          <v:shape id="_x0000_i1026" type="#_x0000_t75" style="width:451.5pt;height:100.5pt;visibility:visible">
            <v:imagedata r:id="rId6" o:title="" gain="1.25"/>
          </v:shape>
        </w:pict>
      </w:r>
    </w:p>
    <w:p w:rsidR="00AF71B0" w:rsidRPr="00355F92" w:rsidRDefault="00AF71B0" w:rsidP="000D4765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 w:rsidRPr="00355F92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 xml:space="preserve"> </w:t>
      </w:r>
      <w:r w:rsidRPr="00355F92">
        <w:rPr>
          <w:rFonts w:ascii="Comic Sans MS" w:hAnsi="Comic Sans MS"/>
          <w:sz w:val="28"/>
          <w:szCs w:val="28"/>
        </w:rPr>
        <w:t>1 düzine ve 3 deste kitap kaç tanedir?</w:t>
      </w:r>
    </w:p>
    <w:p w:rsidR="00AF71B0" w:rsidRDefault="00AF71B0" w:rsidP="000D4765">
      <w:pPr>
        <w:rPr>
          <w:rFonts w:ascii="Comic Sans MS" w:hAnsi="Comic Sans MS"/>
          <w:sz w:val="28"/>
          <w:szCs w:val="28"/>
        </w:rPr>
      </w:pPr>
      <w:r w:rsidRPr="007F4D07">
        <w:rPr>
          <w:rFonts w:ascii="Comic Sans MS" w:hAnsi="Comic Sans MS"/>
          <w:noProof/>
          <w:sz w:val="28"/>
          <w:szCs w:val="28"/>
        </w:rPr>
        <w:pict>
          <v:shape id="_x0000_i1027" type="#_x0000_t75" style="width:446.25pt;height:97.5pt;visibility:visible">
            <v:imagedata r:id="rId6" o:title="" gain="1.25"/>
          </v:shape>
        </w:pict>
      </w:r>
    </w:p>
    <w:p w:rsidR="00AF71B0" w:rsidRPr="001D79B8" w:rsidRDefault="00AF71B0" w:rsidP="000D4765">
      <w:pPr>
        <w:ind w:firstLine="708"/>
        <w:rPr>
          <w:rFonts w:ascii="Comic Sans MS" w:hAnsi="Comic Sans MS"/>
        </w:rPr>
      </w:pPr>
      <w:r w:rsidRPr="001D79B8">
        <w:rPr>
          <w:rFonts w:ascii="Comic Sans MS" w:hAnsi="Comic Sans MS"/>
        </w:rPr>
        <w:t>4. Dilay, 1. gün 24 sayfa kitap okudu. 2. gün, 1. gün okuduğundan 7 sayfa daha fazla okudu. Dilay iki günde toplam kaç sayfa kitap okumuştur?</w:t>
      </w:r>
    </w:p>
    <w:p w:rsidR="00AF71B0" w:rsidRDefault="00AF71B0" w:rsidP="000D4765">
      <w:pPr>
        <w:rPr>
          <w:rFonts w:ascii="Comic Sans MS" w:hAnsi="Comic Sans MS"/>
          <w:sz w:val="28"/>
          <w:szCs w:val="28"/>
        </w:rPr>
      </w:pPr>
      <w:r w:rsidRPr="007F4D07">
        <w:rPr>
          <w:rFonts w:ascii="Comic Sans MS" w:hAnsi="Comic Sans MS"/>
          <w:noProof/>
          <w:sz w:val="28"/>
          <w:szCs w:val="28"/>
        </w:rPr>
        <w:pict>
          <v:shape id="_x0000_i1028" type="#_x0000_t75" style="width:446.25pt;height:103.5pt;visibility:visible">
            <v:imagedata r:id="rId6" o:title="" gain="1.25"/>
          </v:shape>
        </w:pict>
      </w:r>
    </w:p>
    <w:p w:rsidR="00AF71B0" w:rsidRPr="001D79B8" w:rsidRDefault="00AF71B0" w:rsidP="000D4765">
      <w:pPr>
        <w:ind w:firstLine="708"/>
        <w:rPr>
          <w:rFonts w:ascii="Comic Sans MS" w:hAnsi="Comic Sans MS"/>
        </w:rPr>
      </w:pPr>
      <w:r w:rsidRPr="001D79B8">
        <w:rPr>
          <w:rFonts w:ascii="Comic Sans MS" w:hAnsi="Comic Sans MS"/>
        </w:rPr>
        <w:t>5. Can’ın 19 tane boya kalemi vardır. Dayısı Can’a 26 tane daha boya kalemi hediye etmiştir. Can’ın toplam kaç boya kalemi olmuştur?</w:t>
      </w:r>
    </w:p>
    <w:p w:rsidR="00AF71B0" w:rsidRPr="00355F92" w:rsidRDefault="00AF71B0" w:rsidP="000D4765">
      <w:pPr>
        <w:rPr>
          <w:rFonts w:ascii="Comic Sans MS" w:hAnsi="Comic Sans MS"/>
          <w:sz w:val="28"/>
          <w:szCs w:val="28"/>
        </w:rPr>
      </w:pPr>
      <w:r w:rsidRPr="007F4D07">
        <w:rPr>
          <w:rFonts w:ascii="Comic Sans MS" w:hAnsi="Comic Sans MS"/>
          <w:noProof/>
          <w:sz w:val="28"/>
          <w:szCs w:val="28"/>
        </w:rPr>
        <w:pict>
          <v:shape id="_x0000_i1029" type="#_x0000_t75" style="width:446.25pt;height:100.5pt;visibility:visible">
            <v:imagedata r:id="rId6" o:title="" gain="1.25"/>
          </v:shape>
        </w:pict>
      </w:r>
    </w:p>
    <w:p w:rsidR="00AF71B0" w:rsidRDefault="00AF71B0" w:rsidP="000D4765">
      <w:pPr>
        <w:rPr>
          <w:rFonts w:ascii="Comic Sans MS" w:hAnsi="Comic Sans MS"/>
          <w:u w:val="single"/>
        </w:rPr>
      </w:pPr>
    </w:p>
    <w:p w:rsidR="00AF71B0" w:rsidRPr="00E40B48" w:rsidRDefault="00AF71B0" w:rsidP="000D4765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Pr="00E40B48">
        <w:rPr>
          <w:rFonts w:ascii="Comic Sans MS" w:hAnsi="Comic Sans MS"/>
        </w:rPr>
        <w:t>. Bir otobüste 1. durakta 36 yolcu, 2. durakta 27 yolcu bindi. Otobüse toplam kaç yolcu bindi?</w:t>
      </w:r>
    </w:p>
    <w:p w:rsidR="00AF71B0" w:rsidRDefault="00AF71B0" w:rsidP="000D4765">
      <w:pPr>
        <w:rPr>
          <w:rFonts w:ascii="Comic Sans MS" w:hAnsi="Comic Sans MS"/>
          <w:sz w:val="28"/>
          <w:szCs w:val="28"/>
        </w:rPr>
      </w:pPr>
      <w:r w:rsidRPr="007F4D07">
        <w:rPr>
          <w:rFonts w:ascii="Comic Sans MS" w:hAnsi="Comic Sans MS"/>
          <w:noProof/>
          <w:sz w:val="28"/>
          <w:szCs w:val="28"/>
        </w:rPr>
        <w:pict>
          <v:shape id="_x0000_i1030" type="#_x0000_t75" style="width:446.25pt;height:108.75pt;visibility:visible">
            <v:imagedata r:id="rId6" o:title="" gain="1.25"/>
          </v:shape>
        </w:pict>
      </w:r>
    </w:p>
    <w:p w:rsidR="00AF71B0" w:rsidRPr="00E40B48" w:rsidRDefault="00AF71B0" w:rsidP="000D4765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7. Hangi sayının </w:t>
      </w:r>
      <w:r w:rsidRPr="00E40B48">
        <w:rPr>
          <w:rFonts w:ascii="Comic Sans MS" w:hAnsi="Comic Sans MS"/>
        </w:rPr>
        <w:t>6 fazlası ile kendisinin toplamı 24’tür?</w:t>
      </w:r>
    </w:p>
    <w:p w:rsidR="00AF71B0" w:rsidRDefault="00AF71B0" w:rsidP="000D4765">
      <w:pPr>
        <w:rPr>
          <w:rFonts w:ascii="Comic Sans MS" w:hAnsi="Comic Sans MS"/>
          <w:sz w:val="28"/>
          <w:szCs w:val="28"/>
        </w:rPr>
      </w:pPr>
      <w:r w:rsidRPr="007F4D07">
        <w:rPr>
          <w:rFonts w:ascii="Comic Sans MS" w:hAnsi="Comic Sans MS"/>
          <w:noProof/>
          <w:sz w:val="28"/>
          <w:szCs w:val="28"/>
        </w:rPr>
        <w:pict>
          <v:shape id="_x0000_i1031" type="#_x0000_t75" style="width:446.25pt;height:111.75pt;visibility:visible">
            <v:imagedata r:id="rId6" o:title="" gain="1.25"/>
          </v:shape>
        </w:pict>
      </w:r>
    </w:p>
    <w:p w:rsidR="00AF71B0" w:rsidRPr="00E40B48" w:rsidRDefault="00AF71B0" w:rsidP="000D4765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Pr="00E40B48">
        <w:rPr>
          <w:rFonts w:ascii="Comic Sans MS" w:hAnsi="Comic Sans MS"/>
        </w:rPr>
        <w:t>. Sınıfımızda 27 erkek öğrenci vardır. Kız öğrencilerin sayısı erkek öğrencilerin sayısından 6 fazla olduğuna göre sınıfımızda toplam kaç öğrenci vardır?</w:t>
      </w:r>
    </w:p>
    <w:p w:rsidR="00AF71B0" w:rsidRDefault="00AF71B0" w:rsidP="000D4765">
      <w:pPr>
        <w:rPr>
          <w:rFonts w:ascii="Comic Sans MS" w:hAnsi="Comic Sans MS"/>
          <w:sz w:val="28"/>
          <w:szCs w:val="28"/>
        </w:rPr>
      </w:pPr>
      <w:r w:rsidRPr="007F4D07">
        <w:rPr>
          <w:rFonts w:ascii="Comic Sans MS" w:hAnsi="Comic Sans MS"/>
          <w:noProof/>
          <w:sz w:val="28"/>
          <w:szCs w:val="28"/>
        </w:rPr>
        <w:pict>
          <v:shape id="_x0000_i1032" type="#_x0000_t75" style="width:446.25pt;height:100.5pt;visibility:visible">
            <v:imagedata r:id="rId6" o:title="" gain="1.25"/>
          </v:shape>
        </w:pict>
      </w:r>
    </w:p>
    <w:p w:rsidR="00AF71B0" w:rsidRPr="00E40B48" w:rsidRDefault="00AF71B0" w:rsidP="000D4765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Pr="00E40B48">
        <w:rPr>
          <w:rFonts w:ascii="Comic Sans MS" w:hAnsi="Comic Sans MS"/>
        </w:rPr>
        <w:t>. Bir manav sattığı portakallardan 47 TL, elmalardan 19 TL kazanmıştır. Manav sattığı meyvelerden toplam kaç lira kazanmıştır?</w:t>
      </w:r>
    </w:p>
    <w:p w:rsidR="00AF71B0" w:rsidRDefault="00AF71B0" w:rsidP="000D4765">
      <w:pPr>
        <w:rPr>
          <w:rFonts w:ascii="Comic Sans MS" w:hAnsi="Comic Sans MS"/>
          <w:sz w:val="28"/>
          <w:szCs w:val="28"/>
        </w:rPr>
      </w:pPr>
      <w:r w:rsidRPr="007F4D07">
        <w:rPr>
          <w:rFonts w:ascii="Comic Sans MS" w:hAnsi="Comic Sans MS"/>
          <w:noProof/>
          <w:sz w:val="28"/>
          <w:szCs w:val="28"/>
        </w:rPr>
        <w:pict>
          <v:shape id="_x0000_i1033" type="#_x0000_t75" style="width:446.25pt;height:102.75pt;visibility:visible">
            <v:imagedata r:id="rId6" o:title="" gain="1.25"/>
          </v:shape>
        </w:pict>
      </w:r>
    </w:p>
    <w:p w:rsidR="00AF71B0" w:rsidRPr="00E40B48" w:rsidRDefault="00AF71B0" w:rsidP="000D4765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Pr="00E40B48">
        <w:rPr>
          <w:rFonts w:ascii="Comic Sans MS" w:hAnsi="Comic Sans MS"/>
        </w:rPr>
        <w:t>.Okulumuzda 22 bayan öğretmen vardır. Erkek öğretmenler bayan öğretmenlerin sayısından 13 fazladır. Okulumuzda toplam kaç öğretmen vardır?</w:t>
      </w:r>
    </w:p>
    <w:p w:rsidR="00AF71B0" w:rsidRPr="000D4765" w:rsidRDefault="00AF71B0" w:rsidP="000D4765">
      <w:pPr>
        <w:rPr>
          <w:rFonts w:ascii="Comic Sans MS" w:hAnsi="Comic Sans MS"/>
          <w:sz w:val="28"/>
          <w:szCs w:val="28"/>
        </w:rPr>
      </w:pPr>
      <w:r w:rsidRPr="007F4D07">
        <w:rPr>
          <w:rFonts w:ascii="Comic Sans MS" w:hAnsi="Comic Sans MS"/>
          <w:noProof/>
          <w:sz w:val="28"/>
          <w:szCs w:val="28"/>
        </w:rPr>
        <w:pict>
          <v:shape id="_x0000_i1034" type="#_x0000_t75" style="width:451.5pt;height:100.5pt;visibility:visible">
            <v:imagedata r:id="rId6" o:title="" gain="1.25"/>
          </v:shape>
        </w:pict>
      </w:r>
      <w:bookmarkStart w:id="0" w:name="_GoBack"/>
      <w:bookmarkEnd w:id="0"/>
    </w:p>
    <w:sectPr w:rsidR="00AF71B0" w:rsidRPr="000D4765" w:rsidSect="001D1BC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304A"/>
    <w:multiLevelType w:val="hybridMultilevel"/>
    <w:tmpl w:val="302C9420"/>
    <w:lvl w:ilvl="0" w:tplc="F2B8382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D9C1B77"/>
    <w:multiLevelType w:val="hybridMultilevel"/>
    <w:tmpl w:val="E194AA00"/>
    <w:lvl w:ilvl="0" w:tplc="6A6E93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6AE0B99"/>
    <w:multiLevelType w:val="hybridMultilevel"/>
    <w:tmpl w:val="5166276A"/>
    <w:lvl w:ilvl="0" w:tplc="F2FAF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ACA7937"/>
    <w:multiLevelType w:val="hybridMultilevel"/>
    <w:tmpl w:val="58342A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F2714F"/>
    <w:multiLevelType w:val="hybridMultilevel"/>
    <w:tmpl w:val="49AC9FA8"/>
    <w:lvl w:ilvl="0" w:tplc="D776641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64D75657"/>
    <w:multiLevelType w:val="hybridMultilevel"/>
    <w:tmpl w:val="1272FEAE"/>
    <w:lvl w:ilvl="0" w:tplc="23C6C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2D514F8"/>
    <w:multiLevelType w:val="hybridMultilevel"/>
    <w:tmpl w:val="453CA5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476DAE"/>
    <w:multiLevelType w:val="hybridMultilevel"/>
    <w:tmpl w:val="7324CBF6"/>
    <w:lvl w:ilvl="0" w:tplc="F1C6F38C">
      <w:start w:val="1"/>
      <w:numFmt w:val="none"/>
      <w:lvlText w:val="3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2F06419E">
      <w:start w:val="1"/>
      <w:numFmt w:val="lowerLetter"/>
      <w:lvlText w:val="%2)"/>
      <w:lvlJc w:val="left"/>
      <w:pPr>
        <w:tabs>
          <w:tab w:val="num" w:pos="2498"/>
        </w:tabs>
        <w:ind w:left="2498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7C1"/>
    <w:rsid w:val="00000C3E"/>
    <w:rsid w:val="000063AB"/>
    <w:rsid w:val="000350B8"/>
    <w:rsid w:val="00056B67"/>
    <w:rsid w:val="00071098"/>
    <w:rsid w:val="000716FF"/>
    <w:rsid w:val="000A0366"/>
    <w:rsid w:val="000B55CE"/>
    <w:rsid w:val="000D3440"/>
    <w:rsid w:val="000D4765"/>
    <w:rsid w:val="001066B2"/>
    <w:rsid w:val="00115AB4"/>
    <w:rsid w:val="00142BE2"/>
    <w:rsid w:val="00150EDF"/>
    <w:rsid w:val="00153D4A"/>
    <w:rsid w:val="00160FA3"/>
    <w:rsid w:val="00173FE7"/>
    <w:rsid w:val="001935C7"/>
    <w:rsid w:val="001A7B73"/>
    <w:rsid w:val="001B27D1"/>
    <w:rsid w:val="001B4437"/>
    <w:rsid w:val="001D1BC3"/>
    <w:rsid w:val="001D6D9C"/>
    <w:rsid w:val="001D79B8"/>
    <w:rsid w:val="001E049A"/>
    <w:rsid w:val="001F337B"/>
    <w:rsid w:val="002254ED"/>
    <w:rsid w:val="002479F6"/>
    <w:rsid w:val="002737EA"/>
    <w:rsid w:val="002861BD"/>
    <w:rsid w:val="002949AF"/>
    <w:rsid w:val="002B40D5"/>
    <w:rsid w:val="002C4538"/>
    <w:rsid w:val="002C69FA"/>
    <w:rsid w:val="002E52FA"/>
    <w:rsid w:val="00326CAE"/>
    <w:rsid w:val="00335DF6"/>
    <w:rsid w:val="00355F92"/>
    <w:rsid w:val="00365548"/>
    <w:rsid w:val="00376520"/>
    <w:rsid w:val="003C1B3D"/>
    <w:rsid w:val="003D293A"/>
    <w:rsid w:val="003D29C5"/>
    <w:rsid w:val="00436BFA"/>
    <w:rsid w:val="0045028C"/>
    <w:rsid w:val="0045107F"/>
    <w:rsid w:val="00451BD1"/>
    <w:rsid w:val="004667E6"/>
    <w:rsid w:val="004B02EF"/>
    <w:rsid w:val="004B476E"/>
    <w:rsid w:val="004B5D1D"/>
    <w:rsid w:val="004F5BCC"/>
    <w:rsid w:val="004F5EE4"/>
    <w:rsid w:val="00505A12"/>
    <w:rsid w:val="005069DB"/>
    <w:rsid w:val="00506EC5"/>
    <w:rsid w:val="00545445"/>
    <w:rsid w:val="00560B6A"/>
    <w:rsid w:val="00595868"/>
    <w:rsid w:val="005A252C"/>
    <w:rsid w:val="005B0285"/>
    <w:rsid w:val="005D2C27"/>
    <w:rsid w:val="005E628D"/>
    <w:rsid w:val="005F2C25"/>
    <w:rsid w:val="00601342"/>
    <w:rsid w:val="00605D2E"/>
    <w:rsid w:val="00620FE9"/>
    <w:rsid w:val="00624017"/>
    <w:rsid w:val="00631266"/>
    <w:rsid w:val="00637632"/>
    <w:rsid w:val="0064183F"/>
    <w:rsid w:val="00653923"/>
    <w:rsid w:val="006933DA"/>
    <w:rsid w:val="00695CE5"/>
    <w:rsid w:val="006B3B46"/>
    <w:rsid w:val="006C0F2A"/>
    <w:rsid w:val="0070274A"/>
    <w:rsid w:val="00731B52"/>
    <w:rsid w:val="007346D4"/>
    <w:rsid w:val="00744D4A"/>
    <w:rsid w:val="007616DF"/>
    <w:rsid w:val="00775DB0"/>
    <w:rsid w:val="0079109F"/>
    <w:rsid w:val="00791725"/>
    <w:rsid w:val="007927F7"/>
    <w:rsid w:val="007B113B"/>
    <w:rsid w:val="007B3305"/>
    <w:rsid w:val="007C66D4"/>
    <w:rsid w:val="007E23EA"/>
    <w:rsid w:val="007E3A60"/>
    <w:rsid w:val="007E7D04"/>
    <w:rsid w:val="007F0436"/>
    <w:rsid w:val="007F4D07"/>
    <w:rsid w:val="00802DCC"/>
    <w:rsid w:val="00807C28"/>
    <w:rsid w:val="0082130D"/>
    <w:rsid w:val="00876A09"/>
    <w:rsid w:val="00884B85"/>
    <w:rsid w:val="008902A0"/>
    <w:rsid w:val="008C09C1"/>
    <w:rsid w:val="008E64AE"/>
    <w:rsid w:val="008F18C4"/>
    <w:rsid w:val="00900279"/>
    <w:rsid w:val="009044E2"/>
    <w:rsid w:val="009073FA"/>
    <w:rsid w:val="00934DB9"/>
    <w:rsid w:val="00940313"/>
    <w:rsid w:val="009428C4"/>
    <w:rsid w:val="00952796"/>
    <w:rsid w:val="00962ABD"/>
    <w:rsid w:val="00980636"/>
    <w:rsid w:val="00981A56"/>
    <w:rsid w:val="00990E9C"/>
    <w:rsid w:val="009C4004"/>
    <w:rsid w:val="009C4E9A"/>
    <w:rsid w:val="009F14C0"/>
    <w:rsid w:val="00A142F6"/>
    <w:rsid w:val="00A144D0"/>
    <w:rsid w:val="00A155AF"/>
    <w:rsid w:val="00A27C16"/>
    <w:rsid w:val="00A307C1"/>
    <w:rsid w:val="00A47503"/>
    <w:rsid w:val="00A54391"/>
    <w:rsid w:val="00A673BE"/>
    <w:rsid w:val="00A71BAC"/>
    <w:rsid w:val="00A75ACF"/>
    <w:rsid w:val="00A81F4B"/>
    <w:rsid w:val="00A84BAB"/>
    <w:rsid w:val="00A86E1A"/>
    <w:rsid w:val="00AF52DA"/>
    <w:rsid w:val="00AF71B0"/>
    <w:rsid w:val="00B10931"/>
    <w:rsid w:val="00B218B3"/>
    <w:rsid w:val="00B24BFB"/>
    <w:rsid w:val="00B85974"/>
    <w:rsid w:val="00BB5DBB"/>
    <w:rsid w:val="00BF1564"/>
    <w:rsid w:val="00C03667"/>
    <w:rsid w:val="00C05BD8"/>
    <w:rsid w:val="00C12AB5"/>
    <w:rsid w:val="00C241EE"/>
    <w:rsid w:val="00C42AF2"/>
    <w:rsid w:val="00C46053"/>
    <w:rsid w:val="00CE787D"/>
    <w:rsid w:val="00D064EE"/>
    <w:rsid w:val="00D13CB7"/>
    <w:rsid w:val="00D22767"/>
    <w:rsid w:val="00D24108"/>
    <w:rsid w:val="00D741E7"/>
    <w:rsid w:val="00D93BF3"/>
    <w:rsid w:val="00DC5151"/>
    <w:rsid w:val="00DD00A4"/>
    <w:rsid w:val="00E224D9"/>
    <w:rsid w:val="00E40B48"/>
    <w:rsid w:val="00E517E9"/>
    <w:rsid w:val="00E7388B"/>
    <w:rsid w:val="00E75851"/>
    <w:rsid w:val="00E85BF2"/>
    <w:rsid w:val="00EB4DD2"/>
    <w:rsid w:val="00EC06B3"/>
    <w:rsid w:val="00EC2B72"/>
    <w:rsid w:val="00ED6609"/>
    <w:rsid w:val="00EE4348"/>
    <w:rsid w:val="00EF19D5"/>
    <w:rsid w:val="00F07266"/>
    <w:rsid w:val="00F111D4"/>
    <w:rsid w:val="00F1137C"/>
    <w:rsid w:val="00F40DD8"/>
    <w:rsid w:val="00F85B17"/>
    <w:rsid w:val="00FA2C9A"/>
    <w:rsid w:val="00FB5347"/>
    <w:rsid w:val="00FC7790"/>
    <w:rsid w:val="00FD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AF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86E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86E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40DD8"/>
    <w:pPr>
      <w:ind w:left="720"/>
      <w:contextualSpacing/>
    </w:pPr>
  </w:style>
  <w:style w:type="table" w:styleId="TableGrid">
    <w:name w:val="Table Grid"/>
    <w:basedOn w:val="TableNormal"/>
    <w:uiPriority w:val="99"/>
    <w:rsid w:val="00E224D9"/>
    <w:pPr>
      <w:ind w:firstLine="709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00C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423</Words>
  <Characters>2412</Characters>
  <Application>Microsoft Office Outlook</Application>
  <DocSecurity>0</DocSecurity>
  <Lines>0</Lines>
  <Paragraphs>0</Paragraphs>
  <ScaleCrop>false</ScaleCrop>
  <Manager>www.sorubak.com</Manager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ABDULLAH BÜYÜKYILDIZ</dc:creator>
  <cp:keywords>www.sorubak.com</cp:keywords>
  <dc:description>www.sorubak.com</dc:description>
  <cp:lastModifiedBy>edanur</cp:lastModifiedBy>
  <cp:revision>4</cp:revision>
  <cp:lastPrinted>2014-01-01T17:26:00Z</cp:lastPrinted>
  <dcterms:created xsi:type="dcterms:W3CDTF">2014-01-01T17:26:00Z</dcterms:created>
  <dcterms:modified xsi:type="dcterms:W3CDTF">2014-01-11T14:13:00Z</dcterms:modified>
  <cp:category>www.sorubak.com</cp:category>
</cp:coreProperties>
</file>