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9B3" w:rsidRDefault="001069B3" w:rsidP="00DE1E24">
      <w:pPr>
        <w:spacing w:line="276" w:lineRule="auto"/>
        <w:jc w:val="center"/>
        <w:rPr>
          <w:rFonts w:ascii="Calibri" w:hAnsi="Calibri" w:cs="Calibri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-28.3pt;margin-top:-42.45pt;width:136.5pt;height:2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" strokecolor="white" strokeweight=".5pt">
            <v:textbox>
              <w:txbxContent>
                <w:p w:rsidR="001069B3" w:rsidRPr="00C46EB6" w:rsidRDefault="001069B3">
                  <w:pPr>
                    <w:rPr>
                      <w:rFonts w:ascii="Calibri" w:hAnsi="Calibri" w:cs="Calibri"/>
                    </w:rPr>
                  </w:pPr>
                  <w:r w:rsidRPr="00C46EB6">
                    <w:rPr>
                      <w:rFonts w:ascii="Calibri" w:hAnsi="Calibri" w:cs="Calibri"/>
                    </w:rPr>
                    <w:t>Adı Soyadı:</w:t>
                  </w:r>
                </w:p>
              </w:txbxContent>
            </v:textbox>
          </v:shape>
        </w:pict>
      </w:r>
      <w:r w:rsidRPr="00C46EB6">
        <w:rPr>
          <w:rFonts w:ascii="Calibri" w:hAnsi="Calibri" w:cs="Calibri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05pt;height:105pt;visibility:visible">
            <v:imagedata r:id="rId4" o:title=""/>
          </v:shape>
        </w:pict>
      </w:r>
    </w:p>
    <w:p w:rsidR="001069B3" w:rsidRDefault="001069B3" w:rsidP="00DE1E24">
      <w:pPr>
        <w:spacing w:line="276" w:lineRule="auto"/>
        <w:jc w:val="center"/>
        <w:rPr>
          <w:rFonts w:ascii="Calibri" w:hAnsi="Calibri" w:cs="Calibri"/>
          <w:b/>
        </w:rPr>
      </w:pPr>
    </w:p>
    <w:p w:rsidR="001069B3" w:rsidRPr="00D821A1" w:rsidRDefault="001069B3" w:rsidP="00DE1E24">
      <w:pPr>
        <w:spacing w:line="276" w:lineRule="auto"/>
        <w:jc w:val="center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KOCASİNAN İLKOKULU 2/A SINIFI TÜRKÇE KURSU 1.DEĞERLENDİRME</w:t>
      </w:r>
    </w:p>
    <w:p w:rsidR="001069B3" w:rsidRPr="00D821A1" w:rsidRDefault="001069B3" w:rsidP="00DE1E24">
      <w:pPr>
        <w:spacing w:line="276" w:lineRule="auto"/>
        <w:ind w:firstLine="708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ind w:firstLine="708"/>
        <w:rPr>
          <w:rFonts w:ascii="Calibri" w:hAnsi="Calibri" w:cs="Calibri"/>
        </w:rPr>
      </w:pPr>
      <w:r w:rsidRPr="00D821A1">
        <w:rPr>
          <w:rFonts w:ascii="Calibri" w:hAnsi="Calibri" w:cs="Calibri"/>
        </w:rPr>
        <w:t>Karga yemyeşil bir ormanda yaşıyordu. Yuvası yüksek bir ağacın tepesindeydi. Karga mutsuzdu. Yalnızdı. Hiç arkadaşı yoktu. Bu yüzden canı çok sıkılıyordu.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İlk 4 soruyu parçaya göre cevaplayınız.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1-Yukarıdaki paragrafta kaç tane cümle vardır?</w:t>
      </w:r>
    </w:p>
    <w:p w:rsidR="001069B3" w:rsidRPr="00D821A1" w:rsidRDefault="001069B3" w:rsidP="00DE1E24">
      <w:pPr>
        <w:spacing w:line="276" w:lineRule="auto"/>
        <w:ind w:left="708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6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>B) 5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>C) 4</w:t>
      </w:r>
    </w:p>
    <w:p w:rsidR="001069B3" w:rsidRDefault="001069B3" w:rsidP="00DE1E24">
      <w:pPr>
        <w:spacing w:line="276" w:lineRule="auto"/>
        <w:ind w:left="708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ind w:left="708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ind w:left="708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2- En kısa cümle kaç sözcükten oluşmuştur?</w:t>
      </w:r>
    </w:p>
    <w:p w:rsidR="001069B3" w:rsidRPr="00D821A1" w:rsidRDefault="001069B3" w:rsidP="00DE1E24">
      <w:pPr>
        <w:spacing w:line="276" w:lineRule="auto"/>
        <w:ind w:left="708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1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>B) 2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>C) 3</w:t>
      </w:r>
    </w:p>
    <w:p w:rsidR="001069B3" w:rsidRDefault="001069B3" w:rsidP="00DE1E24">
      <w:pPr>
        <w:spacing w:line="276" w:lineRule="auto"/>
        <w:ind w:left="708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ind w:left="708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ind w:left="708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3- Karga nerede yaşıyordu?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kentte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 xml:space="preserve">B) </w:t>
      </w:r>
      <w:r>
        <w:rPr>
          <w:rFonts w:ascii="Calibri" w:hAnsi="Calibri" w:cs="Calibri"/>
        </w:rPr>
        <w:t>k</w:t>
      </w:r>
      <w:r w:rsidRPr="00D821A1">
        <w:rPr>
          <w:rFonts w:ascii="Calibri" w:hAnsi="Calibri" w:cs="Calibri"/>
        </w:rPr>
        <w:t>öyde</w:t>
      </w:r>
      <w:r w:rsidRPr="00D821A1">
        <w:rPr>
          <w:rFonts w:ascii="Calibri" w:hAnsi="Calibri" w:cs="Calibri"/>
        </w:rPr>
        <w:tab/>
        <w:t>C) ormanda</w:t>
      </w: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4- Karga niçin mutsuzdu?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Bir ağacın tepesinde yaşadığı için</w:t>
      </w:r>
      <w:r w:rsidRPr="00D821A1">
        <w:rPr>
          <w:rFonts w:ascii="Calibri" w:hAnsi="Calibri" w:cs="Calibri"/>
        </w:rPr>
        <w:tab/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B) Arkadaşı olmadığı için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C) Canı çok sıkıldığı için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tabs>
          <w:tab w:val="left" w:pos="2227"/>
        </w:tabs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5- Aşağıdakilerden hangisi eş anlamlıdır?</w:t>
      </w:r>
    </w:p>
    <w:p w:rsidR="001069B3" w:rsidRPr="00D821A1" w:rsidRDefault="001069B3" w:rsidP="00DE1E24">
      <w:pPr>
        <w:tabs>
          <w:tab w:val="left" w:pos="2227"/>
        </w:tabs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 xml:space="preserve">A) Okul-Mektep  </w:t>
      </w:r>
    </w:p>
    <w:p w:rsidR="001069B3" w:rsidRPr="00D821A1" w:rsidRDefault="001069B3" w:rsidP="00DE1E24">
      <w:pPr>
        <w:tabs>
          <w:tab w:val="left" w:pos="2227"/>
        </w:tabs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 xml:space="preserve">B) Öğrenci-Öğretmen  </w:t>
      </w:r>
    </w:p>
    <w:p w:rsidR="001069B3" w:rsidRPr="00D821A1" w:rsidRDefault="001069B3" w:rsidP="00DE1E24">
      <w:pPr>
        <w:tabs>
          <w:tab w:val="left" w:pos="2227"/>
        </w:tabs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C) Okul – Sınıf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6- “Yatarken televizyonu kapatmayı unutma ! “ cümlesinde hangi sorunun cevabı yoktur?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ne zaman            B)  neyi         C) nasıl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7- Hangi cümlenin sonuna noktalama işareti</w:t>
      </w:r>
      <w:r w:rsidRPr="00D821A1">
        <w:rPr>
          <w:rFonts w:ascii="Calibri" w:hAnsi="Calibri" w:cs="Calibri"/>
          <w:b/>
          <w:u w:val="single"/>
        </w:rPr>
        <w:t xml:space="preserve"> yanlış</w:t>
      </w:r>
      <w:r w:rsidRPr="00D821A1">
        <w:rPr>
          <w:rFonts w:ascii="Calibri" w:hAnsi="Calibri" w:cs="Calibri"/>
          <w:b/>
        </w:rPr>
        <w:t xml:space="preserve"> konu</w:t>
      </w:r>
      <w:r>
        <w:rPr>
          <w:rFonts w:ascii="Calibri" w:hAnsi="Calibri" w:cs="Calibri"/>
          <w:b/>
        </w:rPr>
        <w:t>l</w:t>
      </w:r>
      <w:r w:rsidRPr="00D821A1">
        <w:rPr>
          <w:rFonts w:ascii="Calibri" w:hAnsi="Calibri" w:cs="Calibri"/>
          <w:b/>
        </w:rPr>
        <w:t>muştur?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Hava kararmadan dönmelisin?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B) Yarın erkenden yola çıkmalıyız.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C)Yaşlı kadın ağlamaya başladı.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widowControl w:val="0"/>
        <w:tabs>
          <w:tab w:val="left" w:pos="-1560"/>
        </w:tabs>
        <w:autoSpaceDE w:val="0"/>
        <w:autoSpaceDN w:val="0"/>
        <w:adjustRightInd w:val="0"/>
        <w:spacing w:line="276" w:lineRule="auto"/>
        <w:ind w:left="-11"/>
        <w:rPr>
          <w:rFonts w:ascii="Calibri" w:hAnsi="Calibri" w:cs="Calibri"/>
          <w:b/>
          <w:bCs/>
          <w:iCs/>
        </w:rPr>
      </w:pPr>
      <w:r w:rsidRPr="00D821A1">
        <w:rPr>
          <w:rFonts w:ascii="Calibri" w:hAnsi="Calibri" w:cs="Calibri"/>
          <w:b/>
        </w:rPr>
        <w:t>8-</w:t>
      </w:r>
      <w:r w:rsidRPr="00D821A1">
        <w:rPr>
          <w:rFonts w:ascii="Calibri" w:hAnsi="Calibri" w:cs="Calibri"/>
        </w:rPr>
        <w:t xml:space="preserve"> </w:t>
      </w:r>
      <w:r w:rsidRPr="00D821A1">
        <w:rPr>
          <w:rFonts w:ascii="Calibri" w:hAnsi="Calibri" w:cs="Calibri"/>
          <w:b/>
          <w:bCs/>
          <w:iCs/>
        </w:rPr>
        <w:t>Aşağıdaki kelimelerden hangisi hecelerine doğru ayrılmıştır?</w:t>
      </w:r>
    </w:p>
    <w:p w:rsidR="001069B3" w:rsidRPr="00D821A1" w:rsidRDefault="001069B3" w:rsidP="00DE1E24">
      <w:pPr>
        <w:widowControl w:val="0"/>
        <w:tabs>
          <w:tab w:val="left" w:pos="413"/>
          <w:tab w:val="left" w:pos="822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iCs/>
        </w:rPr>
      </w:pPr>
      <w:r w:rsidRPr="00D821A1">
        <w:rPr>
          <w:rFonts w:ascii="Calibri" w:hAnsi="Calibri" w:cs="Calibri"/>
          <w:iCs/>
        </w:rPr>
        <w:t xml:space="preserve">A) çi-çek-çi-den    </w:t>
      </w:r>
    </w:p>
    <w:p w:rsidR="001069B3" w:rsidRPr="00D821A1" w:rsidRDefault="001069B3" w:rsidP="00DE1E24">
      <w:pPr>
        <w:widowControl w:val="0"/>
        <w:tabs>
          <w:tab w:val="left" w:pos="413"/>
          <w:tab w:val="left" w:pos="822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iCs/>
        </w:rPr>
      </w:pPr>
      <w:r w:rsidRPr="00D821A1">
        <w:rPr>
          <w:rFonts w:ascii="Calibri" w:hAnsi="Calibri" w:cs="Calibri"/>
          <w:iCs/>
        </w:rPr>
        <w:t xml:space="preserve">B) Öğr-en-ci-ler   </w:t>
      </w:r>
    </w:p>
    <w:p w:rsidR="001069B3" w:rsidRPr="00D821A1" w:rsidRDefault="001069B3" w:rsidP="00DE1E24">
      <w:pPr>
        <w:widowControl w:val="0"/>
        <w:tabs>
          <w:tab w:val="left" w:pos="413"/>
          <w:tab w:val="left" w:pos="822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iCs/>
        </w:rPr>
      </w:pPr>
      <w:r w:rsidRPr="00D821A1">
        <w:rPr>
          <w:rFonts w:ascii="Calibri" w:hAnsi="Calibri" w:cs="Calibri"/>
          <w:iCs/>
        </w:rPr>
        <w:t xml:space="preserve">C) Gel-iyor-um      </w:t>
      </w:r>
    </w:p>
    <w:p w:rsidR="001069B3" w:rsidRDefault="001069B3" w:rsidP="00DE1E24">
      <w:pPr>
        <w:spacing w:line="276" w:lineRule="auto"/>
        <w:rPr>
          <w:rFonts w:ascii="Calibri" w:hAnsi="Calibri" w:cs="Calibri"/>
          <w:iCs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  <w:iCs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iCs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  <w:color w:val="000000"/>
        </w:rPr>
      </w:pPr>
      <w:r w:rsidRPr="00D821A1">
        <w:rPr>
          <w:rFonts w:ascii="Calibri" w:hAnsi="Calibri" w:cs="Calibri"/>
          <w:b/>
          <w:iCs/>
        </w:rPr>
        <w:t xml:space="preserve">9-   </w:t>
      </w:r>
      <w:r w:rsidRPr="00D821A1">
        <w:rPr>
          <w:rFonts w:ascii="Calibri" w:hAnsi="Calibri" w:cs="Calibri"/>
          <w:b/>
          <w:color w:val="000000"/>
        </w:rPr>
        <w:t>Hangisi sözlükte  önce  gelir ?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  <w:color w:val="000000"/>
        </w:rPr>
      </w:pPr>
      <w:r w:rsidRPr="00D821A1">
        <w:rPr>
          <w:rFonts w:ascii="Calibri" w:hAnsi="Calibri" w:cs="Calibri"/>
          <w:color w:val="000000"/>
        </w:rPr>
        <w:t>A) simit             B)  şeker        C)  kitap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ind w:right="-648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10- “Kaz” sözcüğü hangi tümcede farklı anlamda kullanılmıştır?</w:t>
      </w:r>
    </w:p>
    <w:p w:rsidR="001069B3" w:rsidRPr="00D821A1" w:rsidRDefault="001069B3" w:rsidP="00DE1E24">
      <w:pPr>
        <w:spacing w:line="276" w:lineRule="auto"/>
        <w:ind w:right="69"/>
        <w:rPr>
          <w:rFonts w:ascii="Calibri" w:hAnsi="Calibri" w:cs="Calibri"/>
        </w:rPr>
      </w:pPr>
      <w:r w:rsidRPr="00D821A1">
        <w:rPr>
          <w:rFonts w:ascii="Calibri" w:hAnsi="Calibri" w:cs="Calibri"/>
        </w:rPr>
        <w:t xml:space="preserve">A) Kümesteki kaz daha ağırdı.      </w:t>
      </w:r>
    </w:p>
    <w:p w:rsidR="001069B3" w:rsidRPr="00D821A1" w:rsidRDefault="001069B3" w:rsidP="00DE1E24">
      <w:pPr>
        <w:spacing w:line="276" w:lineRule="auto"/>
        <w:ind w:right="69"/>
        <w:rPr>
          <w:rFonts w:ascii="Calibri" w:hAnsi="Calibri" w:cs="Calibri"/>
        </w:rPr>
      </w:pPr>
      <w:r w:rsidRPr="00D821A1">
        <w:rPr>
          <w:rFonts w:ascii="Calibri" w:hAnsi="Calibri" w:cs="Calibri"/>
        </w:rPr>
        <w:t xml:space="preserve">B) Evinin temelini derin kaz.     </w:t>
      </w:r>
    </w:p>
    <w:p w:rsidR="001069B3" w:rsidRPr="00D821A1" w:rsidRDefault="001069B3" w:rsidP="00DE1E24">
      <w:pPr>
        <w:spacing w:line="276" w:lineRule="auto"/>
        <w:ind w:right="69"/>
        <w:rPr>
          <w:rFonts w:ascii="Calibri" w:hAnsi="Calibri" w:cs="Calibri"/>
        </w:rPr>
      </w:pPr>
      <w:r w:rsidRPr="00D821A1">
        <w:rPr>
          <w:rFonts w:ascii="Calibri" w:hAnsi="Calibri" w:cs="Calibri"/>
        </w:rPr>
        <w:t>C) Bir kaz on kilo geldi.</w:t>
      </w:r>
    </w:p>
    <w:p w:rsidR="001069B3" w:rsidRDefault="001069B3" w:rsidP="00DE1E24">
      <w:pPr>
        <w:spacing w:line="276" w:lineRule="auto"/>
        <w:ind w:right="69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ind w:right="69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ind w:right="69"/>
        <w:rPr>
          <w:rFonts w:ascii="Calibri" w:hAnsi="Calibri" w:cs="Calibri"/>
        </w:rPr>
      </w:pPr>
    </w:p>
    <w:p w:rsidR="001069B3" w:rsidRDefault="001069B3" w:rsidP="00DE1E24">
      <w:pPr>
        <w:spacing w:after="200"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  <w:b/>
        </w:rPr>
        <w:t>11-Aşağıdaki sözcüklerden hangisi 8 harflidir?</w:t>
      </w:r>
      <w:r w:rsidRPr="00D821A1">
        <w:rPr>
          <w:rFonts w:ascii="Calibri" w:hAnsi="Calibri" w:cs="Calibri"/>
        </w:rPr>
        <w:br/>
        <w:t>A) kaldırım        B) öğrenci        C) bardak</w:t>
      </w:r>
    </w:p>
    <w:p w:rsidR="001069B3" w:rsidRDefault="001069B3" w:rsidP="00DE1E24">
      <w:pPr>
        <w:spacing w:after="200"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after="200" w:line="276" w:lineRule="auto"/>
        <w:rPr>
          <w:rFonts w:ascii="Calibri" w:hAnsi="Calibri" w:cs="Calibri"/>
        </w:rPr>
      </w:pPr>
    </w:p>
    <w:p w:rsidR="001069B3" w:rsidRDefault="001069B3" w:rsidP="00DE1E24">
      <w:pPr>
        <w:spacing w:after="200"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  <w:b/>
        </w:rPr>
        <w:t>12- Alfabemizin beşinci harf</w:t>
      </w:r>
      <w:r>
        <w:rPr>
          <w:rFonts w:ascii="Calibri" w:hAnsi="Calibri" w:cs="Calibri"/>
          <w:b/>
        </w:rPr>
        <w:t>i</w:t>
      </w:r>
      <w:r w:rsidRPr="00D821A1">
        <w:rPr>
          <w:rFonts w:ascii="Calibri" w:hAnsi="Calibri" w:cs="Calibri"/>
          <w:b/>
        </w:rPr>
        <w:t xml:space="preserve"> hangisidir?</w:t>
      </w:r>
      <w:r w:rsidRPr="00D821A1">
        <w:rPr>
          <w:rFonts w:ascii="Calibri" w:hAnsi="Calibri" w:cs="Calibri"/>
        </w:rPr>
        <w:br/>
        <w:t>A) d               B) e                 C) ç</w:t>
      </w:r>
    </w:p>
    <w:p w:rsidR="001069B3" w:rsidRDefault="001069B3" w:rsidP="00DE1E24">
      <w:pPr>
        <w:spacing w:after="200"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  <w:b/>
        </w:rPr>
        <w:t>13- Alfabemizin son harfi hangisidir?</w:t>
      </w:r>
      <w:r w:rsidRPr="00D821A1">
        <w:rPr>
          <w:rFonts w:ascii="Calibri" w:hAnsi="Calibri" w:cs="Calibri"/>
          <w:b/>
        </w:rPr>
        <w:br/>
      </w:r>
      <w:r w:rsidRPr="00D821A1">
        <w:rPr>
          <w:rFonts w:ascii="Calibri" w:hAnsi="Calibri" w:cs="Calibri"/>
        </w:rPr>
        <w:t>A) a                B) z              C) b</w:t>
      </w:r>
    </w:p>
    <w:p w:rsidR="001069B3" w:rsidRDefault="001069B3" w:rsidP="00DE1E24">
      <w:pPr>
        <w:spacing w:after="200"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after="200"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  <w:b/>
        </w:rPr>
        <w:t>14- Aşağıdaki kelimelerden hangisinin hecelenişi yanlıştır?</w:t>
      </w:r>
      <w:r w:rsidRPr="00D821A1">
        <w:rPr>
          <w:rFonts w:ascii="Calibri" w:hAnsi="Calibri" w:cs="Calibri"/>
          <w:b/>
        </w:rPr>
        <w:br/>
      </w:r>
      <w:r w:rsidRPr="00D821A1">
        <w:rPr>
          <w:rFonts w:ascii="Calibri" w:hAnsi="Calibri" w:cs="Calibri"/>
        </w:rPr>
        <w:t xml:space="preserve">A) yal-var-dım   </w:t>
      </w:r>
      <w:r w:rsidRPr="00D821A1">
        <w:rPr>
          <w:rFonts w:ascii="Calibri" w:hAnsi="Calibri" w:cs="Calibri"/>
        </w:rPr>
        <w:tab/>
        <w:t xml:space="preserve">        B) sa-ğol-sun          C)doy-a-sı-ya   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br/>
      </w:r>
      <w:r w:rsidRPr="00D821A1">
        <w:rPr>
          <w:rFonts w:ascii="Calibri" w:hAnsi="Calibri" w:cs="Calibri"/>
          <w:b/>
        </w:rPr>
        <w:t xml:space="preserve">15-“ </w:t>
      </w:r>
      <w:r w:rsidRPr="00D821A1">
        <w:rPr>
          <w:rFonts w:ascii="Calibri" w:hAnsi="Calibri" w:cs="Calibri"/>
          <w:b/>
          <w:u w:val="single"/>
        </w:rPr>
        <w:t>kuvvetli</w:t>
      </w:r>
      <w:r w:rsidRPr="00D821A1">
        <w:rPr>
          <w:rFonts w:ascii="Calibri" w:hAnsi="Calibri" w:cs="Calibri"/>
          <w:b/>
        </w:rPr>
        <w:t xml:space="preserve"> adam” Sözündeki altı çizili kelimenin eş anlamlısı olan kelime, aşağıdakilerden hangisidir?</w:t>
      </w:r>
      <w:r w:rsidRPr="00D821A1">
        <w:rPr>
          <w:rFonts w:ascii="Calibri" w:hAnsi="Calibri" w:cs="Calibri"/>
        </w:rPr>
        <w:br/>
        <w:t xml:space="preserve">A) kaba   </w:t>
      </w:r>
      <w:r w:rsidRPr="00D821A1">
        <w:rPr>
          <w:rFonts w:ascii="Calibri" w:hAnsi="Calibri" w:cs="Calibri"/>
        </w:rPr>
        <w:tab/>
        <w:t xml:space="preserve">B) iriyarı   </w:t>
      </w:r>
      <w:r w:rsidRPr="00D821A1">
        <w:rPr>
          <w:rFonts w:ascii="Calibri" w:hAnsi="Calibri" w:cs="Calibri"/>
        </w:rPr>
        <w:tab/>
        <w:t xml:space="preserve">C) güçlü   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  <w:b/>
        </w:rPr>
        <w:t>16-“cesaretli” Kelimesinin karşıt anlamlısı, aşağıdakilerden hangisidir?</w:t>
      </w:r>
      <w:r w:rsidRPr="00D821A1">
        <w:rPr>
          <w:rFonts w:ascii="Calibri" w:hAnsi="Calibri" w:cs="Calibri"/>
        </w:rPr>
        <w:br/>
        <w:t xml:space="preserve">A)korkak    </w:t>
      </w:r>
      <w:r w:rsidRPr="00D821A1">
        <w:rPr>
          <w:rFonts w:ascii="Calibri" w:hAnsi="Calibri" w:cs="Calibri"/>
        </w:rPr>
        <w:tab/>
        <w:t xml:space="preserve">B) tembel  </w:t>
      </w:r>
      <w:r w:rsidRPr="00D821A1">
        <w:rPr>
          <w:rFonts w:ascii="Calibri" w:hAnsi="Calibri" w:cs="Calibri"/>
        </w:rPr>
        <w:tab/>
        <w:t xml:space="preserve"> C) yaramaz   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ind w:right="69"/>
        <w:rPr>
          <w:rFonts w:ascii="Calibri" w:hAnsi="Calibri" w:cs="Calibri"/>
        </w:rPr>
      </w:pPr>
      <w:r w:rsidRPr="00D821A1">
        <w:rPr>
          <w:rFonts w:ascii="Calibri" w:hAnsi="Calibri" w:cs="Calibri"/>
          <w:b/>
        </w:rPr>
        <w:t>17- Aşağıdakilerden hangisinin ilk harfi daima büyük yazılır?</w:t>
      </w:r>
      <w:r w:rsidRPr="00D821A1">
        <w:rPr>
          <w:rFonts w:ascii="Calibri" w:hAnsi="Calibri" w:cs="Calibri"/>
          <w:b/>
        </w:rPr>
        <w:br/>
      </w:r>
      <w:r w:rsidRPr="00D821A1">
        <w:rPr>
          <w:rFonts w:ascii="Calibri" w:hAnsi="Calibri" w:cs="Calibri"/>
        </w:rPr>
        <w:t xml:space="preserve">A) hayvan isimleri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 xml:space="preserve">B) kişi isimleri   </w:t>
      </w:r>
      <w:r>
        <w:rPr>
          <w:rFonts w:ascii="Calibri" w:hAnsi="Calibri" w:cs="Calibri"/>
        </w:rPr>
        <w:t xml:space="preserve">       </w:t>
      </w:r>
      <w:r w:rsidRPr="00D821A1">
        <w:rPr>
          <w:rFonts w:ascii="Calibri" w:hAnsi="Calibri" w:cs="Calibri"/>
        </w:rPr>
        <w:t xml:space="preserve">C) ağaç isimleri   </w:t>
      </w:r>
    </w:p>
    <w:p w:rsidR="001069B3" w:rsidRDefault="001069B3" w:rsidP="00DE1E24">
      <w:pPr>
        <w:spacing w:line="276" w:lineRule="auto"/>
        <w:ind w:right="-648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ind w:right="-648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ind w:right="-648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ind w:right="-648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8</w:t>
      </w:r>
      <w:r w:rsidRPr="00D821A1">
        <w:rPr>
          <w:rFonts w:ascii="Calibri" w:hAnsi="Calibri" w:cs="Calibri"/>
          <w:b/>
        </w:rPr>
        <w:t xml:space="preserve">- “bozuk” kelimesini </w:t>
      </w:r>
      <w:r w:rsidRPr="00D821A1">
        <w:rPr>
          <w:rFonts w:ascii="Calibri" w:hAnsi="Calibri" w:cs="Calibri"/>
          <w:b/>
          <w:u w:val="single"/>
        </w:rPr>
        <w:t>eş anlamlısı</w:t>
      </w:r>
      <w:r w:rsidRPr="00D821A1">
        <w:rPr>
          <w:rFonts w:ascii="Calibri" w:hAnsi="Calibri" w:cs="Calibri"/>
          <w:b/>
        </w:rPr>
        <w:t xml:space="preserve"> aşağıdakilerden hangisidir?</w:t>
      </w:r>
    </w:p>
    <w:p w:rsidR="001069B3" w:rsidRDefault="001069B3" w:rsidP="00DE1E24">
      <w:pPr>
        <w:spacing w:line="276" w:lineRule="auto"/>
        <w:ind w:right="69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bozgun             B) arızalı            C) sağlam</w:t>
      </w:r>
    </w:p>
    <w:p w:rsidR="001069B3" w:rsidRPr="00D821A1" w:rsidRDefault="001069B3" w:rsidP="00DE1E24">
      <w:pPr>
        <w:spacing w:line="276" w:lineRule="auto"/>
        <w:ind w:right="69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ind w:right="69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  <w:r>
        <w:rPr>
          <w:noProof/>
        </w:rPr>
        <w:pict>
          <v:shape id="5-Nokta Yıldız 4" o:spid="_x0000_s1027" style="position:absolute;margin-left:45.95pt;margin-top:.6pt;width:14.2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" path="m,58211r69127,1l90488,r21360,58212l180975,58211,125050,94188r21362,58212l90488,116422,34563,152400,55925,94188,,58211xe" fillcolor="#4f81bd" strokecolor="#243f60" strokeweight="2pt">
            <v:path arrowok="t" o:connecttype="custom" o:connectlocs="0,58211;69127,58212;90488,0;111848,58212;180975,58211;125050,94188;146412,152400;90488,116422;34563,152400;55925,94188;0,58211" o:connectangles="0,0,0,0,0,0,0,0,0,0,0"/>
          </v:shape>
        </w:pict>
      </w:r>
      <w:r>
        <w:rPr>
          <w:rFonts w:ascii="Calibri" w:hAnsi="Calibri" w:cs="Calibri"/>
          <w:b/>
        </w:rPr>
        <w:t>19-                  arış</w:t>
      </w: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Yukarıdaki sözcüğün ilk harfini yıldız kapatmış. Yıldız yerine aşağıdaki harflerden hangisini yazamayız ?</w:t>
      </w:r>
    </w:p>
    <w:p w:rsidR="001069B3" w:rsidRPr="00B85680" w:rsidRDefault="001069B3" w:rsidP="00DE1E24">
      <w:pPr>
        <w:spacing w:line="276" w:lineRule="auto"/>
        <w:rPr>
          <w:rFonts w:ascii="Calibri" w:hAnsi="Calibri" w:cs="Calibri"/>
        </w:rPr>
      </w:pPr>
      <w:r w:rsidRPr="00B85680">
        <w:rPr>
          <w:rFonts w:ascii="Calibri" w:hAnsi="Calibri" w:cs="Calibri"/>
        </w:rPr>
        <w:t>A) b</w:t>
      </w:r>
      <w:r w:rsidRPr="00B85680">
        <w:rPr>
          <w:rFonts w:ascii="Calibri" w:hAnsi="Calibri" w:cs="Calibri"/>
        </w:rPr>
        <w:tab/>
      </w:r>
      <w:r w:rsidRPr="00B85680">
        <w:rPr>
          <w:rFonts w:ascii="Calibri" w:hAnsi="Calibri" w:cs="Calibri"/>
        </w:rPr>
        <w:tab/>
        <w:t>B) o</w:t>
      </w:r>
      <w:r w:rsidRPr="00B85680">
        <w:rPr>
          <w:rFonts w:ascii="Calibri" w:hAnsi="Calibri" w:cs="Calibri"/>
        </w:rPr>
        <w:tab/>
      </w:r>
      <w:r w:rsidRPr="00B85680">
        <w:rPr>
          <w:rFonts w:ascii="Calibri" w:hAnsi="Calibri" w:cs="Calibri"/>
        </w:rPr>
        <w:tab/>
        <w:t>C) k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  <w:color w:val="000000"/>
        </w:rPr>
      </w:pPr>
      <w:r w:rsidRPr="00D821A1">
        <w:rPr>
          <w:rFonts w:ascii="Calibri" w:hAnsi="Calibri" w:cs="Calibri"/>
          <w:b/>
        </w:rPr>
        <w:t xml:space="preserve">20- </w:t>
      </w:r>
      <w:r w:rsidRPr="00D821A1">
        <w:rPr>
          <w:rFonts w:ascii="Calibri" w:hAnsi="Calibri" w:cs="Calibri"/>
          <w:b/>
          <w:color w:val="000000"/>
        </w:rPr>
        <w:t>Aşağıdaki kelimelerden hangisinin yazılışı</w:t>
      </w:r>
      <w:r w:rsidRPr="00D821A1">
        <w:rPr>
          <w:rFonts w:ascii="Calibri" w:hAnsi="Calibri" w:cs="Calibri"/>
          <w:color w:val="000000"/>
        </w:rPr>
        <w:t xml:space="preserve"> </w:t>
      </w:r>
      <w:r w:rsidRPr="00D821A1">
        <w:rPr>
          <w:rFonts w:ascii="Calibri" w:hAnsi="Calibri" w:cs="Calibri"/>
          <w:b/>
          <w:color w:val="000000"/>
          <w:u w:val="single"/>
        </w:rPr>
        <w:t>yanlıştır</w:t>
      </w:r>
      <w:r w:rsidRPr="00D821A1">
        <w:rPr>
          <w:rFonts w:ascii="Calibri" w:hAnsi="Calibri" w:cs="Calibri"/>
          <w:color w:val="000000"/>
        </w:rPr>
        <w:t xml:space="preserve">? </w:t>
      </w:r>
    </w:p>
    <w:p w:rsidR="001069B3" w:rsidRDefault="001069B3" w:rsidP="00DE1E24">
      <w:pPr>
        <w:spacing w:line="276" w:lineRule="auto"/>
        <w:rPr>
          <w:rFonts w:ascii="Calibri" w:hAnsi="Calibri" w:cs="Calibri"/>
          <w:color w:val="000000"/>
        </w:rPr>
      </w:pPr>
      <w:r w:rsidRPr="00D821A1">
        <w:rPr>
          <w:rFonts w:ascii="Calibri" w:hAnsi="Calibri" w:cs="Calibri"/>
          <w:color w:val="000000"/>
        </w:rPr>
        <w:t xml:space="preserve">A) Tiren  </w:t>
      </w:r>
      <w:r w:rsidRPr="00D821A1">
        <w:rPr>
          <w:rFonts w:ascii="Calibri" w:hAnsi="Calibri" w:cs="Calibri"/>
          <w:color w:val="000000"/>
        </w:rPr>
        <w:tab/>
        <w:t xml:space="preserve">B) Program </w:t>
      </w:r>
      <w:r w:rsidRPr="00D821A1">
        <w:rPr>
          <w:rFonts w:ascii="Calibri" w:hAnsi="Calibri" w:cs="Calibri"/>
          <w:color w:val="000000"/>
        </w:rPr>
        <w:tab/>
      </w:r>
      <w:r w:rsidRPr="00D821A1">
        <w:rPr>
          <w:rFonts w:ascii="Calibri" w:hAnsi="Calibri" w:cs="Calibri"/>
          <w:color w:val="000000"/>
        </w:rPr>
        <w:tab/>
        <w:t xml:space="preserve">C) Profesör </w:t>
      </w:r>
    </w:p>
    <w:p w:rsidR="001069B3" w:rsidRDefault="001069B3" w:rsidP="00DE1E24">
      <w:pPr>
        <w:spacing w:line="276" w:lineRule="auto"/>
        <w:rPr>
          <w:rFonts w:ascii="Calibri" w:hAnsi="Calibri" w:cs="Calibri"/>
          <w:color w:val="000000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 xml:space="preserve">21-        </w:t>
      </w:r>
      <w:r w:rsidRPr="00D821A1">
        <w:rPr>
          <w:rFonts w:ascii="Calibri" w:hAnsi="Calibri" w:cs="Calibri"/>
          <w:b/>
          <w:bdr w:val="single" w:sz="4" w:space="0" w:color="auto"/>
        </w:rPr>
        <w:t xml:space="preserve">mer </w:t>
      </w:r>
      <w:r w:rsidRPr="00D821A1">
        <w:rPr>
          <w:rFonts w:ascii="Calibri" w:hAnsi="Calibri" w:cs="Calibri"/>
          <w:b/>
        </w:rPr>
        <w:t xml:space="preserve">             </w:t>
      </w:r>
      <w:r w:rsidRPr="00D821A1">
        <w:rPr>
          <w:rFonts w:ascii="Calibri" w:hAnsi="Calibri" w:cs="Calibri"/>
          <w:b/>
          <w:bdr w:val="single" w:sz="4" w:space="0" w:color="auto"/>
        </w:rPr>
        <w:t xml:space="preserve">di  </w:t>
      </w:r>
      <w:r w:rsidRPr="00D821A1">
        <w:rPr>
          <w:rFonts w:ascii="Calibri" w:hAnsi="Calibri" w:cs="Calibri"/>
          <w:b/>
        </w:rPr>
        <w:t xml:space="preserve">             </w:t>
      </w:r>
      <w:r w:rsidRPr="00D821A1">
        <w:rPr>
          <w:rFonts w:ascii="Calibri" w:hAnsi="Calibri" w:cs="Calibri"/>
          <w:b/>
          <w:bdr w:val="single" w:sz="4" w:space="0" w:color="auto"/>
        </w:rPr>
        <w:t>ke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Yukarıdaki hece kartlarını kullanarak aşağıdaki sözcüklerden hangisini yazamayız ?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kedi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>B) kemer</w:t>
      </w:r>
      <w:r w:rsidRPr="00D821A1">
        <w:rPr>
          <w:rFonts w:ascii="Calibri" w:hAnsi="Calibri" w:cs="Calibri"/>
        </w:rPr>
        <w:tab/>
        <w:t>C) keder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22- “Akşam yatmadan ……………….. dişlerimi fırçalarım.” Tümcedeki boş yeri hangi sözcük ile tamamlarız ?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önce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>B) sonra</w:t>
      </w:r>
      <w:r w:rsidRPr="00D821A1">
        <w:rPr>
          <w:rFonts w:ascii="Calibri" w:hAnsi="Calibri" w:cs="Calibri"/>
        </w:rPr>
        <w:tab/>
        <w:t>C) asla</w:t>
      </w: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23-Aşağıdaki varlık adlarından hangisi eş sesli(sesteş) değildir ?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at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>B) gül</w:t>
      </w:r>
      <w:r w:rsidRPr="00D821A1">
        <w:rPr>
          <w:rFonts w:ascii="Calibri" w:hAnsi="Calibri" w:cs="Calibri"/>
        </w:rPr>
        <w:tab/>
      </w:r>
      <w:r w:rsidRPr="00D821A1">
        <w:rPr>
          <w:rFonts w:ascii="Calibri" w:hAnsi="Calibri" w:cs="Calibri"/>
        </w:rPr>
        <w:tab/>
        <w:t>C) kedi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bookmarkStart w:id="0" w:name="_GoBack"/>
      <w:bookmarkEnd w:id="0"/>
      <w:r w:rsidRPr="00D821A1">
        <w:rPr>
          <w:rFonts w:ascii="Calibri" w:hAnsi="Calibri" w:cs="Calibri"/>
          <w:b/>
        </w:rPr>
        <w:t>24- Satır sonuna sığmayan sözcükleri hecelerine ayırıp satıra sığmayan heceleri alt satıra yazabiliriz. Bu bilgiye göre hangisinde sözcük yanlış yerden ayrılmıştır ?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 ……çama-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şırlar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B) ……çam-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aşırlar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C) ……çamaşır-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 xml:space="preserve">lar </w:t>
      </w: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Default="001069B3" w:rsidP="00DE1E24">
      <w:pPr>
        <w:spacing w:line="276" w:lineRule="auto"/>
        <w:rPr>
          <w:rFonts w:ascii="Calibri" w:hAnsi="Calibri" w:cs="Calibri"/>
          <w:b/>
        </w:rPr>
      </w:pPr>
    </w:p>
    <w:p w:rsidR="001069B3" w:rsidRPr="00D821A1" w:rsidRDefault="001069B3" w:rsidP="00DE1E24">
      <w:pPr>
        <w:spacing w:line="276" w:lineRule="auto"/>
        <w:rPr>
          <w:rFonts w:ascii="Calibri" w:hAnsi="Calibri" w:cs="Calibri"/>
          <w:b/>
        </w:rPr>
      </w:pPr>
      <w:r w:rsidRPr="00D821A1">
        <w:rPr>
          <w:rFonts w:ascii="Calibri" w:hAnsi="Calibri" w:cs="Calibri"/>
          <w:b/>
        </w:rPr>
        <w:t>25- Alfabemizdeki harflerle ilgili olarak verilen bilgilerden hangisi yanlıştır ?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A) ğ ile başlayan 1 sözcük vardır.</w:t>
      </w:r>
    </w:p>
    <w:p w:rsidR="001069B3" w:rsidRPr="00D821A1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B) Alfabemizde 29 harf vardır.</w:t>
      </w:r>
    </w:p>
    <w:p w:rsidR="001069B3" w:rsidRDefault="001069B3" w:rsidP="00DE1E24">
      <w:pPr>
        <w:spacing w:line="276" w:lineRule="auto"/>
        <w:rPr>
          <w:rFonts w:ascii="Calibri" w:hAnsi="Calibri" w:cs="Calibri"/>
        </w:rPr>
      </w:pPr>
      <w:r w:rsidRPr="00D821A1">
        <w:rPr>
          <w:rFonts w:ascii="Calibri" w:hAnsi="Calibri" w:cs="Calibri"/>
        </w:rPr>
        <w:t>C) a,e,ı,i,o,ö,u,ü harfleri aynı zamanda bir hecedir.</w:t>
      </w:r>
    </w:p>
    <w:p w:rsidR="001069B3" w:rsidRDefault="001069B3" w:rsidP="00DE1E24">
      <w:pPr>
        <w:spacing w:line="276" w:lineRule="auto"/>
        <w:jc w:val="center"/>
        <w:rPr>
          <w:rFonts w:ascii="Calibri" w:hAnsi="Calibri" w:cs="Calibri"/>
          <w:b/>
        </w:rPr>
      </w:pPr>
      <w:r w:rsidRPr="00DE1E24">
        <w:rPr>
          <w:rFonts w:ascii="Calibri" w:hAnsi="Calibri" w:cs="Calibri"/>
          <w:b/>
        </w:rPr>
        <w:t>BAŞARILAR…</w:t>
      </w:r>
    </w:p>
    <w:p w:rsidR="001069B3" w:rsidRPr="00DE1E24" w:rsidRDefault="001069B3" w:rsidP="00DE1E24">
      <w:pPr>
        <w:spacing w:line="276" w:lineRule="auto"/>
        <w:jc w:val="center"/>
        <w:rPr>
          <w:rFonts w:ascii="Atatürk" w:hAnsi="Atatürk" w:cs="Calibri"/>
          <w:b/>
          <w:sz w:val="36"/>
          <w:szCs w:val="36"/>
        </w:rPr>
      </w:pPr>
      <w:r w:rsidRPr="00DE1E24">
        <w:rPr>
          <w:rFonts w:ascii="Atatürk Tur" w:hAnsi="Atatürk Tur" w:cs="Calibri"/>
          <w:b/>
          <w:sz w:val="36"/>
          <w:szCs w:val="36"/>
        </w:rPr>
        <w:t>Lütfi Baloğlu</w:t>
      </w:r>
      <w:r>
        <w:rPr>
          <w:rFonts w:ascii="Atatürk Tur" w:hAnsi="Atatürk Tur" w:cs="Calibri"/>
          <w:b/>
          <w:sz w:val="36"/>
          <w:szCs w:val="36"/>
        </w:rPr>
        <w:t xml:space="preserve"> </w:t>
      </w:r>
      <w:hyperlink r:id="rId5" w:history="1">
        <w:r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</w:p>
    <w:sectPr w:rsidR="001069B3" w:rsidRPr="00DE1E24" w:rsidSect="008028E1">
      <w:pgSz w:w="11906" w:h="16838"/>
      <w:pgMar w:top="1134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tatürk Tur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85D"/>
    <w:rsid w:val="001069B3"/>
    <w:rsid w:val="00190BCB"/>
    <w:rsid w:val="00356BE9"/>
    <w:rsid w:val="004C647D"/>
    <w:rsid w:val="005039CE"/>
    <w:rsid w:val="005B58EB"/>
    <w:rsid w:val="007E0310"/>
    <w:rsid w:val="008028E1"/>
    <w:rsid w:val="008D5F2D"/>
    <w:rsid w:val="00AA427D"/>
    <w:rsid w:val="00AB4357"/>
    <w:rsid w:val="00B85680"/>
    <w:rsid w:val="00C46EB6"/>
    <w:rsid w:val="00C7585D"/>
    <w:rsid w:val="00D821A1"/>
    <w:rsid w:val="00DE1E24"/>
    <w:rsid w:val="00E1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8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09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821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21A1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B58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3</Pages>
  <Words>507</Words>
  <Characters>2892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edanur</cp:lastModifiedBy>
  <cp:revision>www.sorubak.com</cp:revision>
  <dcterms:created xsi:type="dcterms:W3CDTF">2013-11-26T10:34:00Z</dcterms:created>
  <dcterms:modified xsi:type="dcterms:W3CDTF">2013-12-09T19:54:00Z</dcterms:modified>
  <cp:category>www.sorubak.com</cp:category>
  <cp:version>www.sorubak.com</cp:version>
</cp:coreProperties>
</file>