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34C" w:rsidRPr="006C0D39" w:rsidRDefault="00D2634C" w:rsidP="007C2D96">
      <w:pPr>
        <w:ind w:left="2832"/>
        <w:rPr>
          <w:rFonts w:ascii="Comic Sans MS" w:hAnsi="Comic Sans MS"/>
          <w:b/>
        </w:rPr>
      </w:pPr>
      <w:r w:rsidRPr="006C0D39">
        <w:rPr>
          <w:rFonts w:ascii="Comic Sans MS" w:hAnsi="Comic Sans MS"/>
          <w:b/>
        </w:rPr>
        <w:t>PROBLEMLER</w:t>
      </w:r>
    </w:p>
    <w:p w:rsidR="00D2634C" w:rsidRPr="006C0D39" w:rsidRDefault="00D2634C" w:rsidP="007C2D96">
      <w:pPr>
        <w:rPr>
          <w:rFonts w:ascii="Comic Sans MS" w:hAnsi="Comic Sans MS"/>
        </w:rPr>
      </w:pPr>
      <w:r w:rsidRPr="006C0D39">
        <w:rPr>
          <w:rFonts w:ascii="Comic Sans MS" w:hAnsi="Comic Sans MS"/>
        </w:rPr>
        <w:t>1.Bir pakette 36 tane yumurta varsa, 4 pakette kaç tane yumurta vardır?</w:t>
      </w:r>
    </w:p>
    <w:p w:rsidR="00D2634C" w:rsidRDefault="00D2634C" w:rsidP="00265712">
      <w:pPr>
        <w:pStyle w:val="ListParagraph"/>
      </w:pPr>
      <w:hyperlink r:id="rId4" w:history="1">
        <w:r w:rsidRPr="00932704">
          <w:rPr>
            <w:rStyle w:val="Hyperlink"/>
          </w:rPr>
          <w:t>www.sorubak.com</w:t>
        </w:r>
      </w:hyperlink>
      <w:r>
        <w:t xml:space="preserve"> </w:t>
      </w: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  <w:r w:rsidRPr="006C0D39">
        <w:rPr>
          <w:rFonts w:ascii="Comic Sans MS" w:hAnsi="Comic Sans MS"/>
        </w:rPr>
        <w:t>2.Kitaplıkta 8 raf var, her rafta 15 tane kitap olduğuna göre kitaplıkta toplam kaç tane kitap vardır?</w:t>
      </w: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  <w:r w:rsidRPr="006C0D39">
        <w:rPr>
          <w:rFonts w:ascii="Comic Sans MS" w:hAnsi="Comic Sans MS"/>
        </w:rPr>
        <w:t>3.24 ile 3 ün çarpımı hangi sayının yarısıdır?</w:t>
      </w: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  <w:r w:rsidRPr="006C0D39">
        <w:rPr>
          <w:rFonts w:ascii="Comic Sans MS" w:hAnsi="Comic Sans MS"/>
        </w:rPr>
        <w:t>4.Tanesi 6 TL olan dergilerden 3 tane ve tanesi  8 TL olan kitaptan 2 tane aldım.Ne kadar ödemeliyim?</w:t>
      </w: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  <w:r w:rsidRPr="006C0D39">
        <w:rPr>
          <w:rFonts w:ascii="Comic Sans MS" w:hAnsi="Comic Sans MS"/>
        </w:rPr>
        <w:t xml:space="preserve">5.Bir haftada </w:t>
      </w:r>
      <w:smartTag w:uri="urn:schemas-microsoft-com:office:smarttags" w:element="metricconverter">
        <w:smartTagPr>
          <w:attr w:name="ProductID" w:val="7 litre"/>
        </w:smartTagPr>
        <w:r w:rsidRPr="006C0D39">
          <w:rPr>
            <w:rFonts w:ascii="Comic Sans MS" w:hAnsi="Comic Sans MS"/>
          </w:rPr>
          <w:t>7 litre</w:t>
        </w:r>
      </w:smartTag>
      <w:r w:rsidRPr="006C0D39">
        <w:rPr>
          <w:rFonts w:ascii="Comic Sans MS" w:hAnsi="Comic Sans MS"/>
        </w:rPr>
        <w:t xml:space="preserve"> süt tüketen  bir aile, 2 ayda kaç litre süt tüketir?</w:t>
      </w: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  <w:r w:rsidRPr="006C0D39">
        <w:rPr>
          <w:rFonts w:ascii="Comic Sans MS" w:hAnsi="Comic Sans MS"/>
        </w:rPr>
        <w:t>6.Kumbarasına her gün 3 TL atan bir öğrenci 2 hafta sonra kaç TL biriktirmiş olur?</w:t>
      </w:r>
    </w:p>
    <w:p w:rsidR="00D2634C" w:rsidRPr="006C0D39" w:rsidRDefault="00D2634C" w:rsidP="007C2D96">
      <w:pPr>
        <w:rPr>
          <w:rFonts w:ascii="Comic Sans MS" w:hAnsi="Comic Sans MS"/>
          <w:b/>
        </w:rPr>
      </w:pPr>
      <w:r w:rsidRPr="006C0D39">
        <w:rPr>
          <w:rFonts w:ascii="Comic Sans MS" w:hAnsi="Comic Sans MS"/>
          <w:b/>
        </w:rPr>
        <w:t xml:space="preserve">                                                     </w:t>
      </w:r>
      <w:r w:rsidRPr="006C0D39">
        <w:rPr>
          <w:rFonts w:ascii="Comic Sans MS" w:hAnsi="Comic Sans MS"/>
        </w:rPr>
        <w:t xml:space="preserve">7.25 tavuk, 3 horoz ve </w:t>
      </w:r>
      <w:r>
        <w:rPr>
          <w:rFonts w:ascii="Comic Sans MS" w:hAnsi="Comic Sans MS"/>
        </w:rPr>
        <w:t>12</w:t>
      </w:r>
      <w:r w:rsidRPr="006C0D39">
        <w:rPr>
          <w:rFonts w:ascii="Comic Sans MS" w:hAnsi="Comic Sans MS"/>
        </w:rPr>
        <w:t xml:space="preserve"> ineğin ayak sayıları toplamı kaçtır?</w:t>
      </w: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  <w:r w:rsidRPr="006C0D39">
        <w:rPr>
          <w:rFonts w:ascii="Comic Sans MS" w:hAnsi="Comic Sans MS"/>
        </w:rPr>
        <w:t>8.Ben 8 yaşındayım.Annemin yaşı benim yaşımın 4 katından 2 eksik olduğuna göre, annem</w:t>
      </w:r>
      <w:r>
        <w:rPr>
          <w:rFonts w:ascii="Comic Sans MS" w:hAnsi="Comic Sans MS"/>
        </w:rPr>
        <w:t xml:space="preserve"> ve </w:t>
      </w:r>
      <w:r w:rsidRPr="006C0D39">
        <w:rPr>
          <w:rFonts w:ascii="Comic Sans MS" w:hAnsi="Comic Sans MS"/>
        </w:rPr>
        <w:t xml:space="preserve"> benim yaşlarımızın toplamı kaçtır?</w:t>
      </w: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  <w:r w:rsidRPr="006C0D39">
        <w:rPr>
          <w:rFonts w:ascii="Comic Sans MS" w:hAnsi="Comic Sans MS"/>
        </w:rPr>
        <w:t>9.Apartmanın bir katında 20 tane pencere vardır.Apartmanımız 7 katlı olduğuna göre, toplam kaç pencere vardır?</w:t>
      </w: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  <w:r w:rsidRPr="006C0D39">
        <w:rPr>
          <w:rFonts w:ascii="Comic Sans MS" w:hAnsi="Comic Sans MS"/>
        </w:rPr>
        <w:t xml:space="preserve">10.Bir günde 24 sayfa kitap okuyan bir öğrenci, </w:t>
      </w:r>
      <w:r>
        <w:rPr>
          <w:rFonts w:ascii="Comic Sans MS" w:hAnsi="Comic Sans MS"/>
        </w:rPr>
        <w:t>4 günde  ka</w:t>
      </w:r>
      <w:r w:rsidRPr="006C0D39">
        <w:rPr>
          <w:rFonts w:ascii="Comic Sans MS" w:hAnsi="Comic Sans MS"/>
        </w:rPr>
        <w:t>ç sayfa okumuş olur?</w:t>
      </w: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6C0D39">
      <w:pPr>
        <w:rPr>
          <w:rFonts w:ascii="Comic Sans MS" w:hAnsi="Comic Sans MS"/>
        </w:rPr>
      </w:pPr>
      <w:r w:rsidRPr="006C0D39">
        <w:rPr>
          <w:rFonts w:ascii="Comic Sans MS" w:hAnsi="Comic Sans MS"/>
        </w:rPr>
        <w:t>11.Damla 8 yaşındadır. Dedesinin yaşı Damla’nın yaşının 10 katından 7 eksiktir.Damla ve dedesinin yaşları toplamı kaçtır?</w:t>
      </w: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6C0D39">
      <w:pPr>
        <w:rPr>
          <w:rFonts w:ascii="Comic Sans MS" w:hAnsi="Comic Sans MS"/>
        </w:rPr>
      </w:pPr>
      <w:r w:rsidRPr="006C0D39">
        <w:rPr>
          <w:rFonts w:ascii="Comic Sans MS" w:hAnsi="Comic Sans MS"/>
        </w:rPr>
        <w:t>12. 26 yarım kaç bütündür?</w:t>
      </w: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7C2D96">
      <w:pPr>
        <w:rPr>
          <w:rFonts w:ascii="Comic Sans MS" w:hAnsi="Comic Sans MS"/>
        </w:rPr>
      </w:pPr>
    </w:p>
    <w:p w:rsidR="00D2634C" w:rsidRPr="006C0D39" w:rsidRDefault="00D2634C" w:rsidP="006C0D39">
      <w:pPr>
        <w:rPr>
          <w:rFonts w:ascii="Comic Sans MS" w:hAnsi="Comic Sans MS"/>
          <w:b/>
        </w:rPr>
      </w:pPr>
      <w:r w:rsidRPr="006C0D39">
        <w:rPr>
          <w:rFonts w:ascii="Comic Sans MS" w:hAnsi="Comic Sans MS"/>
          <w:b/>
        </w:rPr>
        <w:t xml:space="preserve">                         </w:t>
      </w:r>
    </w:p>
    <w:sectPr w:rsidR="00D2634C" w:rsidRPr="006C0D39" w:rsidSect="006C0D39">
      <w:pgSz w:w="11906" w:h="16838"/>
      <w:pgMar w:top="567" w:right="424" w:bottom="1417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2D96"/>
    <w:rsid w:val="00265712"/>
    <w:rsid w:val="003C62C4"/>
    <w:rsid w:val="006C0D39"/>
    <w:rsid w:val="007C2D96"/>
    <w:rsid w:val="008701A2"/>
    <w:rsid w:val="00932704"/>
    <w:rsid w:val="00A93DB1"/>
    <w:rsid w:val="00B81C3B"/>
    <w:rsid w:val="00BA2408"/>
    <w:rsid w:val="00D26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2C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2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24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6571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657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177</Words>
  <Characters>1012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Senol</dc:creator>
  <cp:keywords>www.sorubak.com</cp:keywords>
  <dc:description>www.sorubak.com</dc:description>
  <cp:lastModifiedBy>edanur</cp:lastModifiedBy>
  <cp:revision>3</cp:revision>
  <dcterms:created xsi:type="dcterms:W3CDTF">2013-02-18T17:18:00Z</dcterms:created>
  <dcterms:modified xsi:type="dcterms:W3CDTF">2014-02-08T14:21:00Z</dcterms:modified>
  <cp:category>www.sorubak.com</cp:category>
</cp:coreProperties>
</file>