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E8" w:rsidRPr="00DB34A4" w:rsidRDefault="008940E8" w:rsidP="00DB34A4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oval id="Oval 3" o:spid="_x0000_s1026" style="position:absolute;margin-left:463.55pt;margin-top:3.8pt;width:35.25pt;height:28.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" fillcolor="#c6d9f1" strokeweight="2pt"/>
        </w:pict>
      </w:r>
      <w:r>
        <w:rPr>
          <w:noProof/>
          <w:lang w:eastAsia="tr-TR"/>
        </w:rPr>
        <w:pict>
          <v:oval id="Oval 2" o:spid="_x0000_s1027" style="position:absolute;margin-left:525.05pt;margin-top:3.8pt;width:35.25pt;height:28.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" strokeweight="2pt"/>
        </w:pict>
      </w:r>
      <w:r w:rsidRPr="00DB34A4">
        <w:rPr>
          <w:rFonts w:ascii="Times New Roman" w:hAnsi="Times New Roman"/>
          <w:b/>
          <w:sz w:val="24"/>
          <w:szCs w:val="24"/>
        </w:rPr>
        <w:t>ADI SOYADI: _____________________</w:t>
      </w:r>
      <w:r>
        <w:rPr>
          <w:rFonts w:ascii="Times New Roman" w:hAnsi="Times New Roman"/>
          <w:b/>
          <w:sz w:val="24"/>
          <w:szCs w:val="24"/>
        </w:rPr>
        <w:t>______________________</w:t>
      </w:r>
      <w:r w:rsidRPr="00DB34A4">
        <w:rPr>
          <w:rFonts w:ascii="Times New Roman" w:hAnsi="Times New Roman"/>
          <w:b/>
          <w:sz w:val="24"/>
          <w:szCs w:val="24"/>
        </w:rPr>
        <w:t xml:space="preserve"> </w:t>
      </w:r>
    </w:p>
    <w:p w:rsidR="008940E8" w:rsidRDefault="008940E8" w:rsidP="00DB34A4">
      <w:pPr>
        <w:pStyle w:val="NoSpacing"/>
        <w:ind w:left="7788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DB34A4">
        <w:rPr>
          <w:rFonts w:ascii="Times New Roman" w:hAnsi="Times New Roman"/>
          <w:b/>
          <w:sz w:val="24"/>
          <w:szCs w:val="24"/>
        </w:rPr>
        <w:t>PUAN:</w:t>
      </w:r>
      <w:r w:rsidRPr="00DB34A4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</w:p>
    <w:p w:rsidR="008940E8" w:rsidRDefault="008940E8" w:rsidP="00DB34A4">
      <w:pPr>
        <w:pStyle w:val="NoSpacing"/>
        <w:ind w:left="7788"/>
        <w:rPr>
          <w:rFonts w:ascii="Times New Roman" w:hAnsi="Times New Roman"/>
          <w:b/>
          <w:sz w:val="24"/>
          <w:szCs w:val="24"/>
        </w:rPr>
      </w:pPr>
    </w:p>
    <w:p w:rsidR="008940E8" w:rsidRDefault="008940E8" w:rsidP="00FE0F3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HAYAT BİLGİSİ</w:t>
      </w:r>
    </w:p>
    <w:p w:rsidR="008940E8" w:rsidRPr="002B4495" w:rsidRDefault="008940E8" w:rsidP="00F83CCD">
      <w:pPr>
        <w:rPr>
          <w:b/>
        </w:rPr>
      </w:pPr>
      <w:r w:rsidRPr="002B4495">
        <w:rPr>
          <w:b/>
        </w:rPr>
        <w:t>1</w:t>
      </w:r>
      <w:r>
        <w:rPr>
          <w:b/>
        </w:rPr>
        <w:t xml:space="preserve">.) </w:t>
      </w:r>
      <w:r w:rsidRPr="002B4495">
        <w:rPr>
          <w:b/>
        </w:rPr>
        <w:t>Aşağıdakilerden hangisi okulların açıldığı ilk hafta kutlanır?</w:t>
      </w:r>
    </w:p>
    <w:p w:rsidR="008940E8" w:rsidRDefault="008940E8" w:rsidP="00F83CCD">
      <w:r w:rsidRPr="00F83CCD">
        <w:rPr>
          <w:b/>
        </w:rPr>
        <w:t>A.</w:t>
      </w:r>
      <w:r>
        <w:t xml:space="preserve"> Orman Haftası</w:t>
      </w:r>
      <w:r>
        <w:tab/>
      </w:r>
      <w:r>
        <w:tab/>
        <w:t xml:space="preserve">   </w:t>
      </w:r>
      <w:r w:rsidRPr="00F83CCD">
        <w:rPr>
          <w:b/>
        </w:rPr>
        <w:t>B.</w:t>
      </w:r>
      <w:r>
        <w:t xml:space="preserve">  İlköğretim Haftası</w:t>
      </w:r>
      <w:r>
        <w:tab/>
      </w:r>
      <w:r>
        <w:tab/>
        <w:t xml:space="preserve">  </w:t>
      </w:r>
      <w:r w:rsidRPr="00F83CCD">
        <w:rPr>
          <w:b/>
        </w:rPr>
        <w:t>C.</w:t>
      </w:r>
      <w:r>
        <w:t xml:space="preserve"> Hayvanları Koruma Günü</w:t>
      </w:r>
    </w:p>
    <w:p w:rsidR="008940E8" w:rsidRPr="00F83CCD" w:rsidRDefault="008940E8" w:rsidP="00F83CCD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spacing w:before="293" w:line="302" w:lineRule="exact"/>
      </w:pPr>
      <w:r>
        <w:rPr>
          <w:b/>
          <w:bCs/>
        </w:rPr>
        <w:t xml:space="preserve">2.) </w:t>
      </w:r>
      <w:r w:rsidRPr="00F83CCD">
        <w:rPr>
          <w:b/>
          <w:bCs/>
        </w:rPr>
        <w:t>Aşağıdakilerden hangisi okulla ilgili bir hazırlık yapmaktadır?</w:t>
      </w:r>
    </w:p>
    <w:p w:rsidR="008940E8" w:rsidRPr="00F83CCD" w:rsidRDefault="008940E8" w:rsidP="00F83CCD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line="302" w:lineRule="exact"/>
      </w:pPr>
      <w:r w:rsidRPr="00F83CCD">
        <w:rPr>
          <w:b/>
          <w:spacing w:val="-14"/>
        </w:rPr>
        <w:t>A.</w:t>
      </w:r>
      <w:r w:rsidRPr="00F83CCD">
        <w:rPr>
          <w:b/>
        </w:rPr>
        <w:t xml:space="preserve"> </w:t>
      </w:r>
      <w:r w:rsidRPr="00F83CCD">
        <w:t>Nazlı, odasında hikâye kitabı okuyor.</w:t>
      </w:r>
    </w:p>
    <w:p w:rsidR="008940E8" w:rsidRPr="00F83CCD" w:rsidRDefault="008940E8" w:rsidP="00F83CCD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line="302" w:lineRule="exact"/>
      </w:pPr>
      <w:r w:rsidRPr="00F83CCD">
        <w:rPr>
          <w:b/>
          <w:spacing w:val="-20"/>
        </w:rPr>
        <w:t>B.</w:t>
      </w:r>
      <w:r>
        <w:t xml:space="preserve">  </w:t>
      </w:r>
      <w:r w:rsidRPr="00F83CCD">
        <w:t>Emre, banyoda elini ve yüzünü yıkıyor.</w:t>
      </w:r>
    </w:p>
    <w:p w:rsidR="008940E8" w:rsidRDefault="008940E8" w:rsidP="00F83CCD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line="302" w:lineRule="exact"/>
      </w:pPr>
      <w:r w:rsidRPr="00F83CCD">
        <w:rPr>
          <w:b/>
          <w:spacing w:val="-15"/>
        </w:rPr>
        <w:t>C.</w:t>
      </w:r>
      <w:r>
        <w:rPr>
          <w:spacing w:val="-15"/>
        </w:rPr>
        <w:t xml:space="preserve"> </w:t>
      </w:r>
      <w:r>
        <w:t xml:space="preserve"> </w:t>
      </w:r>
      <w:r w:rsidRPr="00F83CCD">
        <w:t>Elif, ders araç gereçlerini çantasına yerleştiriyor.</w:t>
      </w:r>
    </w:p>
    <w:p w:rsidR="008940E8" w:rsidRPr="00F83CCD" w:rsidRDefault="008940E8" w:rsidP="00F83CCD">
      <w:pPr>
        <w:widowControl w:val="0"/>
        <w:shd w:val="clear" w:color="auto" w:fill="FFFFFF"/>
        <w:tabs>
          <w:tab w:val="left" w:pos="439"/>
        </w:tabs>
        <w:autoSpaceDE w:val="0"/>
        <w:autoSpaceDN w:val="0"/>
        <w:adjustRightInd w:val="0"/>
        <w:spacing w:before="317" w:line="317" w:lineRule="exact"/>
        <w:rPr>
          <w:color w:val="FF0000"/>
        </w:rPr>
      </w:pPr>
      <w:r w:rsidRPr="00F83CCD">
        <w:rPr>
          <w:b/>
          <w:bCs/>
        </w:rPr>
        <w:t xml:space="preserve">3.) Aşağıdakilerden hangisinin davranışı okul kurallarına uygun </w:t>
      </w:r>
      <w:r w:rsidRPr="00F83CCD">
        <w:rPr>
          <w:b/>
          <w:bCs/>
          <w:color w:val="FF0000"/>
          <w:u w:val="single"/>
        </w:rPr>
        <w:t>değildir</w:t>
      </w:r>
      <w:r w:rsidRPr="00F83CCD">
        <w:rPr>
          <w:b/>
          <w:bCs/>
          <w:color w:val="FF0000"/>
        </w:rPr>
        <w:t>?</w:t>
      </w:r>
    </w:p>
    <w:p w:rsidR="008940E8" w:rsidRPr="00F83CCD" w:rsidRDefault="008940E8" w:rsidP="00F83CCD">
      <w:pPr>
        <w:widowControl w:val="0"/>
        <w:shd w:val="clear" w:color="auto" w:fill="FFFFFF"/>
        <w:tabs>
          <w:tab w:val="left" w:pos="792"/>
        </w:tabs>
        <w:autoSpaceDE w:val="0"/>
        <w:autoSpaceDN w:val="0"/>
        <w:adjustRightInd w:val="0"/>
        <w:spacing w:line="317" w:lineRule="exact"/>
      </w:pPr>
      <w:r w:rsidRPr="00F83CCD">
        <w:rPr>
          <w:b/>
          <w:spacing w:val="-17"/>
        </w:rPr>
        <w:t>A.</w:t>
      </w:r>
      <w:r>
        <w:rPr>
          <w:spacing w:val="-17"/>
        </w:rPr>
        <w:t xml:space="preserve"> </w:t>
      </w:r>
      <w:r w:rsidRPr="00F83CCD">
        <w:t>Utku, çöplerini çöp kutusuna atar.</w:t>
      </w:r>
    </w:p>
    <w:p w:rsidR="008940E8" w:rsidRPr="00F83CCD" w:rsidRDefault="008940E8" w:rsidP="00F83CCD">
      <w:pPr>
        <w:widowControl w:val="0"/>
        <w:shd w:val="clear" w:color="auto" w:fill="FFFFFF"/>
        <w:tabs>
          <w:tab w:val="left" w:pos="792"/>
        </w:tabs>
        <w:autoSpaceDE w:val="0"/>
        <w:autoSpaceDN w:val="0"/>
        <w:adjustRightInd w:val="0"/>
        <w:spacing w:line="317" w:lineRule="exact"/>
      </w:pPr>
      <w:r w:rsidRPr="00F83CCD">
        <w:rPr>
          <w:b/>
          <w:spacing w:val="-18"/>
        </w:rPr>
        <w:t>B.</w:t>
      </w:r>
      <w:r>
        <w:rPr>
          <w:spacing w:val="-18"/>
        </w:rPr>
        <w:t xml:space="preserve"> </w:t>
      </w:r>
      <w:r w:rsidRPr="00F83CCD">
        <w:t>Dilek, koridorlarda koşarak oynar.</w:t>
      </w:r>
    </w:p>
    <w:p w:rsidR="008940E8" w:rsidRPr="00F83CCD" w:rsidRDefault="008940E8" w:rsidP="00F83CCD">
      <w:pPr>
        <w:widowControl w:val="0"/>
        <w:shd w:val="clear" w:color="auto" w:fill="FFFFFF"/>
        <w:tabs>
          <w:tab w:val="left" w:pos="792"/>
        </w:tabs>
        <w:autoSpaceDE w:val="0"/>
        <w:autoSpaceDN w:val="0"/>
        <w:adjustRightInd w:val="0"/>
        <w:spacing w:line="317" w:lineRule="exact"/>
      </w:pPr>
      <w:r w:rsidRPr="00F83CCD">
        <w:rPr>
          <w:b/>
          <w:spacing w:val="-15"/>
        </w:rPr>
        <w:t>C.</w:t>
      </w:r>
      <w:r>
        <w:rPr>
          <w:spacing w:val="-15"/>
        </w:rPr>
        <w:t xml:space="preserve"> </w:t>
      </w:r>
      <w:r w:rsidRPr="00F83CCD">
        <w:t>Eda, kullandığı ders araçlarını yerine koyar.</w:t>
      </w:r>
    </w:p>
    <w:p w:rsidR="008940E8" w:rsidRPr="00F83CCD" w:rsidRDefault="008940E8" w:rsidP="00F83CCD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line="302" w:lineRule="exact"/>
      </w:pPr>
    </w:p>
    <w:p w:rsidR="008940E8" w:rsidRDefault="008940E8" w:rsidP="004E070A">
      <w:pPr>
        <w:spacing w:after="200" w:line="276" w:lineRule="auto"/>
        <w:rPr>
          <w:color w:val="00060A"/>
          <w:lang w:eastAsia="en-US"/>
        </w:rPr>
      </w:pPr>
      <w:r w:rsidRPr="004E070A">
        <w:rPr>
          <w:b/>
          <w:bCs/>
          <w:lang w:eastAsia="en-US"/>
        </w:rPr>
        <w:t>4.)</w:t>
      </w:r>
      <w:r w:rsidRPr="00F83CCD">
        <w:rPr>
          <w:b/>
          <w:bCs/>
          <w:lang w:eastAsia="en-US"/>
        </w:rPr>
        <w:t xml:space="preserve"> </w:t>
      </w:r>
      <w:r w:rsidRPr="00F83CCD">
        <w:rPr>
          <w:b/>
          <w:color w:val="00060A"/>
          <w:lang w:eastAsia="en-US"/>
        </w:rPr>
        <w:t xml:space="preserve">Aşağıdakilerden hangisi kişisel bakım araçlarından </w:t>
      </w:r>
      <w:r w:rsidRPr="00F83CCD">
        <w:rPr>
          <w:b/>
          <w:color w:val="FF0000"/>
          <w:u w:val="single"/>
          <w:lang w:eastAsia="en-US"/>
        </w:rPr>
        <w:t>değildir?</w:t>
      </w:r>
      <w:r w:rsidRPr="00F83CCD">
        <w:rPr>
          <w:b/>
          <w:color w:val="00060A"/>
          <w:lang w:eastAsia="en-US"/>
        </w:rPr>
        <w:br/>
      </w:r>
      <w:r w:rsidRPr="00F83CCD">
        <w:rPr>
          <w:b/>
          <w:lang w:eastAsia="en-US"/>
        </w:rPr>
        <w:t>A.</w:t>
      </w:r>
      <w:r>
        <w:rPr>
          <w:color w:val="00060A"/>
          <w:lang w:eastAsia="en-US"/>
        </w:rPr>
        <w:t xml:space="preserve"> kitap</w:t>
      </w:r>
      <w:r>
        <w:rPr>
          <w:color w:val="00060A"/>
          <w:lang w:eastAsia="en-US"/>
        </w:rPr>
        <w:tab/>
      </w:r>
      <w:r>
        <w:rPr>
          <w:color w:val="00060A"/>
          <w:lang w:eastAsia="en-US"/>
        </w:rPr>
        <w:tab/>
      </w:r>
      <w:r>
        <w:rPr>
          <w:color w:val="00060A"/>
          <w:lang w:eastAsia="en-US"/>
        </w:rPr>
        <w:tab/>
        <w:t xml:space="preserve">    </w:t>
      </w:r>
      <w:r w:rsidRPr="00F83CCD">
        <w:rPr>
          <w:b/>
          <w:lang w:eastAsia="en-US"/>
        </w:rPr>
        <w:t>B.</w:t>
      </w:r>
      <w:r w:rsidRPr="00F83CCD">
        <w:rPr>
          <w:color w:val="00060A"/>
          <w:lang w:eastAsia="en-US"/>
        </w:rPr>
        <w:t xml:space="preserve"> </w:t>
      </w:r>
      <w:r>
        <w:rPr>
          <w:color w:val="00060A"/>
          <w:lang w:eastAsia="en-US"/>
        </w:rPr>
        <w:t>diş fırçası</w:t>
      </w:r>
      <w:r>
        <w:rPr>
          <w:color w:val="00060A"/>
          <w:lang w:eastAsia="en-US"/>
        </w:rPr>
        <w:tab/>
      </w:r>
      <w:r>
        <w:rPr>
          <w:color w:val="00060A"/>
          <w:lang w:eastAsia="en-US"/>
        </w:rPr>
        <w:tab/>
      </w:r>
      <w:r>
        <w:rPr>
          <w:color w:val="00060A"/>
          <w:lang w:eastAsia="en-US"/>
        </w:rPr>
        <w:tab/>
        <w:t xml:space="preserve">    </w:t>
      </w:r>
      <w:r w:rsidRPr="00F83CCD">
        <w:rPr>
          <w:b/>
          <w:lang w:eastAsia="en-US"/>
        </w:rPr>
        <w:t>C.</w:t>
      </w:r>
      <w:r w:rsidRPr="00F83CCD">
        <w:rPr>
          <w:color w:val="00060A"/>
          <w:lang w:eastAsia="en-US"/>
        </w:rPr>
        <w:t xml:space="preserve"> </w:t>
      </w:r>
      <w:r>
        <w:rPr>
          <w:color w:val="00060A"/>
          <w:lang w:eastAsia="en-US"/>
        </w:rPr>
        <w:t>havlu</w:t>
      </w:r>
    </w:p>
    <w:p w:rsidR="008940E8" w:rsidRPr="004E070A" w:rsidRDefault="008940E8" w:rsidP="004E070A">
      <w:pPr>
        <w:pStyle w:val="NoSpacing"/>
        <w:rPr>
          <w:rFonts w:ascii="Times New Roman" w:hAnsi="Times New Roman"/>
          <w:b/>
          <w:sz w:val="24"/>
          <w:szCs w:val="24"/>
        </w:rPr>
      </w:pPr>
      <w:r w:rsidRPr="004E070A">
        <w:rPr>
          <w:rFonts w:ascii="Times New Roman" w:hAnsi="Times New Roman"/>
          <w:b/>
          <w:color w:val="00060A"/>
          <w:sz w:val="24"/>
          <w:szCs w:val="24"/>
        </w:rPr>
        <w:t xml:space="preserve">5.) </w:t>
      </w:r>
      <w:r w:rsidRPr="004E070A">
        <w:rPr>
          <w:rFonts w:ascii="Times New Roman" w:hAnsi="Times New Roman"/>
          <w:b/>
          <w:sz w:val="24"/>
          <w:szCs w:val="24"/>
        </w:rPr>
        <w:t xml:space="preserve">Onur, dişlerini fırçalayacaktır. Ancak boyu yetişemediği için diş macununa uzanamaz. Bu durumda Onur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4E070A">
        <w:rPr>
          <w:rFonts w:ascii="Times New Roman" w:hAnsi="Times New Roman"/>
          <w:b/>
          <w:sz w:val="24"/>
          <w:szCs w:val="24"/>
        </w:rPr>
        <w:t>aşağıdakilerden hangisini yapmalıdır?</w:t>
      </w:r>
    </w:p>
    <w:p w:rsidR="008940E8" w:rsidRPr="004E070A" w:rsidRDefault="008940E8" w:rsidP="004E070A">
      <w:pPr>
        <w:pStyle w:val="NoSpacing"/>
        <w:rPr>
          <w:rFonts w:ascii="Times New Roman" w:hAnsi="Times New Roman"/>
          <w:color w:val="00060A"/>
          <w:sz w:val="24"/>
          <w:szCs w:val="24"/>
        </w:rPr>
      </w:pPr>
      <w:r w:rsidRPr="004E070A">
        <w:rPr>
          <w:rFonts w:ascii="Times New Roman" w:hAnsi="Times New Roman"/>
          <w:b/>
          <w:spacing w:val="-17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070A">
        <w:rPr>
          <w:rFonts w:ascii="Times New Roman" w:hAnsi="Times New Roman"/>
          <w:sz w:val="24"/>
          <w:szCs w:val="24"/>
        </w:rPr>
        <w:t>Dişlerini fırçalamaktan vazgeçmelidir.</w:t>
      </w:r>
    </w:p>
    <w:p w:rsidR="008940E8" w:rsidRPr="004E070A" w:rsidRDefault="008940E8" w:rsidP="004E070A">
      <w:pPr>
        <w:pStyle w:val="NoSpacing"/>
        <w:rPr>
          <w:rFonts w:ascii="Times New Roman" w:hAnsi="Times New Roman"/>
          <w:sz w:val="24"/>
          <w:szCs w:val="24"/>
        </w:rPr>
      </w:pPr>
      <w:r w:rsidRPr="004E070A">
        <w:rPr>
          <w:rFonts w:ascii="Times New Roman" w:hAnsi="Times New Roman"/>
          <w:b/>
          <w:spacing w:val="-20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070A">
        <w:rPr>
          <w:rFonts w:ascii="Times New Roman" w:hAnsi="Times New Roman"/>
          <w:sz w:val="24"/>
          <w:szCs w:val="24"/>
        </w:rPr>
        <w:t>Merdivene çıkıp diş macununu almalıdır.</w:t>
      </w:r>
    </w:p>
    <w:p w:rsidR="008940E8" w:rsidRDefault="008940E8" w:rsidP="004E070A">
      <w:pPr>
        <w:pStyle w:val="NoSpacing"/>
        <w:rPr>
          <w:rFonts w:ascii="Times New Roman" w:hAnsi="Times New Roman"/>
          <w:sz w:val="24"/>
          <w:szCs w:val="24"/>
        </w:rPr>
      </w:pPr>
      <w:r w:rsidRPr="004E070A">
        <w:rPr>
          <w:rFonts w:ascii="Times New Roman" w:hAnsi="Times New Roman"/>
          <w:b/>
          <w:spacing w:val="-14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070A">
        <w:rPr>
          <w:rFonts w:ascii="Times New Roman" w:hAnsi="Times New Roman"/>
          <w:sz w:val="24"/>
          <w:szCs w:val="24"/>
        </w:rPr>
        <w:t>Aile bireylerinden yardım istemelidir.</w:t>
      </w:r>
    </w:p>
    <w:p w:rsidR="008940E8" w:rsidRDefault="008940E8" w:rsidP="004E070A">
      <w:pPr>
        <w:pStyle w:val="NoSpacing"/>
        <w:rPr>
          <w:rFonts w:ascii="Times New Roman" w:hAnsi="Times New Roman"/>
          <w:sz w:val="24"/>
          <w:szCs w:val="24"/>
        </w:rPr>
      </w:pPr>
    </w:p>
    <w:p w:rsidR="008940E8" w:rsidRPr="004E070A" w:rsidRDefault="008940E8" w:rsidP="004E070A">
      <w:pPr>
        <w:pStyle w:val="NoSpacing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spacing w:val="-10"/>
          <w:sz w:val="24"/>
          <w:szCs w:val="24"/>
        </w:rPr>
        <w:t xml:space="preserve">6.) </w:t>
      </w:r>
      <w:r w:rsidRPr="004E070A">
        <w:rPr>
          <w:rFonts w:ascii="Times New Roman" w:hAnsi="Times New Roman"/>
          <w:b/>
          <w:bCs/>
          <w:spacing w:val="-1"/>
          <w:sz w:val="24"/>
          <w:szCs w:val="24"/>
        </w:rPr>
        <w:t xml:space="preserve">İstiklâl Marşı okunurken aşağıdakilerden hangisini yapmamız doğru </w:t>
      </w:r>
      <w:r w:rsidRPr="004E070A"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olmaz</w:t>
      </w:r>
      <w:r w:rsidRPr="004E070A">
        <w:rPr>
          <w:rFonts w:ascii="Times New Roman" w:hAnsi="Times New Roman"/>
          <w:b/>
          <w:bCs/>
          <w:color w:val="FF0000"/>
          <w:sz w:val="24"/>
          <w:szCs w:val="24"/>
        </w:rPr>
        <w:t>?</w:t>
      </w:r>
    </w:p>
    <w:p w:rsidR="008940E8" w:rsidRDefault="008940E8" w:rsidP="003B0431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spacing w:line="317" w:lineRule="exact"/>
      </w:pPr>
      <w:r w:rsidRPr="004E070A">
        <w:rPr>
          <w:b/>
          <w:spacing w:val="-13"/>
        </w:rPr>
        <w:t>A.</w:t>
      </w:r>
      <w:r>
        <w:rPr>
          <w:spacing w:val="-13"/>
        </w:rPr>
        <w:t xml:space="preserve"> </w:t>
      </w:r>
      <w:r w:rsidRPr="004E070A">
        <w:t>Arkadaşlarımızla konuşmak</w:t>
      </w:r>
      <w:r>
        <w:t xml:space="preserve">    </w:t>
      </w:r>
      <w:r w:rsidRPr="004E070A">
        <w:rPr>
          <w:b/>
          <w:spacing w:val="-18"/>
        </w:rPr>
        <w:t>B.</w:t>
      </w:r>
      <w:r w:rsidRPr="004E070A">
        <w:tab/>
        <w:t>Hazır olda dinlemek</w:t>
      </w:r>
      <w:r>
        <w:t xml:space="preserve">                    </w:t>
      </w:r>
      <w:r w:rsidRPr="004E070A">
        <w:rPr>
          <w:b/>
          <w:spacing w:val="-15"/>
        </w:rPr>
        <w:t>C.</w:t>
      </w:r>
      <w:r w:rsidRPr="003B0431">
        <w:rPr>
          <w:b/>
        </w:rPr>
        <w:t xml:space="preserve"> </w:t>
      </w:r>
      <w:r w:rsidRPr="004E070A">
        <w:t>Marşa eşlik etmek</w:t>
      </w:r>
    </w:p>
    <w:p w:rsidR="008940E8" w:rsidRDefault="008940E8" w:rsidP="003B0431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spacing w:line="317" w:lineRule="exact"/>
      </w:pPr>
    </w:p>
    <w:p w:rsidR="008940E8" w:rsidRPr="003B0431" w:rsidRDefault="008940E8" w:rsidP="003B0431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spacing w:line="317" w:lineRule="exact"/>
      </w:pPr>
      <w:r w:rsidRPr="003B0431">
        <w:rPr>
          <w:b/>
          <w:bCs/>
          <w:spacing w:val="-15"/>
        </w:rPr>
        <w:t>7.)</w:t>
      </w:r>
      <w:r w:rsidRPr="003B0431">
        <w:rPr>
          <w:b/>
          <w:bCs/>
        </w:rPr>
        <w:t>Türk Bayrağı</w:t>
      </w:r>
      <w:r>
        <w:rPr>
          <w:b/>
          <w:bCs/>
        </w:rPr>
        <w:t xml:space="preserve"> ile</w:t>
      </w:r>
      <w:r w:rsidRPr="003B0431">
        <w:rPr>
          <w:b/>
          <w:bCs/>
        </w:rPr>
        <w:t xml:space="preserve"> ilgili olarak aşağıdakilerden hangisi doğrudur?</w:t>
      </w:r>
    </w:p>
    <w:p w:rsidR="008940E8" w:rsidRPr="003B0431" w:rsidRDefault="008940E8" w:rsidP="003B0431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spacing w:line="317" w:lineRule="exact"/>
      </w:pPr>
      <w:r w:rsidRPr="003B0431">
        <w:rPr>
          <w:b/>
          <w:spacing w:val="-13"/>
        </w:rPr>
        <w:t>A.</w:t>
      </w:r>
      <w:r w:rsidRPr="003B0431">
        <w:rPr>
          <w:spacing w:val="-13"/>
        </w:rPr>
        <w:t xml:space="preserve"> </w:t>
      </w:r>
      <w:r>
        <w:rPr>
          <w:spacing w:val="-13"/>
        </w:rPr>
        <w:t xml:space="preserve"> </w:t>
      </w:r>
      <w:r w:rsidRPr="003B0431">
        <w:t>Anayasamızın sembolüdür.</w:t>
      </w:r>
      <w:r>
        <w:t xml:space="preserve">     </w:t>
      </w:r>
      <w:r w:rsidRPr="003B0431">
        <w:rPr>
          <w:b/>
          <w:spacing w:val="-18"/>
        </w:rPr>
        <w:t>B.</w:t>
      </w:r>
      <w:r w:rsidRPr="003B0431">
        <w:rPr>
          <w:spacing w:val="-18"/>
        </w:rPr>
        <w:t xml:space="preserve"> </w:t>
      </w:r>
      <w:r>
        <w:rPr>
          <w:spacing w:val="-18"/>
        </w:rPr>
        <w:t xml:space="preserve"> </w:t>
      </w:r>
      <w:r w:rsidRPr="003B0431">
        <w:t>Bağımsızlığımızın sembolüdür.</w:t>
      </w:r>
      <w:r>
        <w:t xml:space="preserve">   </w:t>
      </w:r>
      <w:r w:rsidRPr="003B0431">
        <w:rPr>
          <w:b/>
          <w:spacing w:val="-18"/>
        </w:rPr>
        <w:t>C.</w:t>
      </w:r>
      <w:r w:rsidRPr="003B0431">
        <w:rPr>
          <w:spacing w:val="-18"/>
        </w:rPr>
        <w:t xml:space="preserve"> </w:t>
      </w:r>
      <w:r w:rsidRPr="003B0431">
        <w:t>Türk çocuklarının sembolüdür.</w:t>
      </w:r>
    </w:p>
    <w:p w:rsidR="008940E8" w:rsidRPr="003B0431" w:rsidRDefault="008940E8" w:rsidP="003B0431">
      <w:pPr>
        <w:widowControl w:val="0"/>
        <w:shd w:val="clear" w:color="auto" w:fill="FFFFFF"/>
        <w:tabs>
          <w:tab w:val="left" w:pos="439"/>
        </w:tabs>
        <w:autoSpaceDE w:val="0"/>
        <w:autoSpaceDN w:val="0"/>
        <w:adjustRightInd w:val="0"/>
        <w:spacing w:before="317" w:line="317" w:lineRule="exact"/>
      </w:pPr>
      <w:r>
        <w:rPr>
          <w:b/>
          <w:bCs/>
          <w:spacing w:val="-10"/>
        </w:rPr>
        <w:t>8.)</w:t>
      </w:r>
      <w:r w:rsidRPr="003B0431">
        <w:rPr>
          <w:b/>
          <w:bCs/>
          <w:spacing w:val="-10"/>
        </w:rPr>
        <w:t>.</w:t>
      </w:r>
      <w:r w:rsidRPr="003B0431">
        <w:rPr>
          <w:b/>
          <w:bCs/>
        </w:rPr>
        <w:t xml:space="preserve">Aşağıdakilerden hangisi </w:t>
      </w:r>
      <w:r w:rsidRPr="003B0431">
        <w:rPr>
          <w:b/>
          <w:bCs/>
          <w:color w:val="FF0000"/>
        </w:rPr>
        <w:t>dengeli ve düzenli beslenme</w:t>
      </w:r>
      <w:r w:rsidRPr="003B0431">
        <w:rPr>
          <w:b/>
          <w:bCs/>
        </w:rPr>
        <w:t>nin tanımıdır?</w:t>
      </w:r>
    </w:p>
    <w:p w:rsidR="008940E8" w:rsidRPr="003B0431" w:rsidRDefault="008940E8" w:rsidP="003B0431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317" w:lineRule="exact"/>
      </w:pPr>
      <w:r w:rsidRPr="003B0431">
        <w:rPr>
          <w:b/>
          <w:spacing w:val="-13"/>
        </w:rPr>
        <w:t>A.</w:t>
      </w:r>
      <w:r>
        <w:t xml:space="preserve"> </w:t>
      </w:r>
      <w:r w:rsidRPr="003B0431">
        <w:t>Her çeşit yiyecekten yeterince yemek</w:t>
      </w:r>
    </w:p>
    <w:p w:rsidR="008940E8" w:rsidRPr="003B0431" w:rsidRDefault="008940E8" w:rsidP="003B0431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317" w:lineRule="exact"/>
      </w:pPr>
      <w:r w:rsidRPr="003B0431">
        <w:rPr>
          <w:b/>
          <w:spacing w:val="-18"/>
        </w:rPr>
        <w:t>B.</w:t>
      </w:r>
      <w:r>
        <w:t xml:space="preserve"> </w:t>
      </w:r>
      <w:r w:rsidRPr="003B0431">
        <w:t>Sadece istediğimiz yiyecekleri yemek</w:t>
      </w:r>
    </w:p>
    <w:p w:rsidR="008940E8" w:rsidRPr="003B0431" w:rsidRDefault="008940E8" w:rsidP="003B0431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317" w:lineRule="exact"/>
      </w:pPr>
      <w:r w:rsidRPr="003B0431">
        <w:rPr>
          <w:b/>
          <w:spacing w:val="-15"/>
        </w:rPr>
        <w:t>C.</w:t>
      </w:r>
      <w:r>
        <w:t xml:space="preserve"> </w:t>
      </w:r>
      <w:r w:rsidRPr="003B0431">
        <w:t>Bol miktarda et ve yumurta yemek</w:t>
      </w:r>
    </w:p>
    <w:p w:rsidR="008940E8" w:rsidRDefault="008940E8" w:rsidP="004E070A">
      <w:pPr>
        <w:pStyle w:val="NoSpacing"/>
        <w:rPr>
          <w:rFonts w:ascii="Times New Roman" w:hAnsi="Times New Roman"/>
          <w:sz w:val="24"/>
          <w:szCs w:val="24"/>
        </w:rPr>
      </w:pPr>
    </w:p>
    <w:p w:rsidR="008940E8" w:rsidRDefault="008940E8" w:rsidP="004E070A">
      <w:pPr>
        <w:pStyle w:val="NoSpacing"/>
        <w:rPr>
          <w:rFonts w:ascii="Times New Roman" w:hAnsi="Times New Roman"/>
          <w:b/>
          <w:sz w:val="24"/>
          <w:szCs w:val="24"/>
        </w:rPr>
      </w:pPr>
      <w:r w:rsidRPr="003B0431">
        <w:rPr>
          <w:rFonts w:ascii="Times New Roman" w:hAnsi="Times New Roman"/>
          <w:b/>
          <w:sz w:val="24"/>
          <w:szCs w:val="24"/>
        </w:rPr>
        <w:t xml:space="preserve">9.) Vücudumuzun ihtiyacı olan </w:t>
      </w:r>
      <w:r w:rsidRPr="003B0431">
        <w:rPr>
          <w:rFonts w:ascii="Times New Roman" w:hAnsi="Times New Roman"/>
          <w:b/>
          <w:color w:val="FF0000"/>
          <w:sz w:val="24"/>
          <w:szCs w:val="24"/>
        </w:rPr>
        <w:t>vitaminleri</w:t>
      </w:r>
      <w:r w:rsidRPr="003B0431">
        <w:rPr>
          <w:rFonts w:ascii="Times New Roman" w:hAnsi="Times New Roman"/>
          <w:b/>
          <w:sz w:val="24"/>
          <w:szCs w:val="24"/>
        </w:rPr>
        <w:t xml:space="preserve"> aşağıdaki besinlerin hangisinden alırız?</w:t>
      </w:r>
    </w:p>
    <w:p w:rsidR="008940E8" w:rsidRDefault="008940E8" w:rsidP="004E070A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Meyve ve sebze</w:t>
      </w:r>
      <w:r>
        <w:rPr>
          <w:rFonts w:ascii="Times New Roman" w:hAnsi="Times New Roman"/>
          <w:sz w:val="24"/>
          <w:szCs w:val="24"/>
        </w:rPr>
        <w:tab/>
      </w:r>
      <w:r w:rsidRPr="003B0431"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3B0431">
        <w:rPr>
          <w:rFonts w:ascii="Times New Roman" w:hAnsi="Times New Roman"/>
          <w:b/>
          <w:sz w:val="24"/>
          <w:szCs w:val="24"/>
        </w:rPr>
        <w:t>B.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B0431">
        <w:rPr>
          <w:rFonts w:ascii="Times New Roman" w:hAnsi="Times New Roman"/>
          <w:sz w:val="24"/>
          <w:szCs w:val="24"/>
        </w:rPr>
        <w:t>Süt ve süt ürünleri</w:t>
      </w:r>
      <w:r w:rsidRPr="003B043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C. </w:t>
      </w:r>
      <w:r>
        <w:rPr>
          <w:rFonts w:ascii="Times New Roman" w:hAnsi="Times New Roman"/>
          <w:sz w:val="24"/>
          <w:szCs w:val="24"/>
        </w:rPr>
        <w:t>Tatlı ve yağlı gıdalar</w:t>
      </w:r>
    </w:p>
    <w:p w:rsidR="008940E8" w:rsidRPr="003B0431" w:rsidRDefault="008940E8" w:rsidP="004E070A">
      <w:pPr>
        <w:pStyle w:val="NoSpacing"/>
        <w:rPr>
          <w:rFonts w:ascii="Times New Roman" w:hAnsi="Times New Roman"/>
          <w:sz w:val="24"/>
          <w:szCs w:val="24"/>
        </w:rPr>
      </w:pPr>
    </w:p>
    <w:p w:rsidR="008940E8" w:rsidRPr="002B4495" w:rsidRDefault="008940E8" w:rsidP="00FE0F32">
      <w:pPr>
        <w:rPr>
          <w:b/>
        </w:rPr>
      </w:pPr>
      <w:r>
        <w:rPr>
          <w:b/>
        </w:rPr>
        <w:t>10.)</w:t>
      </w:r>
      <w:r w:rsidRPr="002B4495">
        <w:rPr>
          <w:b/>
        </w:rPr>
        <w:t xml:space="preserve"> Aşağıdakilerden hangisi fiziksel özelliklerimizden biridir?</w:t>
      </w:r>
    </w:p>
    <w:p w:rsidR="008940E8" w:rsidRDefault="008940E8" w:rsidP="00FE0F32">
      <w:r w:rsidRPr="00FE0F32">
        <w:rPr>
          <w:b/>
        </w:rPr>
        <w:t>A.</w:t>
      </w:r>
      <w:r>
        <w:t xml:space="preserve"> Saç rengimiz  </w:t>
      </w:r>
      <w:r>
        <w:tab/>
      </w:r>
      <w:r>
        <w:tab/>
        <w:t xml:space="preserve">      </w:t>
      </w:r>
      <w:r w:rsidRPr="00FE0F32">
        <w:rPr>
          <w:b/>
        </w:rPr>
        <w:t>B.</w:t>
      </w:r>
      <w:r>
        <w:t xml:space="preserve"> Tuttuğumuz takım   </w:t>
      </w:r>
      <w:r>
        <w:tab/>
      </w:r>
      <w:r>
        <w:tab/>
        <w:t xml:space="preserve">     </w:t>
      </w:r>
      <w:r w:rsidRPr="00FE0F32">
        <w:rPr>
          <w:b/>
        </w:rPr>
        <w:t>C.</w:t>
      </w:r>
      <w:r>
        <w:t xml:space="preserve"> Sevdiğimiz dersler</w:t>
      </w:r>
    </w:p>
    <w:p w:rsidR="008940E8" w:rsidRDefault="008940E8" w:rsidP="004E070A">
      <w:pPr>
        <w:pStyle w:val="NoSpacing"/>
        <w:rPr>
          <w:rFonts w:ascii="Times New Roman" w:hAnsi="Times New Roman"/>
          <w:color w:val="00060A"/>
          <w:sz w:val="24"/>
          <w:szCs w:val="24"/>
        </w:rPr>
      </w:pPr>
    </w:p>
    <w:p w:rsidR="008940E8" w:rsidRPr="00FE0F32" w:rsidRDefault="008940E8" w:rsidP="00FE0F32">
      <w:pPr>
        <w:shd w:val="clear" w:color="auto" w:fill="FFFFFF"/>
        <w:tabs>
          <w:tab w:val="left" w:pos="0"/>
        </w:tabs>
        <w:spacing w:line="295" w:lineRule="exact"/>
        <w:ind w:right="567"/>
        <w:contextualSpacing/>
      </w:pPr>
      <w:r>
        <w:rPr>
          <w:b/>
          <w:bCs/>
          <w:spacing w:val="-10"/>
        </w:rPr>
        <w:t>11.)</w:t>
      </w:r>
      <w:r>
        <w:rPr>
          <w:b/>
          <w:bCs/>
        </w:rPr>
        <w:t xml:space="preserve"> </w:t>
      </w:r>
      <w:r w:rsidRPr="00FE0F32">
        <w:rPr>
          <w:b/>
          <w:bCs/>
        </w:rPr>
        <w:t>Umut ve Şebnem kulüp çalışmalarıyla ilgili proje hazırlayacaklardı</w:t>
      </w:r>
      <w:r>
        <w:rPr>
          <w:b/>
          <w:bCs/>
        </w:rPr>
        <w:t xml:space="preserve">r. Umut, projeyle ilgili kaynak </w:t>
      </w:r>
      <w:r w:rsidRPr="00FE0F32">
        <w:rPr>
          <w:b/>
          <w:bCs/>
        </w:rPr>
        <w:t>kitaplardan bilgi toplayacak, Ş</w:t>
      </w:r>
      <w:r>
        <w:rPr>
          <w:b/>
          <w:bCs/>
        </w:rPr>
        <w:t xml:space="preserve">ebnem ise </w:t>
      </w:r>
      <w:r w:rsidRPr="00FE0F32">
        <w:rPr>
          <w:b/>
          <w:bCs/>
        </w:rPr>
        <w:t>gerekli resim ve afişleri bulacaktır.</w:t>
      </w:r>
      <w:r>
        <w:rPr>
          <w:b/>
          <w:bCs/>
        </w:rPr>
        <w:t xml:space="preserve"> Bu durum </w:t>
      </w:r>
      <w:r w:rsidRPr="00FE0F32">
        <w:rPr>
          <w:b/>
          <w:bCs/>
        </w:rPr>
        <w:t>aşağıdaki</w:t>
      </w:r>
      <w:r>
        <w:rPr>
          <w:b/>
          <w:bCs/>
        </w:rPr>
        <w:t xml:space="preserve">lerden </w:t>
      </w:r>
      <w:r w:rsidRPr="00FE0F32">
        <w:rPr>
          <w:b/>
          <w:bCs/>
        </w:rPr>
        <w:t>hangisine örnek gösterilebilir?</w:t>
      </w:r>
    </w:p>
    <w:p w:rsidR="008940E8" w:rsidRPr="00FE0F32" w:rsidRDefault="008940E8" w:rsidP="00FE0F32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spacing w:line="295" w:lineRule="exact"/>
      </w:pPr>
      <w:r w:rsidRPr="00FE0F32">
        <w:rPr>
          <w:b/>
          <w:spacing w:val="-17"/>
        </w:rPr>
        <w:t>A.</w:t>
      </w:r>
      <w:r>
        <w:rPr>
          <w:spacing w:val="-17"/>
        </w:rPr>
        <w:t xml:space="preserve"> </w:t>
      </w:r>
      <w:r w:rsidRPr="00FE0F32">
        <w:t>Kulüp çalışmalarında üstünlük sağlamaya</w:t>
      </w:r>
    </w:p>
    <w:p w:rsidR="008940E8" w:rsidRPr="00FE0F32" w:rsidRDefault="008940E8" w:rsidP="00FE0F32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spacing w:line="295" w:lineRule="exact"/>
      </w:pPr>
      <w:r w:rsidRPr="00FE0F32">
        <w:rPr>
          <w:b/>
          <w:spacing w:val="-22"/>
        </w:rPr>
        <w:t>B.</w:t>
      </w:r>
      <w:r>
        <w:t xml:space="preserve"> </w:t>
      </w:r>
      <w:r w:rsidRPr="00FE0F32">
        <w:t>Kulüp çalışmalarında liderlik görevini üstlenmeye</w:t>
      </w:r>
    </w:p>
    <w:p w:rsidR="008940E8" w:rsidRDefault="008940E8" w:rsidP="00FE0F32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spacing w:line="295" w:lineRule="exact"/>
      </w:pPr>
      <w:r w:rsidRPr="00FE0F32">
        <w:rPr>
          <w:b/>
          <w:spacing w:val="-13"/>
        </w:rPr>
        <w:t>C.</w:t>
      </w:r>
      <w:r>
        <w:rPr>
          <w:b/>
          <w:spacing w:val="-13"/>
        </w:rPr>
        <w:t xml:space="preserve"> </w:t>
      </w:r>
      <w:r w:rsidRPr="00FE0F32">
        <w:t>Kulüp çalışmalarında iş birliği yapmaya</w:t>
      </w:r>
    </w:p>
    <w:p w:rsidR="008940E8" w:rsidRDefault="008940E8" w:rsidP="00FE0F32"/>
    <w:p w:rsidR="008940E8" w:rsidRPr="00FE0F32" w:rsidRDefault="008940E8" w:rsidP="00FE0F32">
      <w:pPr>
        <w:rPr>
          <w:b/>
          <w:bCs/>
          <w:color w:val="FF0000"/>
        </w:rPr>
      </w:pPr>
      <w:r w:rsidRPr="00FE0F32">
        <w:rPr>
          <w:b/>
        </w:rPr>
        <w:t xml:space="preserve">12.) </w:t>
      </w:r>
      <w:r w:rsidRPr="00FE0F32">
        <w:rPr>
          <w:b/>
          <w:bCs/>
        </w:rPr>
        <w:t xml:space="preserve">Aşağıda taşıtlarla ilgili özellikler verilmiştir. Verilenlerden hangisi </w:t>
      </w:r>
      <w:r w:rsidRPr="00FE0F32">
        <w:rPr>
          <w:b/>
          <w:bCs/>
          <w:color w:val="FF0000"/>
          <w:u w:val="single"/>
        </w:rPr>
        <w:t>yanlıştır</w:t>
      </w:r>
      <w:r w:rsidRPr="00FE0F32">
        <w:rPr>
          <w:b/>
          <w:bCs/>
          <w:color w:val="FF0000"/>
        </w:rPr>
        <w:t>?</w:t>
      </w:r>
    </w:p>
    <w:p w:rsidR="008940E8" w:rsidRPr="002853DD" w:rsidRDefault="008940E8" w:rsidP="00FE0F32">
      <w:pPr>
        <w:rPr>
          <w:b/>
          <w:bCs/>
          <w:color w:val="FF0000"/>
          <w:u w:val="single"/>
        </w:rPr>
      </w:pPr>
      <w:r w:rsidRPr="002853DD">
        <w:rPr>
          <w:b/>
          <w:bCs/>
          <w:color w:val="FF0000"/>
          <w:u w:val="single"/>
        </w:rPr>
        <w:t xml:space="preserve">     Ulaşım aracı</w:t>
      </w:r>
      <w:r w:rsidRPr="002853DD">
        <w:rPr>
          <w:b/>
          <w:bCs/>
          <w:color w:val="FF0000"/>
          <w:u w:val="single"/>
        </w:rPr>
        <w:tab/>
      </w:r>
      <w:r w:rsidRPr="002853DD">
        <w:rPr>
          <w:b/>
          <w:bCs/>
          <w:color w:val="FF0000"/>
          <w:u w:val="single"/>
        </w:rPr>
        <w:tab/>
        <w:t>Gittiği Yol</w:t>
      </w:r>
      <w:r w:rsidRPr="002853DD">
        <w:rPr>
          <w:b/>
          <w:bCs/>
          <w:color w:val="FF0000"/>
          <w:u w:val="single"/>
        </w:rPr>
        <w:tab/>
        <w:t xml:space="preserve">           Kullanan Kişi    </w:t>
      </w:r>
    </w:p>
    <w:p w:rsidR="008940E8" w:rsidRPr="00FE0F32" w:rsidRDefault="008940E8" w:rsidP="00FE0F32">
      <w:r w:rsidRPr="002853DD">
        <w:rPr>
          <w:b/>
        </w:rPr>
        <w:t>A.</w:t>
      </w:r>
      <w:r w:rsidRPr="00FE0F32">
        <w:t xml:space="preserve"> </w:t>
      </w:r>
      <w:r>
        <w:t xml:space="preserve">     </w:t>
      </w:r>
      <w:r w:rsidRPr="00FE0F32">
        <w:t xml:space="preserve">uçak </w:t>
      </w:r>
      <w:r w:rsidRPr="00FE0F32">
        <w:tab/>
        <w:t xml:space="preserve">                    </w:t>
      </w:r>
      <w:r>
        <w:t xml:space="preserve">    </w:t>
      </w:r>
      <w:r w:rsidRPr="00FE0F32">
        <w:t xml:space="preserve"> </w:t>
      </w:r>
      <w:r>
        <w:t xml:space="preserve"> </w:t>
      </w:r>
      <w:r w:rsidRPr="00FE0F32">
        <w:t>hava yolu</w:t>
      </w:r>
      <w:r w:rsidRPr="00FE0F32">
        <w:tab/>
        <w:t xml:space="preserve">        </w:t>
      </w:r>
      <w:r>
        <w:t xml:space="preserve">        </w:t>
      </w:r>
      <w:r w:rsidRPr="00FE0F32">
        <w:t xml:space="preserve"> pilot</w:t>
      </w:r>
    </w:p>
    <w:p w:rsidR="008940E8" w:rsidRPr="00FE0F32" w:rsidRDefault="008940E8" w:rsidP="00FE0F32">
      <w:r w:rsidRPr="002853DD">
        <w:rPr>
          <w:b/>
        </w:rPr>
        <w:t>B.</w:t>
      </w:r>
      <w:r w:rsidRPr="00FE0F32">
        <w:t xml:space="preserve"> </w:t>
      </w:r>
      <w:r>
        <w:t xml:space="preserve">     </w:t>
      </w:r>
      <w:r w:rsidRPr="00FE0F32">
        <w:t xml:space="preserve">gemi          </w:t>
      </w:r>
      <w:r w:rsidRPr="00FE0F32">
        <w:tab/>
      </w:r>
      <w:r w:rsidRPr="00FE0F32">
        <w:tab/>
        <w:t xml:space="preserve"> </w:t>
      </w:r>
      <w:r>
        <w:t xml:space="preserve"> </w:t>
      </w:r>
      <w:r w:rsidRPr="00FE0F32">
        <w:t xml:space="preserve">deniz yolu            </w:t>
      </w:r>
      <w:r>
        <w:t xml:space="preserve">        makinist</w:t>
      </w:r>
    </w:p>
    <w:p w:rsidR="008940E8" w:rsidRPr="00FE0F32" w:rsidRDefault="008940E8" w:rsidP="00FE0F32">
      <w:r w:rsidRPr="002853DD">
        <w:rPr>
          <w:b/>
        </w:rPr>
        <w:t>C.</w:t>
      </w:r>
      <w:r w:rsidRPr="00FE0F32">
        <w:t xml:space="preserve"> </w:t>
      </w:r>
      <w:r>
        <w:t xml:space="preserve">    </w:t>
      </w:r>
      <w:r w:rsidRPr="00FE0F32">
        <w:t>otobüs</w:t>
      </w:r>
      <w:r w:rsidRPr="00FE0F32">
        <w:tab/>
      </w:r>
      <w:r w:rsidRPr="00FE0F32">
        <w:tab/>
      </w:r>
      <w:r w:rsidRPr="00FE0F32">
        <w:tab/>
      </w:r>
      <w:r>
        <w:t xml:space="preserve">  </w:t>
      </w:r>
      <w:r w:rsidRPr="00FE0F32">
        <w:t xml:space="preserve">kara yolu              </w:t>
      </w:r>
      <w:r>
        <w:t xml:space="preserve">        </w:t>
      </w:r>
      <w:r w:rsidRPr="00FE0F32">
        <w:t xml:space="preserve"> şoför</w:t>
      </w:r>
    </w:p>
    <w:p w:rsidR="008940E8" w:rsidRPr="002B4495" w:rsidRDefault="008940E8" w:rsidP="002853DD">
      <w:pPr>
        <w:rPr>
          <w:b/>
        </w:rPr>
      </w:pPr>
      <w:r>
        <w:rPr>
          <w:b/>
        </w:rPr>
        <w:t>13.)</w:t>
      </w:r>
      <w:r w:rsidRPr="002B4495">
        <w:rPr>
          <w:b/>
        </w:rPr>
        <w:t xml:space="preserve"> Aşağıdakilerden hangisi trafik kuralarından birisidir?</w:t>
      </w:r>
    </w:p>
    <w:p w:rsidR="008940E8" w:rsidRDefault="008940E8" w:rsidP="002853DD">
      <w:r w:rsidRPr="002853DD">
        <w:rPr>
          <w:b/>
        </w:rPr>
        <w:t>A.</w:t>
      </w:r>
      <w:r>
        <w:t xml:space="preserve"> Yolda oyun oynamak    </w:t>
      </w:r>
      <w:r>
        <w:tab/>
        <w:t xml:space="preserve">   </w:t>
      </w:r>
      <w:r w:rsidRPr="002853DD">
        <w:rPr>
          <w:b/>
        </w:rPr>
        <w:t>B.</w:t>
      </w:r>
      <w:r>
        <w:rPr>
          <w:b/>
        </w:rPr>
        <w:t xml:space="preserve"> </w:t>
      </w:r>
      <w:r>
        <w:t>Duran taşıtın önünde geçmek.</w:t>
      </w:r>
      <w:r>
        <w:tab/>
        <w:t xml:space="preserve">    </w:t>
      </w:r>
      <w:r w:rsidRPr="002853DD">
        <w:rPr>
          <w:b/>
        </w:rPr>
        <w:t>C.</w:t>
      </w:r>
      <w:r>
        <w:t xml:space="preserve"> Yaya kaldırımında yürümek.</w:t>
      </w:r>
    </w:p>
    <w:p w:rsidR="008940E8" w:rsidRDefault="008940E8" w:rsidP="00FE0F32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spacing w:line="295" w:lineRule="exact"/>
      </w:pPr>
    </w:p>
    <w:p w:rsidR="008940E8" w:rsidRDefault="008940E8" w:rsidP="002853DD">
      <w:r w:rsidRPr="002853DD">
        <w:rPr>
          <w:b/>
        </w:rPr>
        <w:t>1</w:t>
      </w:r>
      <w:r>
        <w:rPr>
          <w:b/>
        </w:rPr>
        <w:t xml:space="preserve">4.) </w:t>
      </w:r>
      <w:r w:rsidRPr="002853DD">
        <w:rPr>
          <w:b/>
          <w:color w:val="FF0000"/>
        </w:rPr>
        <w:t>Tanımadığımız</w:t>
      </w:r>
      <w:r w:rsidRPr="002B4495">
        <w:rPr>
          <w:b/>
        </w:rPr>
        <w:t xml:space="preserve"> bir kişi arabasına binmemizi isterse ne yaparız</w:t>
      </w:r>
      <w:r>
        <w:t>?</w:t>
      </w:r>
    </w:p>
    <w:p w:rsidR="008940E8" w:rsidRDefault="008940E8" w:rsidP="002853DD">
      <w:r w:rsidRPr="002853DD">
        <w:rPr>
          <w:b/>
        </w:rPr>
        <w:t>A.</w:t>
      </w:r>
      <w:r>
        <w:t xml:space="preserve"> Arabasına bineriz.               </w:t>
      </w:r>
      <w:r w:rsidRPr="002853DD">
        <w:rPr>
          <w:b/>
        </w:rPr>
        <w:t>B.</w:t>
      </w:r>
      <w:r>
        <w:t xml:space="preserve"> Sözüne inanır birlikte gideriz.        </w:t>
      </w:r>
      <w:r w:rsidRPr="002853DD">
        <w:rPr>
          <w:b/>
        </w:rPr>
        <w:t>C.</w:t>
      </w:r>
      <w:r>
        <w:t xml:space="preserve"> Hayır deyip oradan uzaklaşırız.</w:t>
      </w:r>
    </w:p>
    <w:p w:rsidR="008940E8" w:rsidRPr="00FE0F32" w:rsidRDefault="008940E8" w:rsidP="00FE0F32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spacing w:line="295" w:lineRule="exact"/>
      </w:pPr>
    </w:p>
    <w:p w:rsidR="008940E8" w:rsidRPr="002B4495" w:rsidRDefault="008940E8" w:rsidP="002853DD">
      <w:pPr>
        <w:rPr>
          <w:b/>
        </w:rPr>
      </w:pPr>
      <w:r>
        <w:rPr>
          <w:b/>
        </w:rPr>
        <w:t>15.)</w:t>
      </w:r>
      <w:r w:rsidRPr="002B4495">
        <w:rPr>
          <w:b/>
        </w:rPr>
        <w:t xml:space="preserve"> Aşağıdakilerden hangisi </w:t>
      </w:r>
      <w:r w:rsidRPr="002853DD">
        <w:rPr>
          <w:b/>
          <w:color w:val="FF0000"/>
        </w:rPr>
        <w:t>milli bayramlarımız</w:t>
      </w:r>
      <w:r>
        <w:rPr>
          <w:b/>
        </w:rPr>
        <w:t>dan biridir</w:t>
      </w:r>
      <w:r w:rsidRPr="002B4495">
        <w:rPr>
          <w:b/>
        </w:rPr>
        <w:t>?</w:t>
      </w:r>
    </w:p>
    <w:p w:rsidR="008940E8" w:rsidRDefault="008940E8" w:rsidP="002853DD">
      <w:r w:rsidRPr="002853DD">
        <w:rPr>
          <w:b/>
        </w:rPr>
        <w:t>A.</w:t>
      </w:r>
      <w:r>
        <w:t xml:space="preserve"> Cumhuriyet Bayramı           </w:t>
      </w:r>
      <w:r w:rsidRPr="002853DD">
        <w:rPr>
          <w:b/>
        </w:rPr>
        <w:t>B.</w:t>
      </w:r>
      <w:r>
        <w:t xml:space="preserve"> Ramazan Bayramı</w:t>
      </w:r>
      <w:r>
        <w:tab/>
      </w:r>
      <w:r>
        <w:tab/>
        <w:t xml:space="preserve">     </w:t>
      </w:r>
      <w:r w:rsidRPr="002853DD">
        <w:rPr>
          <w:b/>
        </w:rPr>
        <w:t>C.</w:t>
      </w:r>
      <w:r>
        <w:t xml:space="preserve"> Kurban Bayramı</w:t>
      </w:r>
    </w:p>
    <w:p w:rsidR="008940E8" w:rsidRDefault="008940E8" w:rsidP="004E070A">
      <w:pPr>
        <w:pStyle w:val="NoSpacing"/>
        <w:rPr>
          <w:rFonts w:ascii="Times New Roman" w:hAnsi="Times New Roman"/>
          <w:color w:val="00060A"/>
          <w:sz w:val="24"/>
          <w:szCs w:val="24"/>
        </w:rPr>
      </w:pPr>
    </w:p>
    <w:p w:rsidR="008940E8" w:rsidRPr="002853DD" w:rsidRDefault="008940E8" w:rsidP="002853DD">
      <w:pPr>
        <w:tabs>
          <w:tab w:val="left" w:pos="930"/>
        </w:tabs>
        <w:rPr>
          <w:b/>
        </w:rPr>
      </w:pPr>
      <w:r w:rsidRPr="002853DD">
        <w:rPr>
          <w:b/>
        </w:rPr>
        <w:t>16.)</w:t>
      </w:r>
      <w:r>
        <w:rPr>
          <w:b/>
        </w:rPr>
        <w:t xml:space="preserve"> </w:t>
      </w:r>
      <w:r w:rsidRPr="002853DD">
        <w:rPr>
          <w:b/>
        </w:rPr>
        <w:t>Taşıtları grupların</w:t>
      </w:r>
      <w:r>
        <w:rPr>
          <w:b/>
        </w:rPr>
        <w:t>ın</w:t>
      </w:r>
      <w:r w:rsidRPr="002853DD">
        <w:rPr>
          <w:b/>
        </w:rPr>
        <w:t xml:space="preserve"> altlarına o gruba ait taşıt örnekleri yazın.</w:t>
      </w:r>
      <w:r>
        <w:rPr>
          <w:b/>
        </w:rPr>
        <w:t xml:space="preserve"> </w:t>
      </w:r>
      <w:r w:rsidRPr="00D26821">
        <w:rPr>
          <w:b/>
          <w:i/>
          <w:color w:val="FF0000"/>
          <w:sz w:val="20"/>
          <w:szCs w:val="20"/>
        </w:rPr>
        <w:t>(10 PUAN)</w:t>
      </w:r>
    </w:p>
    <w:p w:rsidR="008940E8" w:rsidRPr="002853DD" w:rsidRDefault="008940E8" w:rsidP="002853DD">
      <w:pPr>
        <w:tabs>
          <w:tab w:val="left" w:pos="930"/>
        </w:tabs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8" type="#_x0000_t202" style="position:absolute;margin-left:201.75pt;margin-top:10.85pt;width:162pt;height:63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" strokeweight="2pt">
            <v:textbox>
              <w:txbxContent>
                <w:p w:rsidR="008940E8" w:rsidRPr="002853DD" w:rsidRDefault="008940E8" w:rsidP="002853DD">
                  <w:pPr>
                    <w:jc w:val="center"/>
                    <w:rPr>
                      <w:b/>
                    </w:rPr>
                  </w:pPr>
                  <w:r w:rsidRPr="002853DD">
                    <w:rPr>
                      <w:b/>
                    </w:rPr>
                    <w:t>Deniz Taşıtları</w:t>
                  </w:r>
                </w:p>
                <w:p w:rsidR="008940E8" w:rsidRPr="002853DD" w:rsidRDefault="008940E8" w:rsidP="002853DD">
                  <w:r>
                    <w:t>1</w:t>
                  </w:r>
                  <w:r w:rsidRPr="002853DD">
                    <w:t>……………………………</w:t>
                  </w:r>
                </w:p>
                <w:p w:rsidR="008940E8" w:rsidRDefault="008940E8" w:rsidP="002853DD">
                  <w:r w:rsidRPr="002853DD">
                    <w:t>2……………………………</w:t>
                  </w:r>
                </w:p>
                <w:p w:rsidR="008940E8" w:rsidRPr="002853DD" w:rsidRDefault="008940E8" w:rsidP="002853DD">
                  <w:r>
                    <w:t>3</w:t>
                  </w:r>
                  <w:r w:rsidRPr="002853DD">
                    <w:t>……………</w:t>
                  </w:r>
                  <w:r>
                    <w:t>………………</w:t>
                  </w:r>
                </w:p>
                <w:p w:rsidR="008940E8" w:rsidRPr="00514051" w:rsidRDefault="008940E8" w:rsidP="002853DD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" o:spid="_x0000_s1029" type="#_x0000_t202" style="position:absolute;margin-left:21pt;margin-top:10.1pt;width:162pt;height:6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" strokeweight="2pt">
            <v:textbox>
              <w:txbxContent>
                <w:p w:rsidR="008940E8" w:rsidRPr="002853DD" w:rsidRDefault="008940E8" w:rsidP="002853DD">
                  <w:pPr>
                    <w:jc w:val="center"/>
                    <w:rPr>
                      <w:b/>
                    </w:rPr>
                  </w:pPr>
                  <w:r w:rsidRPr="002853DD">
                    <w:rPr>
                      <w:b/>
                    </w:rPr>
                    <w:t>Kara Taşıtları</w:t>
                  </w:r>
                </w:p>
                <w:p w:rsidR="008940E8" w:rsidRPr="002853DD" w:rsidRDefault="008940E8" w:rsidP="002853DD">
                  <w:r>
                    <w:t>1…………………………</w:t>
                  </w:r>
                </w:p>
                <w:p w:rsidR="008940E8" w:rsidRDefault="008940E8" w:rsidP="002853DD">
                  <w:r>
                    <w:t>2…………………………</w:t>
                  </w:r>
                </w:p>
                <w:p w:rsidR="008940E8" w:rsidRPr="002853DD" w:rsidRDefault="008940E8" w:rsidP="002853DD">
                  <w:r>
                    <w:t>3</w:t>
                  </w:r>
                  <w:r w:rsidRPr="002853DD">
                    <w:t>……</w:t>
                  </w:r>
                  <w:r>
                    <w:t>……………………</w:t>
                  </w:r>
                </w:p>
                <w:p w:rsidR="008940E8" w:rsidRPr="00514051" w:rsidRDefault="008940E8" w:rsidP="002853DD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378pt;margin-top:10.1pt;width:162pt;height:6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" strokeweight="2pt">
            <v:textbox>
              <w:txbxContent>
                <w:p w:rsidR="008940E8" w:rsidRPr="002853DD" w:rsidRDefault="008940E8" w:rsidP="002853DD">
                  <w:pPr>
                    <w:jc w:val="center"/>
                    <w:rPr>
                      <w:b/>
                    </w:rPr>
                  </w:pPr>
                  <w:r w:rsidRPr="002853DD">
                    <w:rPr>
                      <w:b/>
                    </w:rPr>
                    <w:t>Hava Taşıtları</w:t>
                  </w:r>
                </w:p>
                <w:p w:rsidR="008940E8" w:rsidRPr="002853DD" w:rsidRDefault="008940E8" w:rsidP="002853DD">
                  <w:r>
                    <w:t>1</w:t>
                  </w:r>
                  <w:r w:rsidRPr="002853DD">
                    <w:t>……………………………</w:t>
                  </w:r>
                </w:p>
                <w:p w:rsidR="008940E8" w:rsidRDefault="008940E8" w:rsidP="002853DD">
                  <w:r w:rsidRPr="002853DD">
                    <w:t>2……………………………</w:t>
                  </w:r>
                </w:p>
                <w:p w:rsidR="008940E8" w:rsidRDefault="008940E8" w:rsidP="002853DD">
                  <w:pPr>
                    <w:rPr>
                      <w:rFonts w:ascii="Comic Sans MS" w:hAnsi="Comic Sans MS"/>
                    </w:rPr>
                  </w:pPr>
                  <w:r>
                    <w:t>3</w:t>
                  </w:r>
                  <w:r w:rsidRPr="002853DD">
                    <w:t>……………</w:t>
                  </w:r>
                  <w:r>
                    <w:t>………………</w:t>
                  </w:r>
                </w:p>
                <w:p w:rsidR="008940E8" w:rsidRPr="00514051" w:rsidRDefault="008940E8" w:rsidP="002853DD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Pr="002853DD">
        <w:rPr>
          <w:b/>
        </w:rPr>
        <w:t xml:space="preserve">              </w:t>
      </w:r>
    </w:p>
    <w:p w:rsidR="008940E8" w:rsidRPr="002853DD" w:rsidRDefault="008940E8" w:rsidP="002853DD">
      <w:pPr>
        <w:tabs>
          <w:tab w:val="left" w:pos="930"/>
        </w:tabs>
        <w:rPr>
          <w:b/>
        </w:rPr>
      </w:pPr>
    </w:p>
    <w:p w:rsidR="008940E8" w:rsidRPr="002853DD" w:rsidRDefault="008940E8" w:rsidP="004E070A">
      <w:pPr>
        <w:pStyle w:val="NoSpacing"/>
        <w:rPr>
          <w:rFonts w:ascii="Times New Roman" w:hAnsi="Times New Roman"/>
          <w:b/>
          <w:color w:val="00060A"/>
          <w:sz w:val="24"/>
          <w:szCs w:val="24"/>
        </w:rPr>
      </w:pPr>
    </w:p>
    <w:p w:rsidR="008940E8" w:rsidRDefault="008940E8" w:rsidP="00F83CCD"/>
    <w:p w:rsidR="008940E8" w:rsidRDefault="008940E8" w:rsidP="00F83CCD"/>
    <w:p w:rsidR="008940E8" w:rsidRDefault="008940E8" w:rsidP="00C61F3E"/>
    <w:p w:rsidR="008940E8" w:rsidRDefault="008940E8" w:rsidP="00C61F3E"/>
    <w:p w:rsidR="008940E8" w:rsidRDefault="008940E8" w:rsidP="00C61F3E">
      <w:pPr>
        <w:rPr>
          <w:b/>
          <w:i/>
          <w:color w:val="FF0000"/>
        </w:rPr>
      </w:pPr>
      <w:r>
        <w:rPr>
          <w:b/>
          <w:sz w:val="32"/>
          <w:szCs w:val="32"/>
        </w:rPr>
        <w:t xml:space="preserve"> </w:t>
      </w:r>
      <w:r w:rsidRPr="00C61F3E">
        <w:rPr>
          <w:b/>
        </w:rPr>
        <w:t xml:space="preserve">17.)Aşağıdaki cümleleri okuyun ve </w:t>
      </w:r>
      <w:r>
        <w:rPr>
          <w:b/>
        </w:rPr>
        <w:t>d</w:t>
      </w:r>
      <w:r w:rsidRPr="00C61F3E">
        <w:rPr>
          <w:b/>
        </w:rPr>
        <w:t>oğru olanların başına</w:t>
      </w:r>
      <w:r>
        <w:rPr>
          <w:b/>
        </w:rPr>
        <w:t xml:space="preserve"> </w:t>
      </w:r>
      <w:r>
        <w:rPr>
          <w:b/>
          <w:color w:val="FF0000"/>
        </w:rPr>
        <w:t>(D)</w:t>
      </w:r>
      <w:r w:rsidRPr="00C61F3E">
        <w:rPr>
          <w:b/>
        </w:rPr>
        <w:t xml:space="preserve">, yanlış olanların başına </w:t>
      </w:r>
      <w:r w:rsidRPr="00C61F3E">
        <w:rPr>
          <w:b/>
          <w:color w:val="FF0000"/>
        </w:rPr>
        <w:t xml:space="preserve">(Y) </w:t>
      </w:r>
      <w:r w:rsidRPr="00C61F3E">
        <w:rPr>
          <w:b/>
        </w:rPr>
        <w:t>koyunuz</w:t>
      </w:r>
      <w:r w:rsidRPr="00D26821">
        <w:rPr>
          <w:b/>
          <w:i/>
          <w:color w:val="FF0000"/>
          <w:sz w:val="20"/>
          <w:szCs w:val="20"/>
        </w:rPr>
        <w:t>.</w:t>
      </w:r>
      <w:r>
        <w:rPr>
          <w:b/>
          <w:i/>
          <w:color w:val="FF0000"/>
          <w:sz w:val="20"/>
          <w:szCs w:val="20"/>
        </w:rPr>
        <w:t xml:space="preserve"> </w:t>
      </w:r>
      <w:r w:rsidRPr="00D26821">
        <w:rPr>
          <w:b/>
          <w:i/>
          <w:color w:val="FF0000"/>
          <w:sz w:val="20"/>
          <w:szCs w:val="20"/>
        </w:rPr>
        <w:t>(</w:t>
      </w:r>
      <w:r>
        <w:rPr>
          <w:b/>
          <w:i/>
          <w:color w:val="FF0000"/>
          <w:sz w:val="20"/>
          <w:szCs w:val="20"/>
        </w:rPr>
        <w:t xml:space="preserve">5 </w:t>
      </w:r>
      <w:r w:rsidRPr="00D26821">
        <w:rPr>
          <w:b/>
          <w:i/>
          <w:color w:val="FF0000"/>
          <w:sz w:val="20"/>
          <w:szCs w:val="20"/>
        </w:rPr>
        <w:t>PUAN)</w:t>
      </w:r>
    </w:p>
    <w:p w:rsidR="008940E8" w:rsidRPr="00C61F3E" w:rsidRDefault="008940E8" w:rsidP="00C61F3E"/>
    <w:p w:rsidR="008940E8" w:rsidRPr="00C61F3E" w:rsidRDefault="008940E8" w:rsidP="00C61F3E">
      <w:pPr>
        <w:jc w:val="both"/>
      </w:pPr>
      <w:r w:rsidRPr="00C61F3E">
        <w:t xml:space="preserve">(   ) </w:t>
      </w:r>
      <w:r>
        <w:t xml:space="preserve"> </w:t>
      </w:r>
      <w:r w:rsidRPr="00C61F3E">
        <w:t>Sağlığımızı korumak için spor yaparız, yeterince uyuruz, yemekleri seçerek yeriz.</w:t>
      </w:r>
    </w:p>
    <w:p w:rsidR="008940E8" w:rsidRPr="00C61F3E" w:rsidRDefault="008940E8" w:rsidP="00C61F3E">
      <w:pPr>
        <w:jc w:val="both"/>
      </w:pPr>
      <w:r w:rsidRPr="00C61F3E">
        <w:t>(   )  Tanımadığımız, bilmediğimiz insanlarla çok fazla iletişim kurmalıyız.</w:t>
      </w:r>
    </w:p>
    <w:p w:rsidR="008940E8" w:rsidRPr="00C61F3E" w:rsidRDefault="008940E8" w:rsidP="00C61F3E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 </w:t>
      </w:r>
      <w:r w:rsidRPr="00C61F3E">
        <w:rPr>
          <w:rFonts w:ascii="Times New Roman" w:hAnsi="Times New Roman"/>
          <w:sz w:val="24"/>
          <w:szCs w:val="24"/>
        </w:rPr>
        <w:t xml:space="preserve"> )  Boşa akıtılan sular okul kaynaklarına zarar vermez.</w:t>
      </w:r>
    </w:p>
    <w:p w:rsidR="008940E8" w:rsidRPr="00C61F3E" w:rsidRDefault="008940E8" w:rsidP="00C61F3E">
      <w:pPr>
        <w:jc w:val="both"/>
      </w:pPr>
      <w:r w:rsidRPr="00C61F3E">
        <w:t xml:space="preserve">(   ) </w:t>
      </w:r>
      <w:r>
        <w:t xml:space="preserve"> </w:t>
      </w:r>
      <w:r w:rsidRPr="00C61F3E">
        <w:t>Trafik kurallarına uymak can ve mal güvenliğimiz açısından önemlidir.</w:t>
      </w:r>
    </w:p>
    <w:p w:rsidR="008940E8" w:rsidRDefault="008940E8" w:rsidP="00C61F3E">
      <w:pPr>
        <w:jc w:val="both"/>
      </w:pPr>
      <w:r w:rsidRPr="00C61F3E">
        <w:t>(   )  En iyi yönetim şekli cumhuriyettir.</w:t>
      </w:r>
    </w:p>
    <w:p w:rsidR="008940E8" w:rsidRDefault="008940E8" w:rsidP="00C61F3E">
      <w:pPr>
        <w:jc w:val="both"/>
      </w:pPr>
    </w:p>
    <w:p w:rsidR="008940E8" w:rsidRPr="00D26821" w:rsidRDefault="008940E8" w:rsidP="00D26821">
      <w:pPr>
        <w:rPr>
          <w:b/>
          <w:i/>
        </w:rPr>
      </w:pPr>
      <w:r w:rsidRPr="00D26821">
        <w:rPr>
          <w:b/>
        </w:rPr>
        <w:t>18.) Aşağıdaki cümlelerde boş bırakılan yerleri koyu renkle verilen uygun kelimelerle tamamlayınız.</w:t>
      </w:r>
      <w:r>
        <w:rPr>
          <w:b/>
        </w:rPr>
        <w:t xml:space="preserve"> </w:t>
      </w:r>
      <w:r w:rsidRPr="00D26821">
        <w:rPr>
          <w:b/>
          <w:i/>
          <w:color w:val="FF0000"/>
          <w:sz w:val="20"/>
          <w:szCs w:val="20"/>
        </w:rPr>
        <w:t>(</w:t>
      </w:r>
      <w:r>
        <w:rPr>
          <w:b/>
          <w:i/>
          <w:color w:val="FF0000"/>
          <w:sz w:val="20"/>
          <w:szCs w:val="20"/>
        </w:rPr>
        <w:t>1</w:t>
      </w:r>
      <w:r w:rsidRPr="00D26821">
        <w:rPr>
          <w:b/>
          <w:i/>
          <w:color w:val="FF0000"/>
          <w:sz w:val="20"/>
          <w:szCs w:val="20"/>
        </w:rPr>
        <w:t>0</w:t>
      </w:r>
      <w:r>
        <w:rPr>
          <w:b/>
          <w:i/>
          <w:color w:val="FF0000"/>
          <w:sz w:val="20"/>
          <w:szCs w:val="20"/>
        </w:rPr>
        <w:t xml:space="preserve"> </w:t>
      </w:r>
      <w:r w:rsidRPr="00D26821">
        <w:rPr>
          <w:b/>
          <w:i/>
          <w:color w:val="FF0000"/>
          <w:sz w:val="20"/>
          <w:szCs w:val="20"/>
        </w:rPr>
        <w:t>PUAN)</w:t>
      </w:r>
    </w:p>
    <w:p w:rsidR="008940E8" w:rsidRDefault="008940E8" w:rsidP="00D26821">
      <w:pPr>
        <w:jc w:val="center"/>
        <w:rPr>
          <w:b/>
        </w:rPr>
      </w:pPr>
    </w:p>
    <w:p w:rsidR="008940E8" w:rsidRDefault="008940E8" w:rsidP="00D26821">
      <w:pPr>
        <w:jc w:val="center"/>
        <w:rPr>
          <w:b/>
          <w:color w:val="FF0000"/>
        </w:rPr>
      </w:pPr>
      <w:r w:rsidRPr="00D26821">
        <w:rPr>
          <w:b/>
          <w:color w:val="FF0000"/>
        </w:rPr>
        <w:t>tehlikeli – bağımsızlık – kolaylaştırır – trafik – kişisel</w:t>
      </w:r>
    </w:p>
    <w:p w:rsidR="008940E8" w:rsidRPr="00D26821" w:rsidRDefault="008940E8" w:rsidP="00D26821">
      <w:pPr>
        <w:jc w:val="center"/>
        <w:rPr>
          <w:b/>
          <w:color w:val="FF0000"/>
        </w:rPr>
      </w:pPr>
    </w:p>
    <w:p w:rsidR="008940E8" w:rsidRPr="008D3E84" w:rsidRDefault="008940E8" w:rsidP="00D26821">
      <w:pPr>
        <w:numPr>
          <w:ilvl w:val="0"/>
          <w:numId w:val="2"/>
        </w:numPr>
      </w:pPr>
      <w:r w:rsidRPr="008D3E84">
        <w:t>Kurallar yaşamımızı düzenler ve  …………………………………………….</w:t>
      </w:r>
    </w:p>
    <w:p w:rsidR="008940E8" w:rsidRPr="008D3E84" w:rsidRDefault="008940E8" w:rsidP="00D26821">
      <w:pPr>
        <w:ind w:left="360"/>
        <w:rPr>
          <w:sz w:val="16"/>
          <w:szCs w:val="16"/>
        </w:rPr>
      </w:pPr>
    </w:p>
    <w:p w:rsidR="008940E8" w:rsidRPr="008D3E84" w:rsidRDefault="008940E8" w:rsidP="00D26821">
      <w:pPr>
        <w:numPr>
          <w:ilvl w:val="0"/>
          <w:numId w:val="2"/>
        </w:numPr>
      </w:pPr>
      <w:r w:rsidRPr="008D3E84">
        <w:t>Saç rengimiz ………………………….…………. farklılıktır.</w:t>
      </w:r>
    </w:p>
    <w:p w:rsidR="008940E8" w:rsidRPr="008D3E84" w:rsidRDefault="008940E8" w:rsidP="00D26821">
      <w:pPr>
        <w:rPr>
          <w:sz w:val="16"/>
          <w:szCs w:val="16"/>
        </w:rPr>
      </w:pPr>
    </w:p>
    <w:p w:rsidR="008940E8" w:rsidRPr="008D3E84" w:rsidRDefault="008940E8" w:rsidP="00D26821">
      <w:pPr>
        <w:numPr>
          <w:ilvl w:val="0"/>
          <w:numId w:val="2"/>
        </w:numPr>
      </w:pPr>
      <w:r w:rsidRPr="008D3E84">
        <w:t>Kırmızı ışıkta geçmek yanlış ve …………………………..……….. bir davranıştır.</w:t>
      </w:r>
    </w:p>
    <w:p w:rsidR="008940E8" w:rsidRPr="008D3E84" w:rsidRDefault="008940E8" w:rsidP="00D26821">
      <w:pPr>
        <w:rPr>
          <w:sz w:val="16"/>
          <w:szCs w:val="16"/>
        </w:rPr>
      </w:pPr>
    </w:p>
    <w:p w:rsidR="008940E8" w:rsidRPr="008D3E84" w:rsidRDefault="008940E8" w:rsidP="00D26821">
      <w:pPr>
        <w:numPr>
          <w:ilvl w:val="0"/>
          <w:numId w:val="2"/>
        </w:numPr>
      </w:pPr>
      <w:r w:rsidRPr="008D3E84">
        <w:t>Bayrağımız ulusumuzun ………………..……………………. sembolüdür.</w:t>
      </w:r>
    </w:p>
    <w:p w:rsidR="008940E8" w:rsidRPr="008D3E84" w:rsidRDefault="008940E8" w:rsidP="00D26821">
      <w:pPr>
        <w:rPr>
          <w:sz w:val="16"/>
          <w:szCs w:val="16"/>
        </w:rPr>
      </w:pPr>
    </w:p>
    <w:p w:rsidR="008940E8" w:rsidRPr="008D3E84" w:rsidRDefault="008940E8" w:rsidP="00D26821">
      <w:pPr>
        <w:numPr>
          <w:ilvl w:val="0"/>
          <w:numId w:val="2"/>
        </w:numPr>
      </w:pPr>
      <w:r w:rsidRPr="008D3E84">
        <w:t>Taşıtların ve yayaların kara yolu üzerindeki durum ve davranışlarına ………………………………..……. denir.</w:t>
      </w:r>
    </w:p>
    <w:p w:rsidR="008940E8" w:rsidRDefault="008940E8" w:rsidP="00C61F3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8940E8" w:rsidRDefault="008940E8" w:rsidP="00C61F3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940E8" w:rsidRDefault="008940E8" w:rsidP="00C61F3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940E8" w:rsidRDefault="008940E8" w:rsidP="00D26821">
      <w:pPr>
        <w:pStyle w:val="NoSpacing"/>
        <w:jc w:val="center"/>
        <w:rPr>
          <w:rFonts w:ascii="PCLifeNolo Contendre" w:hAnsi="PCLifeNolo Contendre"/>
          <w:b/>
          <w:sz w:val="56"/>
          <w:szCs w:val="56"/>
        </w:rPr>
      </w:pPr>
      <w:hyperlink r:id="rId5" w:history="1">
        <w:r w:rsidRPr="00E770BC">
          <w:rPr>
            <w:rStyle w:val="Hyperlink"/>
            <w:rFonts w:ascii="Comic Sans MS" w:hAnsi="Comic Sans MS"/>
          </w:rPr>
          <w:t>www.sorubak.com</w:t>
        </w:r>
      </w:hyperlink>
    </w:p>
    <w:p w:rsidR="008940E8" w:rsidRDefault="008940E8" w:rsidP="00D26821">
      <w:pPr>
        <w:pStyle w:val="NoSpacing"/>
        <w:jc w:val="center"/>
        <w:rPr>
          <w:rFonts w:ascii="PCLifeNolo Contendre" w:hAnsi="PCLifeNolo Contendre"/>
          <w:b/>
          <w:sz w:val="56"/>
          <w:szCs w:val="56"/>
        </w:rPr>
      </w:pPr>
    </w:p>
    <w:p w:rsidR="008940E8" w:rsidRDefault="008940E8" w:rsidP="00D26821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D26821">
        <w:rPr>
          <w:rFonts w:ascii="Times New Roman" w:hAnsi="Times New Roman"/>
          <w:b/>
          <w:sz w:val="24"/>
          <w:szCs w:val="24"/>
        </w:rPr>
        <w:t>NOT</w:t>
      </w:r>
      <w:r>
        <w:rPr>
          <w:rFonts w:ascii="Times New Roman" w:hAnsi="Times New Roman"/>
          <w:b/>
          <w:sz w:val="24"/>
          <w:szCs w:val="24"/>
        </w:rPr>
        <w:t>: Test sorularının her biri 5 puandır.</w:t>
      </w:r>
    </w:p>
    <w:p w:rsidR="008940E8" w:rsidRDefault="008940E8" w:rsidP="00D26821">
      <w:pPr>
        <w:pStyle w:val="NoSpacing"/>
        <w:jc w:val="center"/>
        <w:rPr>
          <w:rFonts w:ascii="PCLifeNolo Contendre" w:hAnsi="PCLifeNolo Contendre"/>
          <w:b/>
          <w:sz w:val="56"/>
          <w:szCs w:val="56"/>
        </w:rPr>
      </w:pPr>
    </w:p>
    <w:p w:rsidR="008940E8" w:rsidRDefault="008940E8" w:rsidP="00D26821">
      <w:pPr>
        <w:pStyle w:val="NoSpacing"/>
        <w:jc w:val="center"/>
        <w:rPr>
          <w:rFonts w:ascii="PCLifeNolo Contendre" w:hAnsi="PCLifeNolo Contendre"/>
          <w:b/>
          <w:sz w:val="56"/>
          <w:szCs w:val="56"/>
        </w:rPr>
      </w:pPr>
    </w:p>
    <w:p w:rsidR="008940E8" w:rsidRDefault="008940E8" w:rsidP="00D26821">
      <w:pPr>
        <w:pStyle w:val="NoSpacing"/>
        <w:jc w:val="center"/>
        <w:rPr>
          <w:rFonts w:ascii="PCLifeNolo Contendre" w:hAnsi="PCLifeNolo Contendre"/>
          <w:b/>
          <w:sz w:val="56"/>
          <w:szCs w:val="56"/>
        </w:rPr>
      </w:pPr>
    </w:p>
    <w:p w:rsidR="008940E8" w:rsidRDefault="008940E8" w:rsidP="00D26821">
      <w:pPr>
        <w:pStyle w:val="NoSpacing"/>
        <w:jc w:val="center"/>
        <w:rPr>
          <w:rFonts w:ascii="PCLifeNolo Contendre" w:hAnsi="PCLifeNolo Contendre"/>
          <w:b/>
          <w:sz w:val="56"/>
          <w:szCs w:val="56"/>
        </w:rPr>
      </w:pPr>
      <w:bookmarkStart w:id="0" w:name="_GoBack"/>
      <w:bookmarkEnd w:id="0"/>
      <w:r w:rsidRPr="00D26821">
        <w:rPr>
          <w:rFonts w:ascii="PCLifeNolo Contendre" w:hAnsi="PCLifeNolo Contendre"/>
          <w:b/>
          <w:sz w:val="56"/>
          <w:szCs w:val="56"/>
        </w:rPr>
        <w:t>BAŞARILAR</w:t>
      </w:r>
    </w:p>
    <w:p w:rsidR="008940E8" w:rsidRPr="00D26821" w:rsidRDefault="008940E8" w:rsidP="00D26821">
      <w:pPr>
        <w:pStyle w:val="NoSpacing"/>
        <w:rPr>
          <w:rFonts w:ascii="Times New Roman" w:hAnsi="Times New Roman"/>
          <w:b/>
          <w:sz w:val="24"/>
          <w:szCs w:val="24"/>
        </w:rPr>
      </w:pPr>
    </w:p>
    <w:sectPr w:rsidR="008940E8" w:rsidRPr="00D26821" w:rsidSect="00DB34A4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CLifeNolo Contendr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F2B24"/>
    <w:multiLevelType w:val="hybridMultilevel"/>
    <w:tmpl w:val="C35C3A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7175A8A"/>
    <w:multiLevelType w:val="hybridMultilevel"/>
    <w:tmpl w:val="30C4520A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6F9"/>
    <w:rsid w:val="002853DD"/>
    <w:rsid w:val="002B4495"/>
    <w:rsid w:val="003B0431"/>
    <w:rsid w:val="00416A72"/>
    <w:rsid w:val="004E070A"/>
    <w:rsid w:val="00514051"/>
    <w:rsid w:val="005766F9"/>
    <w:rsid w:val="00735DD8"/>
    <w:rsid w:val="008940E8"/>
    <w:rsid w:val="008C2CC9"/>
    <w:rsid w:val="008D3E84"/>
    <w:rsid w:val="00A1576A"/>
    <w:rsid w:val="00A45AED"/>
    <w:rsid w:val="00C61F3E"/>
    <w:rsid w:val="00D26821"/>
    <w:rsid w:val="00DB34A4"/>
    <w:rsid w:val="00E770BC"/>
    <w:rsid w:val="00F83CCD"/>
    <w:rsid w:val="00FE0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CC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B34A4"/>
    <w:rPr>
      <w:lang w:eastAsia="en-US"/>
    </w:rPr>
  </w:style>
  <w:style w:type="character" w:styleId="Hyperlink">
    <w:name w:val="Hyperlink"/>
    <w:basedOn w:val="DefaultParagraphFont"/>
    <w:uiPriority w:val="99"/>
    <w:rsid w:val="00A157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633</Words>
  <Characters>3610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GEZENER</dc:creator>
  <cp:keywords>www.sorubak.com</cp:keywords>
  <dc:description>www.sorubak.com</dc:description>
  <cp:lastModifiedBy>edanur</cp:lastModifiedBy>
  <cp:revision>4</cp:revision>
  <dcterms:created xsi:type="dcterms:W3CDTF">2012-10-30T21:28:00Z</dcterms:created>
  <dcterms:modified xsi:type="dcterms:W3CDTF">2013-12-01T13:30:00Z</dcterms:modified>
  <cp:category>www.sorubak.com</cp:category>
</cp:coreProperties>
</file>