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0C" w:rsidRDefault="00D2080C" w:rsidP="007D5B17">
      <w:pPr>
        <w:rPr>
          <w:b/>
        </w:rPr>
      </w:pPr>
      <w:r>
        <w:t xml:space="preserve">          </w:t>
      </w:r>
      <w:r w:rsidRPr="007D5B17">
        <w:rPr>
          <w:b/>
        </w:rPr>
        <w:t>2.</w:t>
      </w:r>
      <w:r>
        <w:rPr>
          <w:b/>
        </w:rPr>
        <w:t xml:space="preserve"> </w:t>
      </w:r>
      <w:r w:rsidRPr="007D5B17">
        <w:rPr>
          <w:b/>
        </w:rPr>
        <w:t>DÖNEM GENEL TEKRAR SINAVI</w:t>
      </w:r>
    </w:p>
    <w:p w:rsidR="00D2080C" w:rsidRDefault="00D2080C" w:rsidP="007D5B17">
      <w:pPr>
        <w:rPr>
          <w:b/>
        </w:rPr>
      </w:pPr>
      <w:r>
        <w:rPr>
          <w:b/>
        </w:rPr>
        <w:t>ADI:……………………</w:t>
      </w:r>
    </w:p>
    <w:p w:rsidR="00D2080C" w:rsidRPr="007D5B17" w:rsidRDefault="00D2080C" w:rsidP="007D5B17">
      <w:pPr>
        <w:rPr>
          <w:b/>
        </w:rPr>
      </w:pPr>
      <w:r>
        <w:rPr>
          <w:b/>
        </w:rPr>
        <w:t>SOYADI:……………………….</w:t>
      </w:r>
    </w:p>
    <w:p w:rsidR="00D2080C" w:rsidRDefault="00D2080C"/>
    <w:p w:rsidR="00D2080C" w:rsidRDefault="00D2080C">
      <w:r w:rsidRPr="009C37D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75.25pt;height:93.75pt;visibility:visible">
            <v:imagedata r:id="rId4" o:title=""/>
          </v:shape>
        </w:pict>
      </w:r>
    </w:p>
    <w:p w:rsidR="00D2080C" w:rsidRDefault="00D2080C"/>
    <w:p w:rsidR="00D2080C" w:rsidRDefault="00D2080C"/>
    <w:p w:rsidR="00D2080C" w:rsidRDefault="00D2080C">
      <w:hyperlink r:id="rId5" w:history="1">
        <w:r w:rsidRPr="00DD6458">
          <w:rPr>
            <w:rStyle w:val="Hyperlink"/>
          </w:rPr>
          <w:t>www.sorubak.com</w:t>
        </w:r>
      </w:hyperlink>
      <w:r>
        <w:t xml:space="preserve"> </w:t>
      </w:r>
    </w:p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3" o:spid="_x0000_i1026" type="#_x0000_t75" style="width:277.5pt;height:94.5pt;visibility:visible">
            <v:imagedata r:id="rId6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4" o:spid="_x0000_i1027" type="#_x0000_t75" style="width:276pt;height:91.5pt;visibility:visible">
            <v:imagedata r:id="rId7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6" o:spid="_x0000_i1028" type="#_x0000_t75" style="width:276pt;height:82.5pt;visibility:visible">
            <v:imagedata r:id="rId8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7" o:spid="_x0000_i1029" type="#_x0000_t75" style="width:272.25pt;height:84pt;visibility:visible">
            <v:imagedata r:id="rId9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8" o:spid="_x0000_i1030" type="#_x0000_t75" style="width:272.25pt;height:75pt;visibility:visible">
            <v:imagedata r:id="rId10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9" o:spid="_x0000_i1031" type="#_x0000_t75" style="width:271.5pt;height:78pt;visibility:visible">
            <v:imagedata r:id="rId11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0" o:spid="_x0000_i1032" type="#_x0000_t75" style="width:272.25pt;height:71.25pt;visibility:visible">
            <v:imagedata r:id="rId12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1" o:spid="_x0000_i1033" type="#_x0000_t75" style="width:270.75pt;height:99.75pt;visibility:visible">
            <v:imagedata r:id="rId13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2" o:spid="_x0000_i1034" type="#_x0000_t75" style="width:271.5pt;height:78.75pt;visibility:visible">
            <v:imagedata r:id="rId14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3" o:spid="_x0000_i1035" type="#_x0000_t75" style="width:272.25pt;height:80.25pt;visibility:visible">
            <v:imagedata r:id="rId15" o:title=""/>
          </v:shape>
        </w:pict>
      </w:r>
    </w:p>
    <w:p w:rsidR="00D2080C" w:rsidRDefault="00D2080C"/>
    <w:p w:rsidR="00D2080C" w:rsidRDefault="00D2080C">
      <w:r w:rsidRPr="009C37D2">
        <w:rPr>
          <w:noProof/>
        </w:rPr>
        <w:pict>
          <v:shape id="Resim 14" o:spid="_x0000_i1036" type="#_x0000_t75" style="width:272.25pt;height:79.5pt;visibility:visible">
            <v:imagedata r:id="rId16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8" o:spid="_x0000_i1037" type="#_x0000_t75" style="width:272.25pt;height:59.25pt;visibility:visible">
            <v:imagedata r:id="rId17" o:title=""/>
          </v:shape>
        </w:pict>
      </w:r>
    </w:p>
    <w:p w:rsidR="00D2080C" w:rsidRDefault="00D2080C">
      <w:r w:rsidRPr="009C37D2">
        <w:rPr>
          <w:noProof/>
        </w:rPr>
        <w:pict>
          <v:shape id="Resim 15" o:spid="_x0000_i1038" type="#_x0000_t75" style="width:272.25pt;height:91.5pt;visibility:visible">
            <v:imagedata r:id="rId18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7" o:spid="_x0000_i1039" type="#_x0000_t75" style="width:271.5pt;height:124.5pt;visibility:visible">
            <v:imagedata r:id="rId19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19" o:spid="_x0000_i1040" type="#_x0000_t75" style="width:273pt;height:83.25pt;visibility:visible">
            <v:imagedata r:id="rId20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20" o:spid="_x0000_i1041" type="#_x0000_t75" style="width:272.25pt;height:75.75pt;visibility:visible">
            <v:imagedata r:id="rId21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21" o:spid="_x0000_i1042" type="#_x0000_t75" style="width:272.25pt;height:73.5pt;visibility:visible">
            <v:imagedata r:id="rId22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22" o:spid="_x0000_i1043" type="#_x0000_t75" style="width:273.75pt;height:108.75pt;visibility:visible">
            <v:imagedata r:id="rId23" o:title=""/>
          </v:shape>
        </w:pict>
      </w:r>
    </w:p>
    <w:p w:rsidR="00D2080C" w:rsidRDefault="00D2080C"/>
    <w:p w:rsidR="00D2080C" w:rsidRDefault="00D2080C"/>
    <w:p w:rsidR="00D2080C" w:rsidRDefault="00D2080C"/>
    <w:p w:rsidR="00D2080C" w:rsidRDefault="00D2080C"/>
    <w:p w:rsidR="00D2080C" w:rsidRDefault="00D2080C">
      <w:r w:rsidRPr="009C37D2">
        <w:rPr>
          <w:noProof/>
        </w:rPr>
        <w:pict>
          <v:shape id="Resim 23" o:spid="_x0000_i1044" type="#_x0000_t75" style="width:267.75pt;height:86.25pt;visibility:visible">
            <v:imagedata r:id="rId24" o:title=""/>
          </v:shape>
        </w:pict>
      </w:r>
    </w:p>
    <w:p w:rsidR="00D2080C" w:rsidRDefault="00D2080C"/>
    <w:p w:rsidR="00D2080C" w:rsidRDefault="00D2080C"/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9B1A13">
      <w:pPr>
        <w:jc w:val="center"/>
        <w:rPr>
          <w:b/>
        </w:rPr>
      </w:pPr>
    </w:p>
    <w:p w:rsidR="00D2080C" w:rsidRDefault="00D2080C" w:rsidP="00354EA0">
      <w:pPr>
        <w:rPr>
          <w:b/>
        </w:rPr>
      </w:pPr>
      <w:r w:rsidRPr="009B1A13">
        <w:rPr>
          <w:b/>
        </w:rPr>
        <w:t>MATEMATİK</w:t>
      </w:r>
    </w:p>
    <w:p w:rsidR="00D2080C" w:rsidRDefault="00D2080C" w:rsidP="009B1A13">
      <w:pPr>
        <w:jc w:val="center"/>
        <w:rPr>
          <w:b/>
        </w:rPr>
      </w:pPr>
    </w:p>
    <w:p w:rsidR="00D2080C" w:rsidRPr="005C76DA" w:rsidRDefault="00D2080C" w:rsidP="009B1A13">
      <w:pPr>
        <w:rPr>
          <w:bCs/>
          <w:color w:val="000000"/>
          <w:sz w:val="22"/>
          <w:szCs w:val="22"/>
          <w:shd w:val="clear" w:color="auto" w:fill="FFFFFF"/>
        </w:rPr>
      </w:pPr>
      <w:r w:rsidRPr="005C76DA">
        <w:rPr>
          <w:b/>
          <w:bCs/>
          <w:color w:val="000000"/>
          <w:sz w:val="22"/>
          <w:szCs w:val="22"/>
          <w:shd w:val="clear" w:color="auto" w:fill="FFFFFF"/>
        </w:rPr>
        <w:t xml:space="preserve">1) </w:t>
      </w:r>
      <w:r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>
        <w:rPr>
          <w:bCs/>
          <w:color w:val="000000"/>
          <w:sz w:val="22"/>
          <w:szCs w:val="22"/>
          <w:shd w:val="clear" w:color="auto" w:fill="FFFFFF"/>
        </w:rPr>
        <w:t>Bir kolide  14 çikolata vardır. 8 kolide kaç çikolata vardır?</w:t>
      </w:r>
    </w:p>
    <w:p w:rsidR="00D2080C" w:rsidRPr="005C76DA" w:rsidRDefault="00D2080C" w:rsidP="009B1A13">
      <w:pPr>
        <w:rPr>
          <w:bCs/>
          <w:color w:val="000000"/>
          <w:sz w:val="22"/>
          <w:szCs w:val="22"/>
          <w:shd w:val="clear" w:color="auto" w:fill="FFFFFF"/>
        </w:rPr>
      </w:pPr>
    </w:p>
    <w:p w:rsidR="00D2080C" w:rsidRDefault="00D2080C" w:rsidP="009B1A13">
      <w:pPr>
        <w:rPr>
          <w:bCs/>
          <w:color w:val="000000"/>
          <w:sz w:val="29"/>
          <w:szCs w:val="29"/>
          <w:shd w:val="clear" w:color="auto" w:fill="FFFFFF"/>
        </w:rPr>
      </w:pPr>
    </w:p>
    <w:p w:rsidR="00D2080C" w:rsidRDefault="00D2080C" w:rsidP="009B1A13">
      <w:pPr>
        <w:rPr>
          <w:bCs/>
          <w:color w:val="000000"/>
          <w:sz w:val="29"/>
          <w:szCs w:val="29"/>
          <w:shd w:val="clear" w:color="auto" w:fill="FFFFFF"/>
        </w:rPr>
      </w:pPr>
    </w:p>
    <w:p w:rsidR="00D2080C" w:rsidRDefault="00D2080C" w:rsidP="009B1A13">
      <w:pPr>
        <w:rPr>
          <w:bCs/>
          <w:color w:val="000000"/>
          <w:sz w:val="29"/>
          <w:szCs w:val="29"/>
          <w:shd w:val="clear" w:color="auto" w:fill="FFFFFF"/>
        </w:rPr>
      </w:pPr>
    </w:p>
    <w:p w:rsidR="00D2080C" w:rsidRDefault="00D2080C" w:rsidP="009B1A13">
      <w:pPr>
        <w:rPr>
          <w:bCs/>
          <w:color w:val="000000"/>
          <w:sz w:val="29"/>
          <w:szCs w:val="29"/>
          <w:shd w:val="clear" w:color="auto" w:fill="FFFFFF"/>
        </w:rPr>
      </w:pPr>
    </w:p>
    <w:p w:rsidR="00D2080C" w:rsidRDefault="00D2080C" w:rsidP="009B1A13">
      <w:pPr>
        <w:rPr>
          <w:bCs/>
          <w:color w:val="000000"/>
          <w:sz w:val="29"/>
          <w:szCs w:val="29"/>
          <w:shd w:val="clear" w:color="auto" w:fill="FFFFFF"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2) </w:t>
      </w:r>
      <w:r>
        <w:rPr>
          <w:rFonts w:ascii="Times New Roman" w:hAnsi="Times New Roman"/>
        </w:rPr>
        <w:t>Bir çiftlikte 47 inek, ineklerden 28 eksik keçi, keçilerden 18 fazla da koyun vardır. Çiftlikte hayvanların toplamı kaçtır?</w:t>
      </w: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</w:p>
    <w:p w:rsidR="00D2080C" w:rsidRDefault="00D2080C" w:rsidP="009B1A13">
      <w:pPr>
        <w:pStyle w:val="NoSpacing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3)</w:t>
      </w:r>
    </w:p>
    <w:p w:rsidR="00D2080C" w:rsidRDefault="00D2080C" w:rsidP="009B1A13">
      <w:pPr>
        <w:pStyle w:val="NoSpacing"/>
        <w:rPr>
          <w:bCs/>
          <w:color w:val="000000"/>
          <w:sz w:val="29"/>
          <w:szCs w:val="29"/>
          <w:shd w:val="clear" w:color="auto" w:fill="FFFFFF"/>
        </w:rPr>
      </w:pPr>
      <w:r w:rsidRPr="00E10FDA">
        <w:rPr>
          <w:noProof/>
          <w:color w:val="000000"/>
          <w:sz w:val="29"/>
          <w:szCs w:val="29"/>
          <w:shd w:val="clear" w:color="auto" w:fill="FFFFFF"/>
          <w:lang w:eastAsia="tr-TR"/>
        </w:rPr>
        <w:pict>
          <v:shape id="Resim 38" o:spid="_x0000_i1045" type="#_x0000_t75" style="width:267pt;height:377.25pt;visibility:visible">
            <v:imagedata r:id="rId25" o:title=""/>
          </v:shape>
        </w:pict>
      </w:r>
    </w:p>
    <w:p w:rsidR="00D2080C" w:rsidRDefault="00D2080C" w:rsidP="009B1A13">
      <w:pPr>
        <w:pStyle w:val="NoSpacing"/>
        <w:rPr>
          <w:bCs/>
          <w:color w:val="000000"/>
          <w:sz w:val="29"/>
          <w:szCs w:val="29"/>
          <w:shd w:val="clear" w:color="auto" w:fill="FFFFFF"/>
        </w:rPr>
      </w:pPr>
    </w:p>
    <w:p w:rsidR="00D2080C" w:rsidRDefault="00D2080C" w:rsidP="009B1A13">
      <w:pPr>
        <w:pStyle w:val="NoSpacing"/>
        <w:rPr>
          <w:bCs/>
          <w:color w:val="000000"/>
          <w:sz w:val="29"/>
          <w:szCs w:val="29"/>
          <w:shd w:val="clear" w:color="auto" w:fill="FFFFFF"/>
        </w:rPr>
      </w:pPr>
    </w:p>
    <w:p w:rsidR="00D2080C" w:rsidRPr="00C41BEE" w:rsidRDefault="00D2080C" w:rsidP="009B1A13">
      <w:pPr>
        <w:rPr>
          <w:bCs/>
          <w:color w:val="000000"/>
          <w:sz w:val="22"/>
          <w:szCs w:val="22"/>
          <w:shd w:val="clear" w:color="auto" w:fill="FFFFFF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 xml:space="preserve">4) </w:t>
      </w:r>
      <w:r w:rsidRPr="00C41BEE">
        <w:rPr>
          <w:bCs/>
          <w:color w:val="000000"/>
          <w:sz w:val="22"/>
          <w:szCs w:val="22"/>
          <w:shd w:val="clear" w:color="auto" w:fill="FFFFFF"/>
        </w:rPr>
        <w:t xml:space="preserve">42 ve 23 sayılarının onlar basamağındaki rakamların </w:t>
      </w:r>
      <w:r>
        <w:rPr>
          <w:bCs/>
          <w:color w:val="000000"/>
          <w:sz w:val="22"/>
          <w:szCs w:val="22"/>
          <w:shd w:val="clear" w:color="auto" w:fill="FFFFFF"/>
        </w:rPr>
        <w:t xml:space="preserve">basamak </w:t>
      </w:r>
      <w:r w:rsidRPr="00C41BEE">
        <w:rPr>
          <w:bCs/>
          <w:color w:val="000000"/>
          <w:sz w:val="22"/>
          <w:szCs w:val="22"/>
          <w:shd w:val="clear" w:color="auto" w:fill="FFFFFF"/>
        </w:rPr>
        <w:t>değerlerinin toplamı kaçtır?</w: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C41BEE">
      <w:pPr>
        <w:rPr>
          <w:b/>
          <w:color w:val="000000"/>
          <w:sz w:val="22"/>
          <w:szCs w:val="22"/>
        </w:rPr>
      </w:pPr>
      <w:r w:rsidRPr="00C41BEE">
        <w:rPr>
          <w:rFonts w:ascii="Arial" w:hAnsi="Arial" w:cs="Arial"/>
          <w:color w:val="000000"/>
          <w:sz w:val="18"/>
          <w:szCs w:val="18"/>
        </w:rPr>
        <w:br/>
      </w:r>
      <w:r>
        <w:rPr>
          <w:b/>
          <w:color w:val="000000"/>
          <w:sz w:val="22"/>
          <w:szCs w:val="22"/>
        </w:rPr>
        <w:t xml:space="preserve">6) </w:t>
      </w:r>
    </w:p>
    <w:p w:rsidR="00D2080C" w:rsidRPr="00C41BEE" w:rsidRDefault="00D2080C" w:rsidP="00C41BEE">
      <w:pPr>
        <w:rPr>
          <w:rFonts w:ascii="Arial" w:hAnsi="Arial" w:cs="Arial"/>
          <w:color w:val="000000"/>
          <w:sz w:val="18"/>
          <w:szCs w:val="18"/>
        </w:rPr>
      </w:pPr>
      <w:r w:rsidRPr="00C41BEE">
        <w:rPr>
          <w:rFonts w:ascii="Arial" w:hAnsi="Arial" w:cs="Arial"/>
          <w:color w:val="000000"/>
          <w:sz w:val="22"/>
          <w:szCs w:val="22"/>
        </w:rPr>
        <w:t xml:space="preserve">1 – 5 – 9 – </w:t>
      </w:r>
      <w:r w:rsidRPr="00C41BEE">
        <w:rPr>
          <w:b/>
          <w:color w:val="000000"/>
          <w:sz w:val="22"/>
          <w:szCs w:val="22"/>
        </w:rPr>
        <w:t>A</w:t>
      </w:r>
      <w:r w:rsidRPr="00C41BEE">
        <w:rPr>
          <w:rFonts w:ascii="Arial" w:hAnsi="Arial" w:cs="Arial"/>
          <w:color w:val="000000"/>
          <w:sz w:val="22"/>
          <w:szCs w:val="22"/>
        </w:rPr>
        <w:t xml:space="preserve"> – 17 – 21 – </w:t>
      </w:r>
      <w:r w:rsidRPr="00C41BEE">
        <w:rPr>
          <w:b/>
          <w:color w:val="000000"/>
          <w:sz w:val="22"/>
          <w:szCs w:val="22"/>
        </w:rPr>
        <w:t>B</w:t>
      </w:r>
      <w:r w:rsidRPr="00C41BEE">
        <w:rPr>
          <w:rFonts w:ascii="Arial" w:hAnsi="Arial" w:cs="Arial"/>
          <w:color w:val="000000"/>
          <w:sz w:val="18"/>
        </w:rPr>
        <w:t> </w:t>
      </w:r>
      <w:r>
        <w:rPr>
          <w:rFonts w:ascii="Arial" w:hAnsi="Arial" w:cs="Arial"/>
          <w:color w:val="000000"/>
          <w:sz w:val="18"/>
        </w:rPr>
        <w:t xml:space="preserve">       </w:t>
      </w:r>
      <w:r w:rsidRPr="00C41BEE">
        <w:rPr>
          <w:rFonts w:ascii="Arial" w:hAnsi="Arial" w:cs="Arial"/>
          <w:b/>
          <w:bCs/>
          <w:color w:val="000000"/>
          <w:sz w:val="18"/>
          <w:szCs w:val="18"/>
        </w:rPr>
        <w:t>sayı örüntüsünde A ve B’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- </w:t>
      </w:r>
      <w:r w:rsidRPr="00C41BEE">
        <w:rPr>
          <w:rFonts w:ascii="Arial" w:hAnsi="Arial" w:cs="Arial"/>
          <w:b/>
          <w:bCs/>
          <w:color w:val="000000"/>
          <w:sz w:val="18"/>
          <w:szCs w:val="18"/>
        </w:rPr>
        <w:t>nin yerlerine yazılacak sayılar</w:t>
      </w:r>
      <w:r>
        <w:rPr>
          <w:rFonts w:ascii="Arial" w:hAnsi="Arial" w:cs="Arial"/>
          <w:b/>
          <w:bCs/>
          <w:color w:val="000000"/>
          <w:sz w:val="18"/>
          <w:szCs w:val="18"/>
        </w:rPr>
        <w:t>ın toplamı kaçtır?</w: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b/>
        </w:rPr>
      </w:pPr>
    </w:p>
    <w:p w:rsidR="00D2080C" w:rsidRDefault="00D2080C" w:rsidP="009B1A13">
      <w:pPr>
        <w:rPr>
          <w:b/>
        </w:rPr>
      </w:pPr>
      <w:r>
        <w:rPr>
          <w:b/>
        </w:rPr>
        <w:t>7)</w:t>
      </w:r>
    </w:p>
    <w:p w:rsidR="00D2080C" w:rsidRDefault="00D2080C" w:rsidP="009B1A13">
      <w:pPr>
        <w:rPr>
          <w:b/>
          <w:sz w:val="22"/>
          <w:szCs w:val="22"/>
        </w:rPr>
      </w:pPr>
      <w:r w:rsidRPr="00C41BEE">
        <w:rPr>
          <w:b/>
        </w:rPr>
        <w:t>37-29-68-56 -63- 71</w:t>
      </w:r>
      <w:r>
        <w:rPr>
          <w:b/>
          <w:sz w:val="22"/>
          <w:szCs w:val="22"/>
        </w:rPr>
        <w:t xml:space="preserve">      sayılarını büyükten küçüğe doğru sıralayınız. En büyük sayı ile  en küçük sayının farkı kaçtır?</w:t>
      </w: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Pr="0072088A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8) </w:t>
      </w:r>
      <w:r w:rsidRPr="0072088A">
        <w:rPr>
          <w:sz w:val="22"/>
          <w:szCs w:val="22"/>
        </w:rPr>
        <w:t>Neşe, yoğurt yeme yarışına katıldı. Bu yarışmaya 10 kişi katılmıştı. Neşe, sondan 2. olduğuna göre baştan kaçıncı olmuştur?</w:t>
      </w:r>
      <w:r>
        <w:rPr>
          <w:sz w:val="22"/>
          <w:szCs w:val="22"/>
        </w:rPr>
        <w:t xml:space="preserve"> ( Çöp adamlar çizerek yapabilirsiniz.)</w: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Pr="0072088A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>9)</w:t>
      </w:r>
    </w:p>
    <w:p w:rsidR="00D2080C" w:rsidRDefault="00D2080C" w:rsidP="009B1A13">
      <w:pPr>
        <w:rPr>
          <w:b/>
          <w:sz w:val="22"/>
          <w:szCs w:val="22"/>
        </w:rPr>
      </w:pPr>
      <w:r w:rsidRPr="0072088A">
        <w:rPr>
          <w:b/>
          <w:sz w:val="22"/>
          <w:szCs w:val="22"/>
        </w:rPr>
        <w:t xml:space="preserve">26 ve </w:t>
      </w:r>
      <w:r>
        <w:rPr>
          <w:b/>
          <w:sz w:val="22"/>
          <w:szCs w:val="22"/>
        </w:rPr>
        <w:t xml:space="preserve"> 44 sayılarını en yakın onluğa yuvarlayınız.</w:t>
      </w: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>10)</w:t>
      </w:r>
    </w:p>
    <w:p w:rsidR="00D2080C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Ali’nin boyu 1m 11 cm’dir. Ayşe’nin boyu ise Ali’nin boyundan </w:t>
      </w:r>
      <w:smartTag w:uri="urn:schemas-microsoft-com:office:smarttags" w:element="metricconverter">
        <w:smartTagPr>
          <w:attr w:name="ProductID" w:val="7 cm"/>
        </w:smartTagPr>
        <w:r>
          <w:rPr>
            <w:b/>
            <w:sz w:val="22"/>
            <w:szCs w:val="22"/>
          </w:rPr>
          <w:t>7 cm</w:t>
        </w:r>
      </w:smartTag>
      <w:r>
        <w:rPr>
          <w:b/>
          <w:sz w:val="22"/>
          <w:szCs w:val="22"/>
        </w:rPr>
        <w:t xml:space="preserve"> daha fazladır. İkisisnin boyları toplamı kaç m, kaç cm’dir?</w:t>
      </w: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>11)</w:t>
      </w:r>
    </w:p>
    <w:p w:rsidR="00D2080C" w:rsidRDefault="00D2080C" w:rsidP="009B1A13">
      <w:pPr>
        <w:rPr>
          <w:sz w:val="22"/>
          <w:szCs w:val="22"/>
        </w:rPr>
      </w:pPr>
      <w:r>
        <w:rPr>
          <w:sz w:val="22"/>
          <w:szCs w:val="22"/>
        </w:rPr>
        <w:t>Aşağıdaki şekillerin simetriğini çiziniz.</w:t>
      </w:r>
    </w:p>
    <w:p w:rsidR="00D2080C" w:rsidRDefault="00D2080C" w:rsidP="009B1A13">
      <w:pPr>
        <w:rPr>
          <w:sz w:val="22"/>
          <w:szCs w:val="22"/>
        </w:rPr>
      </w:pPr>
      <w:r w:rsidRPr="00E10FDA">
        <w:rPr>
          <w:noProof/>
          <w:sz w:val="22"/>
          <w:szCs w:val="22"/>
        </w:rPr>
        <w:pict>
          <v:shape id="Resim 1" o:spid="_x0000_i1046" type="#_x0000_t75" style="width:165pt;height:111pt;visibility:visible">
            <v:imagedata r:id="rId26" o:title=""/>
          </v:shape>
        </w:pic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  <w:r w:rsidRPr="00E10FDA">
        <w:rPr>
          <w:noProof/>
          <w:sz w:val="22"/>
          <w:szCs w:val="22"/>
        </w:rPr>
        <w:pict>
          <v:shape id="_x0000_i1047" type="#_x0000_t75" style="width:163.5pt;height:115.5pt;visibility:visible">
            <v:imagedata r:id="rId27" o:title=""/>
          </v:shape>
        </w:pic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Pr="007D5B17" w:rsidRDefault="00D2080C" w:rsidP="009B1A13">
      <w:pPr>
        <w:rPr>
          <w:b/>
          <w:sz w:val="22"/>
          <w:szCs w:val="22"/>
        </w:rPr>
      </w:pPr>
      <w:r w:rsidRPr="007D5B17">
        <w:rPr>
          <w:b/>
          <w:sz w:val="22"/>
          <w:szCs w:val="22"/>
        </w:rPr>
        <w:t>12)</w:t>
      </w:r>
      <w:r>
        <w:rPr>
          <w:b/>
          <w:sz w:val="22"/>
          <w:szCs w:val="22"/>
        </w:rPr>
        <w:t xml:space="preserve"> </w:t>
      </w:r>
      <w:r w:rsidRPr="000179B3">
        <w:rPr>
          <w:sz w:val="22"/>
          <w:szCs w:val="22"/>
        </w:rPr>
        <w:t>Bir çocuğun günde 10 saat uyuması gerekmektedir. Akşam 21.00’de yatan çocuğun sabah kaçta kalkması gerekir?</w:t>
      </w:r>
      <w:r>
        <w:rPr>
          <w:sz w:val="22"/>
          <w:szCs w:val="22"/>
        </w:rPr>
        <w:t xml:space="preserve"> Saat modeli çizerek gösteriniz.</w: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13) </w:t>
      </w:r>
      <w:r w:rsidRPr="000179B3">
        <w:rPr>
          <w:sz w:val="22"/>
          <w:szCs w:val="22"/>
        </w:rPr>
        <w:t>Otobüsümüz İstanbul’dan saat 10.00’da hareket etti. 2 saat gittikten sonra yarım saat mola verdi. Moladan sonra 3 saat daha giderek Karabük'e vardı. Karabük'e vardığımızda saat kaçı göstermektedir?</w:t>
      </w:r>
      <w:r>
        <w:rPr>
          <w:sz w:val="22"/>
          <w:szCs w:val="22"/>
        </w:rPr>
        <w:t xml:space="preserve"> Saat modeli çizerek gösteriniz.</w: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14) </w:t>
      </w:r>
      <w:r>
        <w:rPr>
          <w:sz w:val="22"/>
          <w:szCs w:val="22"/>
        </w:rPr>
        <w:t>Aşağıdaki işlemleri  yapınız.</w:t>
      </w:r>
    </w:p>
    <w:p w:rsidR="00D2080C" w:rsidRDefault="00D2080C" w:rsidP="009B1A13">
      <w:pPr>
        <w:rPr>
          <w:sz w:val="22"/>
          <w:szCs w:val="22"/>
        </w:rPr>
      </w:pPr>
      <w:r w:rsidRPr="00E10FDA">
        <w:rPr>
          <w:noProof/>
          <w:sz w:val="22"/>
          <w:szCs w:val="22"/>
        </w:rPr>
        <w:pict>
          <v:shape id="_x0000_i1048" type="#_x0000_t75" style="width:45pt;height:60pt;visibility:visible">
            <v:imagedata r:id="rId28" o:title=""/>
          </v:shape>
        </w:pict>
      </w:r>
      <w:r>
        <w:rPr>
          <w:sz w:val="22"/>
          <w:szCs w:val="22"/>
        </w:rPr>
        <w:t xml:space="preserve">                                </w:t>
      </w:r>
      <w:r w:rsidRPr="00E10FDA">
        <w:rPr>
          <w:noProof/>
          <w:sz w:val="22"/>
          <w:szCs w:val="22"/>
        </w:rPr>
        <w:pict>
          <v:shape id="_x0000_i1049" type="#_x0000_t75" style="width:54.75pt;height:54.75pt;visibility:visible">
            <v:imagedata r:id="rId29" o:title=""/>
          </v:shape>
        </w:pic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  <w:r w:rsidRPr="00E10FDA">
        <w:rPr>
          <w:noProof/>
          <w:sz w:val="22"/>
          <w:szCs w:val="22"/>
        </w:rPr>
        <w:pict>
          <v:shape id="_x0000_i1050" type="#_x0000_t75" style="width:61.5pt;height:51pt;visibility:visible">
            <v:imagedata r:id="rId30" o:title=""/>
          </v:shape>
        </w:pict>
      </w:r>
      <w:r>
        <w:rPr>
          <w:sz w:val="22"/>
          <w:szCs w:val="22"/>
        </w:rPr>
        <w:t xml:space="preserve">                        </w:t>
      </w:r>
      <w:r w:rsidRPr="00E10FDA">
        <w:rPr>
          <w:noProof/>
          <w:sz w:val="22"/>
          <w:szCs w:val="22"/>
        </w:rPr>
        <w:pict>
          <v:shape id="_x0000_i1051" type="#_x0000_t75" style="width:73.5pt;height:54pt;visibility:visible">
            <v:imagedata r:id="rId31" o:title=""/>
          </v:shape>
        </w:pic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15) </w:t>
      </w:r>
      <w:r>
        <w:rPr>
          <w:sz w:val="22"/>
          <w:szCs w:val="22"/>
        </w:rPr>
        <w:t>Dedem 53 yaşında ben ise dedemden 39 yaş küçüğüm. 3 yıl sonra yaşlarımızın toplamı kaç olur?</w: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Pr="007D5B17" w:rsidRDefault="00D2080C" w:rsidP="009B1A13">
      <w:pPr>
        <w:rPr>
          <w:b/>
          <w:sz w:val="22"/>
          <w:szCs w:val="22"/>
        </w:rPr>
      </w:pPr>
      <w:r w:rsidRPr="007D5B17">
        <w:rPr>
          <w:b/>
          <w:sz w:val="22"/>
          <w:szCs w:val="22"/>
        </w:rPr>
        <w:t>16</w:t>
      </w:r>
      <w:r>
        <w:rPr>
          <w:b/>
          <w:sz w:val="22"/>
          <w:szCs w:val="22"/>
        </w:rPr>
        <w:t>)</w:t>
      </w:r>
    </w:p>
    <w:p w:rsidR="00D2080C" w:rsidRDefault="00D2080C" w:rsidP="009B1A13">
      <w:pPr>
        <w:rPr>
          <w:sz w:val="22"/>
          <w:szCs w:val="22"/>
        </w:rPr>
      </w:pPr>
      <w:r w:rsidRPr="00E10FDA">
        <w:rPr>
          <w:noProof/>
          <w:sz w:val="22"/>
          <w:szCs w:val="22"/>
        </w:rPr>
        <w:pict>
          <v:shape id="Resim 5" o:spid="_x0000_i1052" type="#_x0000_t75" style="width:261.75pt;height:138pt;visibility:visible">
            <v:imagedata r:id="rId32" o:title=""/>
          </v:shape>
        </w:pict>
      </w: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  <w:r w:rsidRPr="00354EA0">
        <w:rPr>
          <w:b/>
          <w:sz w:val="22"/>
          <w:szCs w:val="22"/>
        </w:rPr>
        <w:t>17)</w:t>
      </w:r>
      <w:r>
        <w:rPr>
          <w:b/>
          <w:sz w:val="22"/>
          <w:szCs w:val="22"/>
        </w:rPr>
        <w:t xml:space="preserve">   Aşağıdaki işlemin gerçek sonucu ile tahmini sonucunun farkı kaçtır?</w:t>
      </w:r>
    </w:p>
    <w:p w:rsidR="00D2080C" w:rsidRDefault="00D2080C" w:rsidP="009B1A13">
      <w:pPr>
        <w:rPr>
          <w:b/>
          <w:sz w:val="22"/>
          <w:szCs w:val="22"/>
        </w:rPr>
      </w:pPr>
    </w:p>
    <w:p w:rsidR="00D2080C" w:rsidRPr="006A3BCE" w:rsidRDefault="00D2080C" w:rsidP="009B1A13">
      <w:pPr>
        <w:rPr>
          <w:b/>
          <w:sz w:val="36"/>
          <w:szCs w:val="36"/>
        </w:rPr>
      </w:pPr>
      <w:r>
        <w:rPr>
          <w:b/>
          <w:sz w:val="22"/>
          <w:szCs w:val="22"/>
        </w:rPr>
        <w:t xml:space="preserve">    </w:t>
      </w:r>
      <w:r w:rsidRPr="006A3BCE">
        <w:rPr>
          <w:b/>
          <w:sz w:val="36"/>
          <w:szCs w:val="36"/>
        </w:rPr>
        <w:t>24</w:t>
      </w:r>
    </w:p>
    <w:p w:rsidR="00D2080C" w:rsidRDefault="00D2080C" w:rsidP="009B1A13">
      <w:pPr>
        <w:rPr>
          <w:b/>
          <w:sz w:val="36"/>
          <w:szCs w:val="36"/>
          <w:u w:val="single"/>
        </w:rPr>
      </w:pPr>
      <w:r w:rsidRPr="006A3BCE">
        <w:rPr>
          <w:b/>
          <w:sz w:val="36"/>
          <w:szCs w:val="36"/>
          <w:u w:val="single"/>
        </w:rPr>
        <w:t>+37</w:t>
      </w:r>
    </w:p>
    <w:p w:rsidR="00D2080C" w:rsidRDefault="00D2080C" w:rsidP="009B1A13">
      <w:pPr>
        <w:rPr>
          <w:b/>
          <w:sz w:val="36"/>
          <w:szCs w:val="36"/>
          <w:u w:val="single"/>
        </w:rPr>
      </w:pPr>
    </w:p>
    <w:p w:rsidR="00D2080C" w:rsidRDefault="00D2080C" w:rsidP="009B1A13">
      <w:pPr>
        <w:rPr>
          <w:b/>
          <w:sz w:val="36"/>
          <w:szCs w:val="36"/>
          <w:u w:val="single"/>
        </w:rPr>
      </w:pPr>
    </w:p>
    <w:p w:rsidR="00D2080C" w:rsidRDefault="00D2080C" w:rsidP="009B1A13">
      <w:pPr>
        <w:rPr>
          <w:b/>
          <w:sz w:val="22"/>
          <w:szCs w:val="22"/>
        </w:rPr>
      </w:pPr>
      <w:r w:rsidRPr="006A3BCE">
        <w:rPr>
          <w:b/>
          <w:sz w:val="22"/>
          <w:szCs w:val="22"/>
        </w:rPr>
        <w:t>18)</w:t>
      </w:r>
      <w:r>
        <w:rPr>
          <w:b/>
          <w:sz w:val="22"/>
          <w:szCs w:val="22"/>
        </w:rPr>
        <w:t xml:space="preserve">  Elif, Rana ve Talha  öğretmen masasını karışlarıyla ölçüler. Elif 12, Rana 9 ve Talha 15 karış olarak ölçtüler. Ölçüm sonuçlarının  farklı çıkmasının sebebini yazınız.</w:t>
      </w:r>
    </w:p>
    <w:p w:rsidR="00D2080C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……………………………………………………………………………………………………………………………..</w:t>
      </w: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19)  </w:t>
      </w:r>
      <w:smartTag w:uri="urn:schemas-microsoft-com:office:smarttags" w:element="metricconverter">
        <w:smartTagPr>
          <w:attr w:name="ProductID" w:val="80 kilogram"/>
        </w:smartTagPr>
        <w:r w:rsidRPr="003011C7">
          <w:rPr>
            <w:b/>
            <w:sz w:val="22"/>
            <w:szCs w:val="22"/>
          </w:rPr>
          <w:t>80 kilogram</w:t>
        </w:r>
      </w:smartTag>
      <w:r w:rsidRPr="003011C7">
        <w:rPr>
          <w:b/>
          <w:sz w:val="22"/>
          <w:szCs w:val="22"/>
        </w:rPr>
        <w:t xml:space="preserve"> elmanın 53 kilogramı satıldı, 4 kilogramı çürüdü. Satılacak kaç kilogram elma kaldı?</w:t>
      </w: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Default="00D2080C" w:rsidP="009B1A13">
      <w:pPr>
        <w:rPr>
          <w:b/>
          <w:sz w:val="22"/>
          <w:szCs w:val="22"/>
        </w:rPr>
      </w:pPr>
    </w:p>
    <w:p w:rsidR="00D2080C" w:rsidRPr="006A3BCE" w:rsidRDefault="00D2080C" w:rsidP="009B1A13">
      <w:pPr>
        <w:rPr>
          <w:b/>
          <w:sz w:val="22"/>
          <w:szCs w:val="22"/>
        </w:rPr>
      </w:pPr>
      <w:r>
        <w:rPr>
          <w:b/>
          <w:sz w:val="22"/>
          <w:szCs w:val="22"/>
        </w:rPr>
        <w:t>20)</w:t>
      </w:r>
      <w:r w:rsidRPr="00E10FDA">
        <w:rPr>
          <w:b/>
          <w:noProof/>
          <w:sz w:val="22"/>
          <w:szCs w:val="22"/>
        </w:rPr>
        <w:pict>
          <v:shape id="_x0000_i1053" type="#_x0000_t75" style="width:284.25pt;height:105pt;visibility:visible">
            <v:imagedata r:id="rId33" o:title=""/>
          </v:shape>
        </w:pict>
      </w:r>
    </w:p>
    <w:sectPr w:rsidR="00D2080C" w:rsidRPr="006A3BCE" w:rsidSect="00354EA0">
      <w:pgSz w:w="11906" w:h="16838"/>
      <w:pgMar w:top="426" w:right="284" w:bottom="284" w:left="284" w:header="708" w:footer="708" w:gutter="0"/>
      <w:cols w:num="2" w:space="3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1DE"/>
    <w:rsid w:val="000179B3"/>
    <w:rsid w:val="00146AA7"/>
    <w:rsid w:val="001E57A5"/>
    <w:rsid w:val="001E71F1"/>
    <w:rsid w:val="002E77E0"/>
    <w:rsid w:val="003011C7"/>
    <w:rsid w:val="00354EA0"/>
    <w:rsid w:val="003C17AD"/>
    <w:rsid w:val="00484565"/>
    <w:rsid w:val="005B15F6"/>
    <w:rsid w:val="005C76DA"/>
    <w:rsid w:val="00672F44"/>
    <w:rsid w:val="006A3BCE"/>
    <w:rsid w:val="0072088A"/>
    <w:rsid w:val="00753B87"/>
    <w:rsid w:val="007D5B17"/>
    <w:rsid w:val="008B0019"/>
    <w:rsid w:val="008E224A"/>
    <w:rsid w:val="009B1A13"/>
    <w:rsid w:val="009C37D2"/>
    <w:rsid w:val="009F2A34"/>
    <w:rsid w:val="00A743AF"/>
    <w:rsid w:val="00B27838"/>
    <w:rsid w:val="00B4374B"/>
    <w:rsid w:val="00BA6584"/>
    <w:rsid w:val="00C41BEE"/>
    <w:rsid w:val="00C54185"/>
    <w:rsid w:val="00C74DA3"/>
    <w:rsid w:val="00D2080C"/>
    <w:rsid w:val="00DB0AD4"/>
    <w:rsid w:val="00DD6458"/>
    <w:rsid w:val="00E10FDA"/>
    <w:rsid w:val="00E75225"/>
    <w:rsid w:val="00EE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25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7522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437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7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9B1A13"/>
    <w:rPr>
      <w:rFonts w:cs="Times New Roman"/>
    </w:rPr>
  </w:style>
  <w:style w:type="paragraph" w:styleId="ListParagraph">
    <w:name w:val="List Paragraph"/>
    <w:basedOn w:val="Normal"/>
    <w:uiPriority w:val="99"/>
    <w:qFormat/>
    <w:rsid w:val="005C76D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845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4</Pages>
  <Words>346</Words>
  <Characters>1976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ERKUŞ</dc:creator>
  <cp:keywords>www.sorubak.com</cp:keywords>
  <dc:description>www.sorubak.com</dc:description>
  <cp:lastModifiedBy>edanur</cp:lastModifiedBy>
  <cp:revision>9</cp:revision>
  <dcterms:created xsi:type="dcterms:W3CDTF">2014-02-08T18:48:00Z</dcterms:created>
  <dcterms:modified xsi:type="dcterms:W3CDTF">2014-02-09T19:41:00Z</dcterms:modified>
  <cp:category>www.sorubak.com</cp:category>
</cp:coreProperties>
</file>