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FEB" w:rsidRDefault="00142FEB" w:rsidP="000D02FC"/>
    <w:p w:rsidR="00142FEB" w:rsidRDefault="00142FEB" w:rsidP="00C24699">
      <w:pPr>
        <w:jc w:val="center"/>
      </w:pPr>
    </w:p>
    <w:p w:rsidR="00142FEB" w:rsidRPr="00BC3FD4" w:rsidRDefault="00142FEB" w:rsidP="007B214D">
      <w:pPr>
        <w:rPr>
          <w:b/>
        </w:rPr>
      </w:pPr>
      <w:r>
        <w:rPr>
          <w:b/>
        </w:rPr>
        <w:t xml:space="preserve">                          </w:t>
      </w:r>
      <w:r w:rsidRPr="00BC3FD4">
        <w:rPr>
          <w:b/>
        </w:rPr>
        <w:t>İLKOKULU MÜDÜRLÜĞÜNE</w:t>
      </w:r>
    </w:p>
    <w:p w:rsidR="00142FEB" w:rsidRPr="00BC3FD4" w:rsidRDefault="00142FEB" w:rsidP="00C24699">
      <w:pPr>
        <w:jc w:val="center"/>
        <w:rPr>
          <w:b/>
        </w:rPr>
      </w:pPr>
      <w:r>
        <w:rPr>
          <w:b/>
        </w:rPr>
        <w:t xml:space="preserve">           </w:t>
      </w:r>
      <w:r>
        <w:rPr>
          <w:b/>
        </w:rPr>
        <w:tab/>
      </w:r>
      <w:r>
        <w:rPr>
          <w:b/>
        </w:rPr>
        <w:tab/>
        <w:t xml:space="preserve">  KARTAL</w:t>
      </w:r>
    </w:p>
    <w:p w:rsidR="00142FEB" w:rsidRPr="00C24699" w:rsidRDefault="00142FEB" w:rsidP="00C24699"/>
    <w:p w:rsidR="00142FEB" w:rsidRPr="00995E49" w:rsidRDefault="00142FEB" w:rsidP="00C24699">
      <w:pPr>
        <w:jc w:val="center"/>
        <w:rPr>
          <w:b/>
        </w:rPr>
      </w:pPr>
    </w:p>
    <w:p w:rsidR="00142FEB" w:rsidRPr="00995E49" w:rsidRDefault="00142FEB" w:rsidP="00C24699">
      <w:pPr>
        <w:jc w:val="both"/>
        <w:rPr>
          <w:b/>
        </w:rPr>
      </w:pPr>
      <w:r w:rsidRPr="00995E49">
        <w:rPr>
          <w:b/>
        </w:rPr>
        <w:t xml:space="preserve">      </w:t>
      </w:r>
      <w:r w:rsidRPr="00995E49">
        <w:rPr>
          <w:b/>
        </w:rPr>
        <w:tab/>
        <w:t>13/11/2013 Çarşamba günü saat 11.30 da okulumuz çok amaçlı toplantı salonunda  aşağıdaki gündem maddelerini görüşmek gerekli kararları almak adına 2/E sınıfı 2.veli  toplantısı yapmak istiyorum.</w:t>
      </w:r>
    </w:p>
    <w:p w:rsidR="00142FEB" w:rsidRPr="00995E49" w:rsidRDefault="00142FEB" w:rsidP="00C24699">
      <w:pPr>
        <w:jc w:val="both"/>
        <w:rPr>
          <w:b/>
        </w:rPr>
      </w:pPr>
      <w:r w:rsidRPr="00995E49">
        <w:rPr>
          <w:b/>
        </w:rPr>
        <w:t xml:space="preserve">            Gereğini bilgilerinize arz ederim.          </w:t>
      </w:r>
    </w:p>
    <w:p w:rsidR="00142FEB" w:rsidRPr="00995E49" w:rsidRDefault="00142FEB" w:rsidP="00C24699">
      <w:pPr>
        <w:rPr>
          <w:b/>
        </w:rPr>
      </w:pPr>
    </w:p>
    <w:p w:rsidR="00142FEB" w:rsidRPr="00995E49" w:rsidRDefault="00142FEB" w:rsidP="00C24699">
      <w:pPr>
        <w:jc w:val="center"/>
        <w:rPr>
          <w:b/>
        </w:rPr>
      </w:pPr>
      <w:r w:rsidRPr="00995E49">
        <w:rPr>
          <w:b/>
        </w:rPr>
        <w:t xml:space="preserve">                                                                                           11/11/2013 </w:t>
      </w:r>
    </w:p>
    <w:p w:rsidR="00142FEB" w:rsidRPr="00995E49" w:rsidRDefault="00142FEB" w:rsidP="00C24699">
      <w:pPr>
        <w:jc w:val="center"/>
        <w:rPr>
          <w:b/>
        </w:rPr>
      </w:pPr>
      <w:r w:rsidRPr="00995E49">
        <w:rPr>
          <w:b/>
        </w:rPr>
        <w:t xml:space="preserve">                                                                                           Uzm.Öğrt. </w:t>
      </w:r>
    </w:p>
    <w:p w:rsidR="00142FEB" w:rsidRPr="00995E49" w:rsidRDefault="00142FEB" w:rsidP="00C24699">
      <w:pPr>
        <w:jc w:val="center"/>
        <w:rPr>
          <w:b/>
        </w:rPr>
      </w:pPr>
      <w:r w:rsidRPr="00995E49">
        <w:rPr>
          <w:b/>
        </w:rPr>
        <w:t xml:space="preserve">                                                                                           2/E Sınıf Öğretmeni </w:t>
      </w:r>
    </w:p>
    <w:p w:rsidR="00142FEB" w:rsidRPr="00995E49" w:rsidRDefault="00142FEB" w:rsidP="00C24699">
      <w:pPr>
        <w:jc w:val="center"/>
        <w:rPr>
          <w:b/>
        </w:rPr>
      </w:pPr>
    </w:p>
    <w:p w:rsidR="00142FEB" w:rsidRPr="00995E49" w:rsidRDefault="00142FEB" w:rsidP="00BC3FD4">
      <w:pPr>
        <w:jc w:val="both"/>
        <w:rPr>
          <w:b/>
          <w:u w:val="single"/>
        </w:rPr>
      </w:pPr>
      <w:r w:rsidRPr="00995E49">
        <w:rPr>
          <w:b/>
        </w:rPr>
        <w:t xml:space="preserve">      </w:t>
      </w:r>
      <w:r w:rsidRPr="00995E49">
        <w:rPr>
          <w:b/>
          <w:u w:val="single"/>
        </w:rPr>
        <w:t>TOPLANTI GÜNDEM MADDELERİ</w:t>
      </w:r>
    </w:p>
    <w:p w:rsidR="00142FEB" w:rsidRPr="00995E49" w:rsidRDefault="00142FEB" w:rsidP="00BC3FD4">
      <w:pPr>
        <w:jc w:val="both"/>
        <w:rPr>
          <w:b/>
          <w:u w:val="single"/>
        </w:rPr>
      </w:pPr>
    </w:p>
    <w:p w:rsidR="00142FEB" w:rsidRDefault="00142FEB" w:rsidP="00A914CF">
      <w:pPr>
        <w:rPr>
          <w:b/>
        </w:rPr>
      </w:pPr>
      <w:r w:rsidRPr="00995E49">
        <w:rPr>
          <w:b/>
        </w:rPr>
        <w:t>1.Açılış, Yoklama</w:t>
      </w:r>
    </w:p>
    <w:p w:rsidR="00142FEB" w:rsidRPr="00995E49" w:rsidRDefault="00142FEB" w:rsidP="00A914CF">
      <w:pPr>
        <w:rPr>
          <w:b/>
        </w:rPr>
      </w:pPr>
      <w:r>
        <w:rPr>
          <w:b/>
        </w:rPr>
        <w:t>2. Öğrencilerin genel durumları.</w:t>
      </w:r>
    </w:p>
    <w:p w:rsidR="00142FEB" w:rsidRPr="00995E49" w:rsidRDefault="00142FEB" w:rsidP="00A914CF">
      <w:pPr>
        <w:rPr>
          <w:b/>
        </w:rPr>
      </w:pPr>
      <w:r w:rsidRPr="00995E49">
        <w:rPr>
          <w:b/>
        </w:rPr>
        <w:t xml:space="preserve">2.Derslerde </w:t>
      </w:r>
      <w:r>
        <w:rPr>
          <w:b/>
        </w:rPr>
        <w:t>işlenecek konular hakkında bilgi verilmesi,</w:t>
      </w:r>
    </w:p>
    <w:p w:rsidR="00142FEB" w:rsidRPr="00995E49" w:rsidRDefault="00142FEB" w:rsidP="00A914CF">
      <w:pPr>
        <w:rPr>
          <w:b/>
        </w:rPr>
      </w:pPr>
      <w:r w:rsidRPr="00995E49">
        <w:rPr>
          <w:b/>
        </w:rPr>
        <w:t>3.Okuma ve yazma çalışmalarının üzerinde durulması,</w:t>
      </w:r>
    </w:p>
    <w:p w:rsidR="00142FEB" w:rsidRPr="00995E49" w:rsidRDefault="00142FEB" w:rsidP="00A914CF">
      <w:pPr>
        <w:rPr>
          <w:b/>
        </w:rPr>
      </w:pPr>
      <w:r w:rsidRPr="00995E49">
        <w:rPr>
          <w:b/>
        </w:rPr>
        <w:t>4.Performans ve proje konuları hakkında bilgilendirme,</w:t>
      </w:r>
    </w:p>
    <w:p w:rsidR="00142FEB" w:rsidRPr="00995E49" w:rsidRDefault="00142FEB" w:rsidP="00A914CF">
      <w:pPr>
        <w:rPr>
          <w:b/>
        </w:rPr>
      </w:pPr>
      <w:r w:rsidRPr="00995E49">
        <w:rPr>
          <w:b/>
        </w:rPr>
        <w:t>5.Ders başarısı için alınacak tedbirler</w:t>
      </w:r>
    </w:p>
    <w:p w:rsidR="00142FEB" w:rsidRPr="00995E49" w:rsidRDefault="00142FEB" w:rsidP="00A914CF">
      <w:pPr>
        <w:rPr>
          <w:b/>
        </w:rPr>
      </w:pPr>
      <w:r w:rsidRPr="00995E49">
        <w:rPr>
          <w:b/>
        </w:rPr>
        <w:t>6.Evde okuma saati uygulaması,</w:t>
      </w:r>
    </w:p>
    <w:p w:rsidR="00142FEB" w:rsidRPr="00995E49" w:rsidRDefault="00142FEB" w:rsidP="00A914CF">
      <w:pPr>
        <w:rPr>
          <w:b/>
        </w:rPr>
      </w:pPr>
      <w:r w:rsidRPr="00995E49">
        <w:rPr>
          <w:b/>
        </w:rPr>
        <w:t>7.Sınıf kitaplığından yararlanma durumu,</w:t>
      </w:r>
    </w:p>
    <w:p w:rsidR="00142FEB" w:rsidRPr="00995E49" w:rsidRDefault="00142FEB" w:rsidP="00A914CF">
      <w:pPr>
        <w:rPr>
          <w:b/>
        </w:rPr>
      </w:pPr>
      <w:r w:rsidRPr="00995E49">
        <w:rPr>
          <w:b/>
        </w:rPr>
        <w:t>8.Gelişim raporları hakkında bilgi verilmesi</w:t>
      </w:r>
    </w:p>
    <w:p w:rsidR="00142FEB" w:rsidRPr="00995E49" w:rsidRDefault="00142FEB" w:rsidP="00A914CF">
      <w:pPr>
        <w:rPr>
          <w:b/>
        </w:rPr>
      </w:pPr>
      <w:r w:rsidRPr="00995E49">
        <w:rPr>
          <w:b/>
        </w:rPr>
        <w:t>9.Okul idaresinin duyuruları</w:t>
      </w:r>
    </w:p>
    <w:p w:rsidR="00142FEB" w:rsidRPr="00995E49" w:rsidRDefault="00142FEB" w:rsidP="00A914CF">
      <w:pPr>
        <w:rPr>
          <w:b/>
        </w:rPr>
      </w:pPr>
      <w:r w:rsidRPr="00995E49">
        <w:rPr>
          <w:b/>
        </w:rPr>
        <w:t>10.Dilek ve temenniler</w:t>
      </w:r>
    </w:p>
    <w:p w:rsidR="00142FEB" w:rsidRPr="00995E49" w:rsidRDefault="00142FEB" w:rsidP="001367C5">
      <w:pPr>
        <w:ind w:left="360"/>
        <w:rPr>
          <w:rFonts w:ascii="Arial" w:hAnsi="Arial" w:cs="Arial"/>
          <w:b/>
          <w:sz w:val="22"/>
          <w:szCs w:val="22"/>
        </w:rPr>
      </w:pPr>
      <w:r w:rsidRPr="00995E49">
        <w:rPr>
          <w:rFonts w:ascii="Arial" w:hAnsi="Arial" w:cs="Arial"/>
          <w:b/>
          <w:sz w:val="22"/>
          <w:szCs w:val="22"/>
        </w:rPr>
        <w:t xml:space="preserve">                                                        </w:t>
      </w:r>
    </w:p>
    <w:p w:rsidR="00142FEB" w:rsidRDefault="00142FEB" w:rsidP="001367C5">
      <w:pPr>
        <w:ind w:left="360"/>
        <w:rPr>
          <w:rFonts w:ascii="Arial" w:hAnsi="Arial" w:cs="Arial"/>
          <w:sz w:val="22"/>
          <w:szCs w:val="22"/>
        </w:rPr>
      </w:pPr>
    </w:p>
    <w:p w:rsidR="00142FEB" w:rsidRDefault="00142FEB" w:rsidP="001367C5">
      <w:pPr>
        <w:ind w:left="360"/>
        <w:rPr>
          <w:rFonts w:ascii="Arial" w:hAnsi="Arial" w:cs="Arial"/>
          <w:sz w:val="22"/>
          <w:szCs w:val="22"/>
        </w:rPr>
      </w:pPr>
    </w:p>
    <w:p w:rsidR="00142FEB" w:rsidRDefault="00142FEB" w:rsidP="001367C5">
      <w:pPr>
        <w:ind w:left="360"/>
        <w:rPr>
          <w:rFonts w:ascii="Arial" w:hAnsi="Arial" w:cs="Arial"/>
          <w:sz w:val="22"/>
          <w:szCs w:val="22"/>
        </w:rPr>
      </w:pPr>
    </w:p>
    <w:p w:rsidR="00142FEB" w:rsidRDefault="00142FEB" w:rsidP="001367C5">
      <w:pPr>
        <w:ind w:left="360"/>
        <w:rPr>
          <w:rFonts w:ascii="Arial" w:hAnsi="Arial" w:cs="Arial"/>
          <w:sz w:val="22"/>
          <w:szCs w:val="22"/>
        </w:rPr>
      </w:pPr>
    </w:p>
    <w:p w:rsidR="00142FEB" w:rsidRDefault="00142FEB" w:rsidP="001367C5">
      <w:pPr>
        <w:ind w:left="360"/>
        <w:rPr>
          <w:rFonts w:ascii="Arial" w:hAnsi="Arial" w:cs="Arial"/>
          <w:sz w:val="22"/>
          <w:szCs w:val="22"/>
        </w:rPr>
      </w:pPr>
    </w:p>
    <w:p w:rsidR="00142FEB" w:rsidRPr="002F3EE0" w:rsidRDefault="00142FEB" w:rsidP="001367C5">
      <w:pPr>
        <w:ind w:left="3540"/>
        <w:rPr>
          <w:b/>
        </w:rPr>
      </w:pPr>
      <w:r w:rsidRPr="002F3EE0">
        <w:rPr>
          <w:b/>
        </w:rPr>
        <w:t xml:space="preserve">    </w:t>
      </w:r>
      <w:r>
        <w:rPr>
          <w:b/>
        </w:rPr>
        <w:t xml:space="preserve">           </w:t>
      </w:r>
      <w:r w:rsidRPr="002F3EE0">
        <w:rPr>
          <w:b/>
        </w:rPr>
        <w:t xml:space="preserve">  U Y G U N D U R</w:t>
      </w:r>
    </w:p>
    <w:p w:rsidR="00142FEB" w:rsidRPr="002F3EE0" w:rsidRDefault="00142FEB" w:rsidP="001367C5">
      <w:pPr>
        <w:ind w:left="360"/>
        <w:jc w:val="center"/>
        <w:rPr>
          <w:b/>
        </w:rPr>
      </w:pPr>
      <w:r>
        <w:rPr>
          <w:b/>
        </w:rPr>
        <w:t>1</w:t>
      </w:r>
      <w:r w:rsidRPr="002F3EE0">
        <w:rPr>
          <w:b/>
        </w:rPr>
        <w:t>3</w:t>
      </w:r>
      <w:r>
        <w:rPr>
          <w:b/>
        </w:rPr>
        <w:t xml:space="preserve"> / 11</w:t>
      </w:r>
      <w:r w:rsidRPr="002F3EE0">
        <w:rPr>
          <w:b/>
        </w:rPr>
        <w:t xml:space="preserve"> / 2013</w:t>
      </w:r>
    </w:p>
    <w:p w:rsidR="00142FEB" w:rsidRPr="002F3EE0" w:rsidRDefault="00142FEB" w:rsidP="001367C5">
      <w:pPr>
        <w:ind w:left="360"/>
        <w:jc w:val="center"/>
        <w:rPr>
          <w:b/>
        </w:rPr>
      </w:pPr>
      <w:r w:rsidRPr="002F3EE0">
        <w:rPr>
          <w:b/>
        </w:rPr>
        <w:t xml:space="preserve">Uzm Öğr. </w:t>
      </w:r>
    </w:p>
    <w:p w:rsidR="00142FEB" w:rsidRPr="002F3EE0" w:rsidRDefault="00142FEB" w:rsidP="001367C5">
      <w:pPr>
        <w:ind w:left="360"/>
        <w:jc w:val="center"/>
        <w:rPr>
          <w:b/>
        </w:rPr>
      </w:pPr>
      <w:r w:rsidRPr="002F3EE0">
        <w:rPr>
          <w:b/>
        </w:rPr>
        <w:t>Okul Müdürü</w:t>
      </w:r>
    </w:p>
    <w:p w:rsidR="00142FEB" w:rsidRPr="002F3EE0" w:rsidRDefault="00142FEB" w:rsidP="001367C5">
      <w:pPr>
        <w:jc w:val="center"/>
      </w:pPr>
    </w:p>
    <w:p w:rsidR="00142FEB" w:rsidRPr="00411C7B" w:rsidRDefault="00142FEB" w:rsidP="00443D58">
      <w:pPr>
        <w:ind w:firstLine="708"/>
      </w:pPr>
    </w:p>
    <w:p w:rsidR="00142FEB" w:rsidRDefault="00142FEB" w:rsidP="00C24699"/>
    <w:p w:rsidR="00142FEB" w:rsidRDefault="00142FEB" w:rsidP="00B535A9">
      <w:pPr>
        <w:jc w:val="center"/>
      </w:pPr>
    </w:p>
    <w:p w:rsidR="00142FEB" w:rsidRDefault="00142FEB" w:rsidP="00AE264D">
      <w:pPr>
        <w:rPr>
          <w:b/>
          <w:sz w:val="20"/>
          <w:szCs w:val="20"/>
        </w:rPr>
      </w:pPr>
    </w:p>
    <w:p w:rsidR="00142FEB" w:rsidRDefault="00142FEB" w:rsidP="00AE264D">
      <w:pPr>
        <w:rPr>
          <w:b/>
          <w:sz w:val="20"/>
          <w:szCs w:val="20"/>
        </w:rPr>
      </w:pPr>
    </w:p>
    <w:p w:rsidR="00142FEB" w:rsidRDefault="00142FEB" w:rsidP="00AE264D">
      <w:pPr>
        <w:rPr>
          <w:b/>
          <w:sz w:val="20"/>
          <w:szCs w:val="20"/>
        </w:rPr>
      </w:pPr>
    </w:p>
    <w:p w:rsidR="00142FEB" w:rsidRDefault="00142FEB" w:rsidP="00AE264D">
      <w:pPr>
        <w:rPr>
          <w:b/>
          <w:sz w:val="20"/>
          <w:szCs w:val="20"/>
        </w:rPr>
      </w:pPr>
    </w:p>
    <w:p w:rsidR="00142FEB" w:rsidRDefault="00142FEB" w:rsidP="00AE264D">
      <w:pPr>
        <w:rPr>
          <w:b/>
          <w:sz w:val="20"/>
          <w:szCs w:val="20"/>
        </w:rPr>
      </w:pPr>
    </w:p>
    <w:p w:rsidR="00142FEB" w:rsidRDefault="00142FEB" w:rsidP="0072466B">
      <w:pPr>
        <w:jc w:val="center"/>
        <w:rPr>
          <w:b/>
        </w:rPr>
      </w:pPr>
      <w:hyperlink r:id="rId7" w:history="1">
        <w:r w:rsidRPr="00AD1777">
          <w:rPr>
            <w:rStyle w:val="Hyperlink"/>
            <w:rFonts w:ascii="Comic Sans MS" w:hAnsi="Comic Sans MS"/>
            <w:sz w:val="36"/>
            <w:szCs w:val="36"/>
          </w:rPr>
          <w:t>www.sorubak.com</w:t>
        </w:r>
      </w:hyperlink>
    </w:p>
    <w:p w:rsidR="00142FEB" w:rsidRDefault="00142FEB" w:rsidP="0072466B">
      <w:pPr>
        <w:jc w:val="center"/>
        <w:rPr>
          <w:b/>
        </w:rPr>
      </w:pPr>
    </w:p>
    <w:p w:rsidR="00142FEB" w:rsidRDefault="00142FEB" w:rsidP="0072466B">
      <w:pPr>
        <w:jc w:val="center"/>
        <w:rPr>
          <w:b/>
        </w:rPr>
      </w:pPr>
    </w:p>
    <w:p w:rsidR="00142FEB" w:rsidRDefault="00142FEB" w:rsidP="0072466B">
      <w:pPr>
        <w:jc w:val="center"/>
        <w:rPr>
          <w:b/>
        </w:rPr>
      </w:pPr>
    </w:p>
    <w:p w:rsidR="00142FEB" w:rsidRDefault="00142FEB" w:rsidP="0072466B">
      <w:pPr>
        <w:jc w:val="center"/>
        <w:rPr>
          <w:b/>
        </w:rPr>
      </w:pPr>
    </w:p>
    <w:p w:rsidR="00142FEB" w:rsidRDefault="00142FEB" w:rsidP="0072466B">
      <w:pPr>
        <w:jc w:val="center"/>
        <w:rPr>
          <w:b/>
        </w:rPr>
      </w:pPr>
    </w:p>
    <w:p w:rsidR="00142FEB" w:rsidRDefault="00142FEB" w:rsidP="0072466B">
      <w:pPr>
        <w:jc w:val="center"/>
        <w:rPr>
          <w:b/>
        </w:rPr>
      </w:pPr>
    </w:p>
    <w:p w:rsidR="00142FEB" w:rsidRDefault="00142FEB" w:rsidP="0072466B">
      <w:pPr>
        <w:jc w:val="center"/>
        <w:rPr>
          <w:b/>
        </w:rPr>
      </w:pPr>
    </w:p>
    <w:p w:rsidR="00142FEB" w:rsidRDefault="00142FEB" w:rsidP="0072466B">
      <w:pPr>
        <w:jc w:val="center"/>
        <w:rPr>
          <w:b/>
        </w:rPr>
      </w:pPr>
    </w:p>
    <w:p w:rsidR="00142FEB" w:rsidRDefault="00142FEB" w:rsidP="0072466B">
      <w:pPr>
        <w:jc w:val="center"/>
        <w:rPr>
          <w:b/>
        </w:rPr>
      </w:pPr>
    </w:p>
    <w:p w:rsidR="00142FEB" w:rsidRDefault="00142FEB" w:rsidP="0072466B">
      <w:pPr>
        <w:jc w:val="center"/>
        <w:rPr>
          <w:b/>
        </w:rPr>
      </w:pPr>
    </w:p>
    <w:p w:rsidR="00142FEB" w:rsidRPr="00233FB0" w:rsidRDefault="00142FEB" w:rsidP="0072466B">
      <w:pPr>
        <w:jc w:val="center"/>
        <w:rPr>
          <w:b/>
        </w:rPr>
      </w:pPr>
    </w:p>
    <w:p w:rsidR="00142FEB" w:rsidRPr="00233FB0" w:rsidRDefault="00142FEB" w:rsidP="00233FB0">
      <w:pPr>
        <w:pStyle w:val="NoSpacing"/>
        <w:jc w:val="center"/>
        <w:rPr>
          <w:b/>
        </w:rPr>
      </w:pPr>
      <w:r w:rsidRPr="00233FB0">
        <w:rPr>
          <w:b/>
        </w:rPr>
        <w:t xml:space="preserve">2013 -2014 EĞİTİM ÖĞRETİM </w:t>
      </w:r>
      <w:r>
        <w:rPr>
          <w:b/>
        </w:rPr>
        <w:t xml:space="preserve">                   </w:t>
      </w:r>
      <w:r w:rsidRPr="00233FB0">
        <w:rPr>
          <w:b/>
        </w:rPr>
        <w:t>İLKOKULU</w:t>
      </w:r>
    </w:p>
    <w:p w:rsidR="00142FEB" w:rsidRPr="00233FB0" w:rsidRDefault="00142FEB" w:rsidP="00233FB0">
      <w:pPr>
        <w:pStyle w:val="NoSpacing"/>
        <w:jc w:val="center"/>
        <w:rPr>
          <w:b/>
        </w:rPr>
      </w:pPr>
      <w:r>
        <w:rPr>
          <w:b/>
        </w:rPr>
        <w:t>1.DÖNEM   2/E SINIFI  2</w:t>
      </w:r>
      <w:r w:rsidRPr="00233FB0">
        <w:rPr>
          <w:b/>
        </w:rPr>
        <w:t>. VELİ TOPLANTISI TUTANAĞIDIR</w:t>
      </w:r>
    </w:p>
    <w:p w:rsidR="00142FEB" w:rsidRPr="00233FB0" w:rsidRDefault="00142FEB" w:rsidP="00233FB0">
      <w:pPr>
        <w:pStyle w:val="NoSpacing"/>
        <w:jc w:val="center"/>
      </w:pPr>
    </w:p>
    <w:p w:rsidR="00142FEB" w:rsidRPr="00233FB0" w:rsidRDefault="00142FEB" w:rsidP="0072466B">
      <w:pPr>
        <w:rPr>
          <w:b/>
        </w:rPr>
      </w:pPr>
      <w:r w:rsidRPr="00233FB0">
        <w:rPr>
          <w:b/>
        </w:rPr>
        <w:t xml:space="preserve">TOPLANTI TARİHİ  : </w:t>
      </w:r>
      <w:r>
        <w:t>13/11</w:t>
      </w:r>
      <w:r w:rsidRPr="00233FB0">
        <w:t>/2013</w:t>
      </w:r>
    </w:p>
    <w:p w:rsidR="00142FEB" w:rsidRPr="00233FB0" w:rsidRDefault="00142FEB" w:rsidP="0072466B">
      <w:pPr>
        <w:rPr>
          <w:b/>
        </w:rPr>
      </w:pPr>
      <w:r w:rsidRPr="00233FB0">
        <w:rPr>
          <w:b/>
        </w:rPr>
        <w:t xml:space="preserve">TOPLANTI YERİ     : </w:t>
      </w:r>
      <w:r w:rsidRPr="00233FB0">
        <w:t>Konferans Salonu</w:t>
      </w:r>
    </w:p>
    <w:p w:rsidR="00142FEB" w:rsidRPr="00233FB0" w:rsidRDefault="00142FEB" w:rsidP="0072466B">
      <w:r w:rsidRPr="00233FB0">
        <w:rPr>
          <w:b/>
        </w:rPr>
        <w:t>TOPLANTI NO       :</w:t>
      </w:r>
      <w:r>
        <w:t xml:space="preserve"> 2</w:t>
      </w:r>
    </w:p>
    <w:p w:rsidR="00142FEB" w:rsidRPr="00233FB0" w:rsidRDefault="00142FEB" w:rsidP="0072466B"/>
    <w:p w:rsidR="00142FEB" w:rsidRPr="00233FB0" w:rsidRDefault="00142FEB" w:rsidP="0072466B">
      <w:r>
        <w:t>2/E Sınıfı 1. Dönem 2</w:t>
      </w:r>
      <w:r w:rsidRPr="00233FB0">
        <w:t xml:space="preserve">. Veli Toplantısı  </w:t>
      </w:r>
      <w:r>
        <w:t xml:space="preserve">Çarşamba </w:t>
      </w:r>
      <w:r w:rsidRPr="00233FB0">
        <w:t xml:space="preserve"> günü Sınıf Öğretmeni </w:t>
      </w:r>
      <w:bookmarkStart w:id="0" w:name="_GoBack"/>
      <w:bookmarkEnd w:id="0"/>
      <w:r w:rsidRPr="00233FB0">
        <w:t>başkanlığında 33 öğrenci velisinin katılımıyla Saat 11.30  aşağıdaki gündem maddelerine göre yapıldı ve aşağıdaki kararlar alındı.</w:t>
      </w:r>
    </w:p>
    <w:p w:rsidR="00142FEB" w:rsidRPr="00233FB0" w:rsidRDefault="00142FEB" w:rsidP="00AE264D">
      <w:pPr>
        <w:rPr>
          <w:b/>
        </w:rPr>
      </w:pPr>
    </w:p>
    <w:p w:rsidR="00142FEB" w:rsidRPr="00233FB0" w:rsidRDefault="00142FEB" w:rsidP="0072466B">
      <w:pPr>
        <w:jc w:val="both"/>
        <w:rPr>
          <w:b/>
          <w:u w:val="single"/>
        </w:rPr>
      </w:pPr>
      <w:r w:rsidRPr="00233FB0">
        <w:rPr>
          <w:b/>
          <w:u w:val="single"/>
        </w:rPr>
        <w:t>TOPLANTI GÜNDEM MADDELERİ</w:t>
      </w:r>
    </w:p>
    <w:p w:rsidR="00142FEB" w:rsidRPr="00233FB0" w:rsidRDefault="00142FEB" w:rsidP="0072466B">
      <w:pPr>
        <w:jc w:val="both"/>
        <w:rPr>
          <w:b/>
          <w:u w:val="single"/>
        </w:rPr>
      </w:pPr>
    </w:p>
    <w:p w:rsidR="00142FEB" w:rsidRPr="00995E49" w:rsidRDefault="00142FEB" w:rsidP="00193BE1">
      <w:pPr>
        <w:rPr>
          <w:b/>
        </w:rPr>
      </w:pPr>
      <w:r w:rsidRPr="00995E49">
        <w:rPr>
          <w:b/>
        </w:rPr>
        <w:t>1.Açılış, Yoklama</w:t>
      </w:r>
    </w:p>
    <w:p w:rsidR="00142FEB" w:rsidRPr="00995E49" w:rsidRDefault="00142FEB" w:rsidP="00193BE1">
      <w:pPr>
        <w:rPr>
          <w:b/>
        </w:rPr>
      </w:pPr>
      <w:r w:rsidRPr="00995E49">
        <w:rPr>
          <w:b/>
        </w:rPr>
        <w:t>2.Dersle</w:t>
      </w:r>
      <w:r>
        <w:rPr>
          <w:b/>
        </w:rPr>
        <w:t>rde işlenecek konular hakkında bilgi verimesi,</w:t>
      </w:r>
    </w:p>
    <w:p w:rsidR="00142FEB" w:rsidRPr="00995E49" w:rsidRDefault="00142FEB" w:rsidP="00193BE1">
      <w:pPr>
        <w:rPr>
          <w:b/>
        </w:rPr>
      </w:pPr>
      <w:r w:rsidRPr="00995E49">
        <w:rPr>
          <w:b/>
        </w:rPr>
        <w:t>3.Okuma ve yazma çalışmalarının üzerinde durulması,</w:t>
      </w:r>
    </w:p>
    <w:p w:rsidR="00142FEB" w:rsidRPr="00995E49" w:rsidRDefault="00142FEB" w:rsidP="00193BE1">
      <w:pPr>
        <w:rPr>
          <w:b/>
        </w:rPr>
      </w:pPr>
      <w:r w:rsidRPr="00995E49">
        <w:rPr>
          <w:b/>
        </w:rPr>
        <w:t>4.Performans ve proje konuları hakkında bilgilendirme,</w:t>
      </w:r>
    </w:p>
    <w:p w:rsidR="00142FEB" w:rsidRPr="00995E49" w:rsidRDefault="00142FEB" w:rsidP="00193BE1">
      <w:pPr>
        <w:rPr>
          <w:b/>
        </w:rPr>
      </w:pPr>
      <w:r w:rsidRPr="00995E49">
        <w:rPr>
          <w:b/>
        </w:rPr>
        <w:t>5.Ders başarısı için alınacak tedbirler</w:t>
      </w:r>
    </w:p>
    <w:p w:rsidR="00142FEB" w:rsidRPr="00995E49" w:rsidRDefault="00142FEB" w:rsidP="00193BE1">
      <w:pPr>
        <w:rPr>
          <w:b/>
        </w:rPr>
      </w:pPr>
      <w:r w:rsidRPr="00995E49">
        <w:rPr>
          <w:b/>
        </w:rPr>
        <w:t>6.Evde okuma saati uygulaması,</w:t>
      </w:r>
    </w:p>
    <w:p w:rsidR="00142FEB" w:rsidRPr="00995E49" w:rsidRDefault="00142FEB" w:rsidP="00193BE1">
      <w:pPr>
        <w:rPr>
          <w:b/>
        </w:rPr>
      </w:pPr>
      <w:r w:rsidRPr="00995E49">
        <w:rPr>
          <w:b/>
        </w:rPr>
        <w:t>7.Sınıf kitaplığından yararlanma durumu,</w:t>
      </w:r>
    </w:p>
    <w:p w:rsidR="00142FEB" w:rsidRPr="00995E49" w:rsidRDefault="00142FEB" w:rsidP="00193BE1">
      <w:pPr>
        <w:rPr>
          <w:b/>
        </w:rPr>
      </w:pPr>
      <w:r w:rsidRPr="00995E49">
        <w:rPr>
          <w:b/>
        </w:rPr>
        <w:t>8.Gelişim raporları hakkında bilgi verilmesi</w:t>
      </w:r>
      <w:r>
        <w:rPr>
          <w:b/>
        </w:rPr>
        <w:t>,</w:t>
      </w:r>
    </w:p>
    <w:p w:rsidR="00142FEB" w:rsidRPr="00995E49" w:rsidRDefault="00142FEB" w:rsidP="00193BE1">
      <w:pPr>
        <w:rPr>
          <w:b/>
        </w:rPr>
      </w:pPr>
      <w:r w:rsidRPr="00995E49">
        <w:rPr>
          <w:b/>
        </w:rPr>
        <w:t>9.Okul idaresinin duyuruları</w:t>
      </w:r>
      <w:r>
        <w:rPr>
          <w:b/>
        </w:rPr>
        <w:t>,</w:t>
      </w:r>
    </w:p>
    <w:p w:rsidR="00142FEB" w:rsidRPr="00233FB0" w:rsidRDefault="00142FEB" w:rsidP="00193BE1">
      <w:pPr>
        <w:jc w:val="both"/>
        <w:rPr>
          <w:b/>
          <w:u w:val="single"/>
        </w:rPr>
      </w:pPr>
      <w:r w:rsidRPr="00995E49">
        <w:rPr>
          <w:b/>
        </w:rPr>
        <w:t>10.Dilek ve temenniler</w:t>
      </w:r>
      <w:r>
        <w:rPr>
          <w:b/>
        </w:rPr>
        <w:t>.</w:t>
      </w:r>
    </w:p>
    <w:p w:rsidR="00142FEB" w:rsidRPr="00233FB0" w:rsidRDefault="00142FEB" w:rsidP="00AE264D">
      <w:pPr>
        <w:rPr>
          <w:b/>
        </w:rPr>
      </w:pPr>
    </w:p>
    <w:p w:rsidR="00142FEB" w:rsidRPr="00233FB0" w:rsidRDefault="00142FEB" w:rsidP="00AE264D">
      <w:pPr>
        <w:rPr>
          <w:b/>
        </w:rPr>
      </w:pPr>
    </w:p>
    <w:p w:rsidR="00142FEB" w:rsidRDefault="00142FEB" w:rsidP="0023604C">
      <w:pPr>
        <w:jc w:val="both"/>
      </w:pPr>
      <w:r w:rsidRPr="00233FB0">
        <w:rPr>
          <w:b/>
        </w:rPr>
        <w:t>1-</w:t>
      </w:r>
      <w:r>
        <w:rPr>
          <w:b/>
        </w:rPr>
        <w:t>Açılış:</w:t>
      </w:r>
      <w:r w:rsidRPr="00233FB0">
        <w:t xml:space="preserve">Toplantı </w:t>
      </w:r>
      <w:r>
        <w:t xml:space="preserve">gündem maddelerinin okunması ile açıldı. Toplantıya 33 velinin katıldığı görüldü, imza altına alındı.    </w:t>
      </w:r>
    </w:p>
    <w:p w:rsidR="00142FEB" w:rsidRDefault="00142FEB" w:rsidP="00F0115B">
      <w:pPr>
        <w:jc w:val="both"/>
      </w:pPr>
      <w:r>
        <w:rPr>
          <w:b/>
        </w:rPr>
        <w:t>2.Derslerde işlenecek konular hakkında bilgi verilmesi :</w:t>
      </w:r>
      <w:r w:rsidRPr="008B02F2">
        <w:rPr>
          <w:b/>
        </w:rPr>
        <w:t xml:space="preserve"> </w:t>
      </w:r>
      <w:r>
        <w:rPr>
          <w:b/>
        </w:rPr>
        <w:t xml:space="preserve">Bu yıl </w:t>
      </w:r>
      <w:r w:rsidRPr="00244F70">
        <w:rPr>
          <w:b/>
        </w:rPr>
        <w:t>Türkçe Dersinde</w:t>
      </w:r>
      <w:r>
        <w:t xml:space="preserve">  işlenecek metinlerde sözlük kullanmayı öğretip, kelime dağarcıklarının öğrencilerin sınıf düzeyine ulaştırılacağı belirtildi. Türkçe dersi için hedeflenen en büyük amacın okuduğunu anlayan ve anlatabilen öğrenciler yetiştirmek olduğu söylendi. Sınıfta heceleyerek okuyan öğrencilerin birkaç kişiyi geçmediği bilgisi verildi. Bu yıl için az sayıda dilbilgisi konusunun olduğu söylendi. Yazılarda imla ve noktalamanın önemli olduğu söylenerek defterlerindeki bu yöndeki yanlışlıkların düzeltilmesine yönelik gözden geçirilmesine karar verildi. </w:t>
      </w:r>
      <w:r w:rsidRPr="00244F70">
        <w:rPr>
          <w:b/>
        </w:rPr>
        <w:t>Matematik Dersi</w:t>
      </w:r>
      <w:r>
        <w:t xml:space="preserve"> için sınıfın onluk birlik ,deste düzine örüntü örüntünün kuralını bulma konularını iyi öğrenmesine rağmen günlük hayatta her zaman işlerine yarayacak zaman ölçüleri konusunun öğrenilmesinde eksikliklerin olduğu belirtildi.. Bu kapsamda saatin sık sık sorularak öğleden öne ve öğleden sonra terimleri pekiştirmek adın çalışmaların yürütülmesine karar verildi. Ritmik saymaları öğrenen öğrencilerin dört işlemi öğrenmede kolaylık yaşayacakları belirtildi.  </w:t>
      </w:r>
      <w:r w:rsidRPr="009C1E3E">
        <w:rPr>
          <w:b/>
        </w:rPr>
        <w:t xml:space="preserve">Hayat Bilgisi dersi </w:t>
      </w:r>
      <w:r>
        <w:t xml:space="preserve">için yaşam içinde hayatımızı sürdürürken ihtiyacımız olan bilgilerin pekiştirileceği belirtildi. </w:t>
      </w:r>
      <w:r w:rsidRPr="0066740E">
        <w:rPr>
          <w:b/>
        </w:rPr>
        <w:t xml:space="preserve">İngilizce </w:t>
      </w:r>
      <w:r w:rsidRPr="002031BE">
        <w:rPr>
          <w:b/>
        </w:rPr>
        <w:t>dersinin</w:t>
      </w:r>
      <w:r>
        <w:t xml:space="preserve"> bu yıl ikinci sınıflara okulumuzun İngilizce öğretmeni tarafından işleneceği belirtildi. İngilizce ders araç gereçlerinin  tamamlanması kararı alındı.  </w:t>
      </w:r>
      <w:r w:rsidRPr="002031BE">
        <w:rPr>
          <w:b/>
        </w:rPr>
        <w:t>Oyun ve Fizik</w:t>
      </w:r>
      <w:r>
        <w:t xml:space="preserve"> </w:t>
      </w:r>
      <w:r w:rsidRPr="002031BE">
        <w:rPr>
          <w:b/>
        </w:rPr>
        <w:t>Etkinlik dersinin</w:t>
      </w:r>
      <w:r>
        <w:t xml:space="preserve"> Pazartesi günleri okulun spor salonunda diğer günlerde mevsim şartlarının uygun olması durumunda okul bahçesinde işleneceği belirtildi. </w:t>
      </w:r>
      <w:r w:rsidRPr="002031BE">
        <w:rPr>
          <w:b/>
        </w:rPr>
        <w:t xml:space="preserve">Görsel sanatlar dersinde </w:t>
      </w:r>
      <w:r>
        <w:t xml:space="preserve">ders araç gereçlerinin tam olmasının önemi üzerinde duruldu.  </w:t>
      </w:r>
      <w:r w:rsidRPr="003D62C7">
        <w:rPr>
          <w:b/>
        </w:rPr>
        <w:t>Müzik dersinin</w:t>
      </w:r>
      <w:r>
        <w:t xml:space="preserve"> ders kitabı esas alınarak işleneceği belirtildi. </w:t>
      </w:r>
      <w:r w:rsidRPr="003D62C7">
        <w:rPr>
          <w:b/>
        </w:rPr>
        <w:t xml:space="preserve">Serbest Etkinlik </w:t>
      </w:r>
      <w:r>
        <w:rPr>
          <w:b/>
        </w:rPr>
        <w:t xml:space="preserve">dersi </w:t>
      </w:r>
      <w:r>
        <w:t xml:space="preserve">haftada iki saat şeklinde işleneceği bilgisi verildi. Bu derste öğrenilen bilmece bulmaca ve fıkra ile tekerlemeleri aileleri ile paylaşma istekleri konuşuldu. </w:t>
      </w:r>
    </w:p>
    <w:p w:rsidR="00142FEB" w:rsidRPr="00F0115B" w:rsidRDefault="00142FEB" w:rsidP="00F0115B">
      <w:pPr>
        <w:jc w:val="both"/>
      </w:pPr>
      <w:r w:rsidRPr="00995E49">
        <w:rPr>
          <w:b/>
        </w:rPr>
        <w:t>3.Okuma ve yazma çalışmalarının üzerinde durulması</w:t>
      </w:r>
      <w:r>
        <w:rPr>
          <w:b/>
        </w:rPr>
        <w:t>:</w:t>
      </w:r>
      <w:r w:rsidRPr="0023604C">
        <w:t xml:space="preserve"> </w:t>
      </w:r>
      <w:r w:rsidRPr="00193BE1">
        <w:t>Bu zamana</w:t>
      </w:r>
      <w:r>
        <w:rPr>
          <w:b/>
        </w:rPr>
        <w:t xml:space="preserve"> </w:t>
      </w:r>
      <w:r w:rsidRPr="00193BE1">
        <w:t xml:space="preserve">kadar </w:t>
      </w:r>
      <w:r>
        <w:t xml:space="preserve"> genel olarak derslerde okuma yazma çalışmalarının pekiştirilmesine yönelik çalışmaların yürütüldüğü belirtildi. Defter düzenlerinin genel olarak oturtulduğunu buna rağmen özellikle akademik başarısı zayıf olan öğrencilerle çalışmaların devam edildiği belirtildi. Dikte çalışmaları sırasında harf unutmaların görüldüğü ve bu konudaki eksikliklerin giderilmesi gerektiği söylendi.</w:t>
      </w:r>
    </w:p>
    <w:p w:rsidR="00142FEB" w:rsidRPr="00CF2A9B" w:rsidRDefault="00142FEB" w:rsidP="00193BE1">
      <w:r w:rsidRPr="00995E49">
        <w:rPr>
          <w:b/>
        </w:rPr>
        <w:t>4.Performans ve proje konuları hakkında bilgilendirme</w:t>
      </w:r>
      <w:r>
        <w:rPr>
          <w:b/>
        </w:rPr>
        <w:t xml:space="preserve">: </w:t>
      </w:r>
      <w:r w:rsidRPr="00CF2A9B">
        <w:t>Performansların Aralık ayı içerisinde sınıfta yapılacağı projelerin ise ikinci yarıyılda</w:t>
      </w:r>
      <w:r>
        <w:t xml:space="preserve"> verileceği belirtildi. </w:t>
      </w:r>
      <w:r w:rsidRPr="00CF2A9B">
        <w:t xml:space="preserve"> </w:t>
      </w:r>
    </w:p>
    <w:p w:rsidR="00142FEB" w:rsidRDefault="00142FEB" w:rsidP="00193BE1">
      <w:r w:rsidRPr="00995E49">
        <w:rPr>
          <w:b/>
        </w:rPr>
        <w:t>5.Ders başarısı için alınacak tedbirler</w:t>
      </w:r>
      <w:r>
        <w:rPr>
          <w:b/>
        </w:rPr>
        <w:t xml:space="preserve">: </w:t>
      </w:r>
      <w:r w:rsidRPr="00B65421">
        <w:t>Velinin öğrenci başarısındaki olumlu etkisi üzerinde duru</w:t>
      </w:r>
      <w:r>
        <w:t>ldu. Velinin çocuğunu iyi tanıması ve çocuğunun neyi yapıp neyi yapamayacağını bilmesi gerekir. Bu tespitler yapıldıktan sonra öğrencilerin zayıf yönlerinin geliştirilmesi yönelik çalışmalar yapılmalıdır. Anlamadıkları konular defter ve kitaplarından takip edilerek pekiştireçlerle konu pekiştirilmelidir.</w:t>
      </w:r>
    </w:p>
    <w:p w:rsidR="00142FEB" w:rsidRDefault="00142FEB" w:rsidP="00193BE1">
      <w:r>
        <w:t xml:space="preserve">  Ders başarısı için gerekli olan diğer etkenin ise okula devamın olduğu söylendi. Kış aylarındaki hastalıların yoğunluğu nedeniyle öğrencilerin sık sık hastalandığının görüldüğü konuşuldu. Hastalıkların önüne geçmek adına sağlıklı beslenmeye önem verilmesi gerektiği vurgulandı. Hastalıklar yüzünden devamsızlık yapan öğrencilerin derslerde yeterli başarıya ulaşamadıklarını görüldüğü söylendi. Bunun önüne geçmek için sağlıklı beslenme ve temizlik kurallarına uyulması gerektiği belirtildi. Öğrencilerin kişisel bakımlarının mutlaka yapılması gerektiği söylendi.</w:t>
      </w:r>
    </w:p>
    <w:p w:rsidR="00142FEB" w:rsidRDefault="00142FEB" w:rsidP="00BF60C2">
      <w:r>
        <w:t xml:space="preserve">  Veli olarak öğrencilere karşı bazı sorumluluklarımız olduğu söylendi.  Çocuklarını başka çocuklarla veya kardeşleri ile mukayese etmemeleri, her insanın sahip olduğu nitelikler farklı olduğu belirtildi. Bunun için . onları olduğu gibi kabul ediniz denildi. Çocuklarınızı korkutmadan, baskılardan, bedeni cezalardan, olmayacak sınırlamalar koymaktan kaçınınız denildi. </w:t>
      </w:r>
    </w:p>
    <w:p w:rsidR="00142FEB" w:rsidRPr="00B65421" w:rsidRDefault="00142FEB" w:rsidP="00BF60C2">
      <w:r>
        <w:t xml:space="preserve"> Derse hazırlıklı gelme ve  konu tekrarı yapılması kararı alındı.</w:t>
      </w:r>
    </w:p>
    <w:p w:rsidR="00142FEB" w:rsidRDefault="00142FEB" w:rsidP="00193BE1">
      <w:r>
        <w:rPr>
          <w:b/>
        </w:rPr>
        <w:t xml:space="preserve">6.Evde okuma saati uygulaması: </w:t>
      </w:r>
      <w:r w:rsidRPr="00B3723F">
        <w:t>Öğrencilerin okuma alışkanlığı oluşturmak adına</w:t>
      </w:r>
      <w:r>
        <w:rPr>
          <w:b/>
        </w:rPr>
        <w:t xml:space="preserve"> </w:t>
      </w:r>
      <w:r w:rsidRPr="00B3723F">
        <w:t>ailede uygulanacak okuma saati uygulamasına değinildi.</w:t>
      </w:r>
      <w:r>
        <w:t xml:space="preserve"> </w:t>
      </w:r>
      <w:r w:rsidRPr="00B3723F">
        <w:t>Bunu uygulayan velilerden görüş alındı.</w:t>
      </w:r>
    </w:p>
    <w:p w:rsidR="00142FEB" w:rsidRDefault="00142FEB" w:rsidP="00193BE1">
      <w:pPr>
        <w:rPr>
          <w:b/>
        </w:rPr>
      </w:pPr>
    </w:p>
    <w:p w:rsidR="00142FEB" w:rsidRPr="00995E49" w:rsidRDefault="00142FEB" w:rsidP="00193BE1">
      <w:pPr>
        <w:rPr>
          <w:b/>
        </w:rPr>
      </w:pPr>
      <w:r w:rsidRPr="00995E49">
        <w:rPr>
          <w:b/>
        </w:rPr>
        <w:t xml:space="preserve">7.Sınıf </w:t>
      </w:r>
      <w:r>
        <w:rPr>
          <w:b/>
        </w:rPr>
        <w:t xml:space="preserve">kitaplığından yararlanma durumu: </w:t>
      </w:r>
      <w:r w:rsidRPr="00D92ED2">
        <w:t>Sınıf kitaplığının bağışlarla oluşturulduğu ancak ev</w:t>
      </w:r>
      <w:r>
        <w:t>de okunmak üzere gönderilen kita</w:t>
      </w:r>
      <w:r w:rsidRPr="00D92ED2">
        <w:t>pların gönderilmediği söylendi.</w:t>
      </w:r>
      <w:r>
        <w:t xml:space="preserve"> Sınıf kitaplığından alınıp okunan kitapların öğretmen tarafında e okula işleneceği bilgisi verildi.</w:t>
      </w:r>
    </w:p>
    <w:p w:rsidR="00142FEB" w:rsidRPr="00E51F97" w:rsidRDefault="00142FEB" w:rsidP="00193BE1">
      <w:r w:rsidRPr="00995E49">
        <w:rPr>
          <w:b/>
        </w:rPr>
        <w:t>8.Gelişim raporları hakkında bilgi verilmesi</w:t>
      </w:r>
      <w:r>
        <w:rPr>
          <w:b/>
        </w:rPr>
        <w:t>:</w:t>
      </w:r>
      <w:r w:rsidRPr="00E51F97">
        <w:t>15 Kasım Cuma günü</w:t>
      </w:r>
      <w:r>
        <w:t xml:space="preserve"> verilecek olan Öğrenci Gelişim raporlarında öğrencilerin durumları hakkında velilerin bilgi sahibi olacakları belirtildi. Raporların imzalandıktan sonra okula gönderilmesi gerektiği belirtildi.</w:t>
      </w:r>
      <w:r w:rsidRPr="00E51F97">
        <w:t xml:space="preserve"> </w:t>
      </w:r>
    </w:p>
    <w:p w:rsidR="00142FEB" w:rsidRPr="0065620F" w:rsidRDefault="00142FEB" w:rsidP="00193BE1">
      <w:r w:rsidRPr="00995E49">
        <w:rPr>
          <w:b/>
        </w:rPr>
        <w:t>9.Okul idaresinin duyuruları</w:t>
      </w:r>
      <w:r>
        <w:rPr>
          <w:b/>
        </w:rPr>
        <w:t xml:space="preserve">: </w:t>
      </w:r>
      <w:r w:rsidRPr="0065620F">
        <w:t>Toplantıya katılan Okul Aile Birliği Başkanı Ülkü KOÇ okulun genel ve temizlik durumu hakkında bilgi verdi.</w:t>
      </w:r>
    </w:p>
    <w:p w:rsidR="00142FEB" w:rsidRPr="007124C0" w:rsidRDefault="00142FEB" w:rsidP="00193BE1">
      <w:pPr>
        <w:jc w:val="both"/>
        <w:rPr>
          <w:b/>
        </w:rPr>
      </w:pPr>
      <w:r w:rsidRPr="00995E49">
        <w:rPr>
          <w:b/>
        </w:rPr>
        <w:t>10.Dilek ve temenniler</w:t>
      </w: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Pr="00011225" w:rsidRDefault="00142FEB" w:rsidP="00223893">
      <w:r w:rsidRPr="00011225">
        <w:t>Uzm. Öğr.</w:t>
      </w:r>
      <w:r>
        <w:t xml:space="preserve">                   </w:t>
      </w:r>
      <w:r w:rsidRPr="00011225">
        <w:t xml:space="preserve">                                                             </w:t>
      </w:r>
      <w:r>
        <w:t xml:space="preserve">  </w:t>
      </w:r>
      <w:r w:rsidRPr="00011225">
        <w:t>Uzm.Öğr.</w:t>
      </w:r>
    </w:p>
    <w:p w:rsidR="00142FEB" w:rsidRPr="00011225" w:rsidRDefault="00142FEB" w:rsidP="00223893">
      <w:r>
        <w:t xml:space="preserve">   2</w:t>
      </w:r>
      <w:r w:rsidRPr="00011225">
        <w:t>/E Sınıf Öğretmeni                                                                                    Okul Müdürü</w:t>
      </w: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233FB0">
      <w:pPr>
        <w:jc w:val="both"/>
      </w:pPr>
    </w:p>
    <w:p w:rsidR="00142FEB" w:rsidRDefault="00142FEB" w:rsidP="007F7E92">
      <w:pPr>
        <w:pStyle w:val="NoSpacing"/>
        <w:rPr>
          <w:b/>
        </w:rPr>
      </w:pPr>
    </w:p>
    <w:p w:rsidR="00142FEB" w:rsidRDefault="00142FEB" w:rsidP="004359A2">
      <w:pPr>
        <w:pStyle w:val="NoSpacing"/>
        <w:jc w:val="center"/>
        <w:rPr>
          <w:b/>
        </w:rPr>
      </w:pPr>
    </w:p>
    <w:p w:rsidR="00142FEB" w:rsidRPr="00233FB0" w:rsidRDefault="00142FEB" w:rsidP="004359A2">
      <w:pPr>
        <w:pStyle w:val="NoSpacing"/>
        <w:jc w:val="center"/>
        <w:rPr>
          <w:b/>
        </w:rPr>
      </w:pPr>
      <w:r w:rsidRPr="00233FB0">
        <w:rPr>
          <w:b/>
        </w:rPr>
        <w:t xml:space="preserve">2013 -2014 EĞİTİM ÖĞRETİM </w:t>
      </w:r>
      <w:r>
        <w:rPr>
          <w:b/>
        </w:rPr>
        <w:t xml:space="preserve">                        </w:t>
      </w:r>
      <w:r w:rsidRPr="00233FB0">
        <w:rPr>
          <w:b/>
        </w:rPr>
        <w:t>İLKOKULU</w:t>
      </w:r>
    </w:p>
    <w:p w:rsidR="00142FEB" w:rsidRPr="00233FB0" w:rsidRDefault="00142FEB" w:rsidP="004359A2">
      <w:pPr>
        <w:pStyle w:val="NoSpacing"/>
        <w:jc w:val="center"/>
        <w:rPr>
          <w:b/>
        </w:rPr>
      </w:pPr>
      <w:r w:rsidRPr="00233FB0">
        <w:rPr>
          <w:b/>
        </w:rPr>
        <w:t xml:space="preserve">1.DÖNEM  </w:t>
      </w:r>
      <w:r>
        <w:rPr>
          <w:b/>
        </w:rPr>
        <w:t xml:space="preserve"> 2/E SINIFI  2. VELİ TOPLANTISINDA ALINAN KARARLAR</w:t>
      </w:r>
    </w:p>
    <w:p w:rsidR="00142FEB" w:rsidRPr="00233FB0" w:rsidRDefault="00142FEB" w:rsidP="004359A2">
      <w:pPr>
        <w:pStyle w:val="NoSpacing"/>
        <w:jc w:val="center"/>
      </w:pPr>
    </w:p>
    <w:p w:rsidR="00142FEB" w:rsidRPr="00233FB0" w:rsidRDefault="00142FEB" w:rsidP="004359A2">
      <w:pPr>
        <w:rPr>
          <w:b/>
        </w:rPr>
      </w:pPr>
      <w:r w:rsidRPr="00233FB0">
        <w:rPr>
          <w:b/>
        </w:rPr>
        <w:t xml:space="preserve">TOPLANTI TARİHİ  : </w:t>
      </w:r>
      <w:r>
        <w:t>13/11</w:t>
      </w:r>
      <w:r w:rsidRPr="00233FB0">
        <w:t>/2013</w:t>
      </w:r>
    </w:p>
    <w:p w:rsidR="00142FEB" w:rsidRPr="00233FB0" w:rsidRDefault="00142FEB" w:rsidP="004359A2">
      <w:pPr>
        <w:rPr>
          <w:b/>
        </w:rPr>
      </w:pPr>
      <w:r w:rsidRPr="00233FB0">
        <w:rPr>
          <w:b/>
        </w:rPr>
        <w:t xml:space="preserve">TOPLANTI YERİ     : </w:t>
      </w:r>
      <w:r w:rsidRPr="00233FB0">
        <w:t>Konferans Salonu</w:t>
      </w:r>
    </w:p>
    <w:p w:rsidR="00142FEB" w:rsidRPr="00233FB0" w:rsidRDefault="00142FEB" w:rsidP="004359A2">
      <w:r w:rsidRPr="00233FB0">
        <w:rPr>
          <w:b/>
        </w:rPr>
        <w:t>TOPLANTI NO       :</w:t>
      </w:r>
      <w:r>
        <w:t xml:space="preserve"> 2</w:t>
      </w:r>
    </w:p>
    <w:p w:rsidR="00142FEB" w:rsidRDefault="00142FEB" w:rsidP="00233FB0">
      <w:pPr>
        <w:jc w:val="both"/>
      </w:pPr>
    </w:p>
    <w:p w:rsidR="00142FEB" w:rsidRDefault="00142FEB" w:rsidP="00233FB0">
      <w:pPr>
        <w:jc w:val="both"/>
      </w:pPr>
    </w:p>
    <w:p w:rsidR="00142FEB" w:rsidRDefault="00142FEB" w:rsidP="001A5476">
      <w:pPr>
        <w:jc w:val="both"/>
      </w:pPr>
      <w:r w:rsidRPr="00233FB0">
        <w:rPr>
          <w:b/>
        </w:rPr>
        <w:t>1-</w:t>
      </w:r>
      <w:r>
        <w:rPr>
          <w:b/>
        </w:rPr>
        <w:t>Açılış:</w:t>
      </w:r>
      <w:r w:rsidRPr="00233FB0">
        <w:t xml:space="preserve">Toplantı </w:t>
      </w:r>
      <w:r>
        <w:t>gündem maddelerinin okunması ile açıldı. Toplantıya 33 velinin katıldığı görüldü, imza altına alındı.</w:t>
      </w:r>
    </w:p>
    <w:p w:rsidR="00142FEB" w:rsidRDefault="00142FEB" w:rsidP="007F7E92">
      <w:pPr>
        <w:jc w:val="both"/>
      </w:pPr>
      <w:r w:rsidRPr="00233FB0">
        <w:rPr>
          <w:b/>
        </w:rPr>
        <w:t>2</w:t>
      </w:r>
      <w:r>
        <w:t>-Ders araç eksiklerinin tamamlanmasına karar verildi. Öğrencilerde sözlük kullanma alışkanlığı oluşturulacağı kararı alındı.</w:t>
      </w:r>
    </w:p>
    <w:p w:rsidR="00142FEB" w:rsidRDefault="00142FEB" w:rsidP="007F7E92">
      <w:pPr>
        <w:jc w:val="both"/>
      </w:pPr>
      <w:r w:rsidRPr="00E5648D">
        <w:rPr>
          <w:b/>
        </w:rPr>
        <w:t>3-</w:t>
      </w:r>
      <w:r>
        <w:t xml:space="preserve"> Evde okuma saati uygulaması yapılacağı kararlaştırıldı.</w:t>
      </w:r>
    </w:p>
    <w:p w:rsidR="00142FEB" w:rsidRDefault="00142FEB" w:rsidP="007F7E92">
      <w:pPr>
        <w:jc w:val="both"/>
      </w:pPr>
      <w:r w:rsidRPr="00E5648D">
        <w:rPr>
          <w:b/>
        </w:rPr>
        <w:t>4-</w:t>
      </w:r>
      <w:r>
        <w:t>Öğrencilerin okuma alışkanlığı oluşturulmasına önem verileceği kararlaştırıldı. Okunan kitapların e okula işleneceği bilgisi verildi.</w:t>
      </w:r>
    </w:p>
    <w:p w:rsidR="00142FEB" w:rsidRDefault="00142FEB" w:rsidP="007F7E92">
      <w:pPr>
        <w:jc w:val="both"/>
      </w:pPr>
      <w:r w:rsidRPr="00E5648D">
        <w:rPr>
          <w:b/>
        </w:rPr>
        <w:t>5-</w:t>
      </w:r>
      <w:r>
        <w:t>Oyun ve Fiziki Etkinlikler dersinin Okulun Spor Salonunda işleneceği belirtildi.</w:t>
      </w:r>
    </w:p>
    <w:p w:rsidR="00142FEB" w:rsidRDefault="00142FEB" w:rsidP="007F7E92">
      <w:pPr>
        <w:jc w:val="both"/>
      </w:pPr>
      <w:r w:rsidRPr="00E5648D">
        <w:rPr>
          <w:b/>
        </w:rPr>
        <w:t>6-</w:t>
      </w:r>
      <w:r>
        <w:t>Performans çalışmalarının ders saatleri içinde yapılacağı projelerin ise ikinci yarıyılda verileceği kararına varıldı.</w:t>
      </w:r>
    </w:p>
    <w:p w:rsidR="00142FEB" w:rsidRDefault="00142FEB" w:rsidP="007F7E92">
      <w:pPr>
        <w:jc w:val="both"/>
      </w:pPr>
      <w:r w:rsidRPr="00E5648D">
        <w:rPr>
          <w:b/>
        </w:rPr>
        <w:t>7-</w:t>
      </w:r>
      <w:r>
        <w:t>Öğrencilerin devamsızlıklarının azalması adına sağlıklı ve beslenme ve kişisel temizliklerin düzenli yapılmasına karar verildi.</w:t>
      </w:r>
    </w:p>
    <w:p w:rsidR="00142FEB" w:rsidRPr="00420A6F" w:rsidRDefault="00142FEB" w:rsidP="007F7E92">
      <w:pPr>
        <w:jc w:val="both"/>
      </w:pPr>
      <w:r w:rsidRPr="00E5648D">
        <w:rPr>
          <w:b/>
        </w:rPr>
        <w:t xml:space="preserve">8- </w:t>
      </w:r>
      <w:r w:rsidRPr="00420A6F">
        <w:t>Velilerin öğrencilerin başarıl</w:t>
      </w:r>
      <w:r>
        <w:t xml:space="preserve">arına katkı sağlayacağı kararı </w:t>
      </w:r>
      <w:r w:rsidRPr="00420A6F">
        <w:t>alındı.</w:t>
      </w:r>
      <w:r>
        <w:t xml:space="preserve"> Derslere hazırlıklı gelinecek ve ders tekrarı yapılacak.</w:t>
      </w:r>
    </w:p>
    <w:p w:rsidR="00142FEB" w:rsidRDefault="00142FEB" w:rsidP="007F7E92">
      <w:pPr>
        <w:jc w:val="both"/>
      </w:pPr>
    </w:p>
    <w:p w:rsidR="00142FEB" w:rsidRDefault="00142FEB" w:rsidP="00AF51EE">
      <w:pPr>
        <w:jc w:val="both"/>
      </w:pPr>
    </w:p>
    <w:p w:rsidR="00142FEB" w:rsidRPr="00011225" w:rsidRDefault="00142FEB" w:rsidP="00C74092">
      <w:r>
        <w:t xml:space="preserve">Uzm. Öğr.                       </w:t>
      </w:r>
      <w:r w:rsidRPr="00011225">
        <w:t xml:space="preserve">                                                             </w:t>
      </w:r>
      <w:r>
        <w:t xml:space="preserve">  </w:t>
      </w:r>
      <w:r w:rsidRPr="00011225">
        <w:t>Uzm.Öğr.</w:t>
      </w:r>
    </w:p>
    <w:p w:rsidR="00142FEB" w:rsidRPr="00011225" w:rsidRDefault="00142FEB" w:rsidP="00C74092">
      <w:r>
        <w:t xml:space="preserve">   2</w:t>
      </w:r>
      <w:r w:rsidRPr="00011225">
        <w:t>/E Sınıf Öğretmeni                                                                                    Okul Müdürü</w:t>
      </w:r>
    </w:p>
    <w:p w:rsidR="00142FEB" w:rsidRPr="00AF51EE" w:rsidRDefault="00142FEB" w:rsidP="00AF51EE">
      <w:pPr>
        <w:jc w:val="both"/>
      </w:pPr>
    </w:p>
    <w:sectPr w:rsidR="00142FEB" w:rsidRPr="00AF51EE" w:rsidSect="00233FB0">
      <w:pgSz w:w="11906" w:h="16838"/>
      <w:pgMar w:top="720" w:right="720" w:bottom="720" w:left="72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FEB" w:rsidRDefault="00142FEB" w:rsidP="00B535A9">
      <w:r>
        <w:separator/>
      </w:r>
    </w:p>
  </w:endnote>
  <w:endnote w:type="continuationSeparator" w:id="0">
    <w:p w:rsidR="00142FEB" w:rsidRDefault="00142FEB" w:rsidP="00B535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FEB" w:rsidRDefault="00142FEB" w:rsidP="00B535A9">
      <w:r>
        <w:separator/>
      </w:r>
    </w:p>
  </w:footnote>
  <w:footnote w:type="continuationSeparator" w:id="0">
    <w:p w:rsidR="00142FEB" w:rsidRDefault="00142FEB" w:rsidP="00B535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E7A9B"/>
    <w:multiLevelType w:val="hybridMultilevel"/>
    <w:tmpl w:val="4F42E774"/>
    <w:lvl w:ilvl="0" w:tplc="F95CE0A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4582468"/>
    <w:multiLevelType w:val="hybridMultilevel"/>
    <w:tmpl w:val="CC50CA74"/>
    <w:lvl w:ilvl="0" w:tplc="F95CE0A2">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8C30883"/>
    <w:multiLevelType w:val="hybridMultilevel"/>
    <w:tmpl w:val="4F42E774"/>
    <w:lvl w:ilvl="0" w:tplc="F95CE0A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316A651E"/>
    <w:multiLevelType w:val="hybridMultilevel"/>
    <w:tmpl w:val="0096D0DC"/>
    <w:lvl w:ilvl="0" w:tplc="041F000F">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4">
    <w:nsid w:val="350D6090"/>
    <w:multiLevelType w:val="hybridMultilevel"/>
    <w:tmpl w:val="6B68CDCC"/>
    <w:lvl w:ilvl="0" w:tplc="041F000F">
      <w:start w:val="1"/>
      <w:numFmt w:val="decimal"/>
      <w:lvlText w:val="%1."/>
      <w:lvlJc w:val="left"/>
      <w:pPr>
        <w:tabs>
          <w:tab w:val="num" w:pos="1080"/>
        </w:tabs>
        <w:ind w:left="108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5">
    <w:nsid w:val="3C4A1018"/>
    <w:multiLevelType w:val="hybridMultilevel"/>
    <w:tmpl w:val="CC50CA74"/>
    <w:lvl w:ilvl="0" w:tplc="F95CE0A2">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CB81823"/>
    <w:multiLevelType w:val="hybridMultilevel"/>
    <w:tmpl w:val="4F42E774"/>
    <w:lvl w:ilvl="0" w:tplc="F95CE0A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5DE44AF2"/>
    <w:multiLevelType w:val="hybridMultilevel"/>
    <w:tmpl w:val="CC50CA74"/>
    <w:lvl w:ilvl="0" w:tplc="F95CE0A2">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79B4004"/>
    <w:multiLevelType w:val="hybridMultilevel"/>
    <w:tmpl w:val="CC50CA74"/>
    <w:lvl w:ilvl="0" w:tplc="F95CE0A2">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2"/>
  </w:num>
  <w:num w:numId="5">
    <w:abstractNumId w:val="6"/>
  </w:num>
  <w:num w:numId="6">
    <w:abstractNumId w:val="0"/>
  </w:num>
  <w:num w:numId="7">
    <w:abstractNumId w:val="1"/>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4699"/>
    <w:rsid w:val="00011225"/>
    <w:rsid w:val="00027F3D"/>
    <w:rsid w:val="00035CD8"/>
    <w:rsid w:val="00062019"/>
    <w:rsid w:val="0007108A"/>
    <w:rsid w:val="000A6384"/>
    <w:rsid w:val="000B280C"/>
    <w:rsid w:val="000D02FC"/>
    <w:rsid w:val="000D728D"/>
    <w:rsid w:val="000E1D98"/>
    <w:rsid w:val="00102AC6"/>
    <w:rsid w:val="0013553C"/>
    <w:rsid w:val="001367C5"/>
    <w:rsid w:val="00142FEB"/>
    <w:rsid w:val="00150FA0"/>
    <w:rsid w:val="00155872"/>
    <w:rsid w:val="00193BE1"/>
    <w:rsid w:val="001A5476"/>
    <w:rsid w:val="002031BE"/>
    <w:rsid w:val="00211422"/>
    <w:rsid w:val="002174C6"/>
    <w:rsid w:val="00223893"/>
    <w:rsid w:val="00233FB0"/>
    <w:rsid w:val="0023604C"/>
    <w:rsid w:val="00244F70"/>
    <w:rsid w:val="00273C32"/>
    <w:rsid w:val="0027657A"/>
    <w:rsid w:val="00282515"/>
    <w:rsid w:val="00291440"/>
    <w:rsid w:val="002A40E1"/>
    <w:rsid w:val="002D2CD0"/>
    <w:rsid w:val="002D64CF"/>
    <w:rsid w:val="002E5C1B"/>
    <w:rsid w:val="002F3EE0"/>
    <w:rsid w:val="00345BD8"/>
    <w:rsid w:val="00391708"/>
    <w:rsid w:val="003B32F6"/>
    <w:rsid w:val="003B3910"/>
    <w:rsid w:val="003B3E6D"/>
    <w:rsid w:val="003D0814"/>
    <w:rsid w:val="003D62C7"/>
    <w:rsid w:val="00411C7B"/>
    <w:rsid w:val="00420A6F"/>
    <w:rsid w:val="00420F0F"/>
    <w:rsid w:val="004359A2"/>
    <w:rsid w:val="004401B6"/>
    <w:rsid w:val="00443D58"/>
    <w:rsid w:val="00450279"/>
    <w:rsid w:val="0048384E"/>
    <w:rsid w:val="00484116"/>
    <w:rsid w:val="00492E1D"/>
    <w:rsid w:val="004B2A29"/>
    <w:rsid w:val="0050778B"/>
    <w:rsid w:val="00513BE8"/>
    <w:rsid w:val="00534A3E"/>
    <w:rsid w:val="00545D00"/>
    <w:rsid w:val="0057377D"/>
    <w:rsid w:val="005764D7"/>
    <w:rsid w:val="005934EA"/>
    <w:rsid w:val="005B6574"/>
    <w:rsid w:val="00606BC9"/>
    <w:rsid w:val="00611813"/>
    <w:rsid w:val="0063726F"/>
    <w:rsid w:val="00642C6E"/>
    <w:rsid w:val="00644B2D"/>
    <w:rsid w:val="0065620F"/>
    <w:rsid w:val="00660AAF"/>
    <w:rsid w:val="006672DE"/>
    <w:rsid w:val="0066740E"/>
    <w:rsid w:val="00670074"/>
    <w:rsid w:val="006A76FE"/>
    <w:rsid w:val="006F0D4F"/>
    <w:rsid w:val="006F2E5D"/>
    <w:rsid w:val="006F6C85"/>
    <w:rsid w:val="007029A7"/>
    <w:rsid w:val="0070571C"/>
    <w:rsid w:val="007124C0"/>
    <w:rsid w:val="00714B5D"/>
    <w:rsid w:val="0072466B"/>
    <w:rsid w:val="0079230F"/>
    <w:rsid w:val="007957BA"/>
    <w:rsid w:val="00795C05"/>
    <w:rsid w:val="007A425C"/>
    <w:rsid w:val="007B214D"/>
    <w:rsid w:val="007B3832"/>
    <w:rsid w:val="007E062A"/>
    <w:rsid w:val="007F5084"/>
    <w:rsid w:val="007F7E92"/>
    <w:rsid w:val="00820A56"/>
    <w:rsid w:val="008571D1"/>
    <w:rsid w:val="00860388"/>
    <w:rsid w:val="008631C2"/>
    <w:rsid w:val="008B02F2"/>
    <w:rsid w:val="008B20EF"/>
    <w:rsid w:val="008B62A6"/>
    <w:rsid w:val="008C2A3A"/>
    <w:rsid w:val="008E6685"/>
    <w:rsid w:val="00902483"/>
    <w:rsid w:val="00942D4E"/>
    <w:rsid w:val="00971D7F"/>
    <w:rsid w:val="009770D5"/>
    <w:rsid w:val="00980A34"/>
    <w:rsid w:val="00980C5D"/>
    <w:rsid w:val="00993C86"/>
    <w:rsid w:val="00995E49"/>
    <w:rsid w:val="009C1E3E"/>
    <w:rsid w:val="009C4477"/>
    <w:rsid w:val="009C7DC0"/>
    <w:rsid w:val="009D1F94"/>
    <w:rsid w:val="009D4C70"/>
    <w:rsid w:val="009D6AA9"/>
    <w:rsid w:val="009E3600"/>
    <w:rsid w:val="00A66CFF"/>
    <w:rsid w:val="00A74AED"/>
    <w:rsid w:val="00A914CF"/>
    <w:rsid w:val="00A940A2"/>
    <w:rsid w:val="00AB4871"/>
    <w:rsid w:val="00AD1777"/>
    <w:rsid w:val="00AD7FD9"/>
    <w:rsid w:val="00AE264D"/>
    <w:rsid w:val="00AF51EE"/>
    <w:rsid w:val="00B05911"/>
    <w:rsid w:val="00B33792"/>
    <w:rsid w:val="00B3723F"/>
    <w:rsid w:val="00B448E6"/>
    <w:rsid w:val="00B535A9"/>
    <w:rsid w:val="00B65421"/>
    <w:rsid w:val="00B65B33"/>
    <w:rsid w:val="00B65CE8"/>
    <w:rsid w:val="00B73510"/>
    <w:rsid w:val="00B82101"/>
    <w:rsid w:val="00B93C2E"/>
    <w:rsid w:val="00B94033"/>
    <w:rsid w:val="00BB59B2"/>
    <w:rsid w:val="00BC1E92"/>
    <w:rsid w:val="00BC3FD4"/>
    <w:rsid w:val="00BD3FEC"/>
    <w:rsid w:val="00BE4D85"/>
    <w:rsid w:val="00BF429F"/>
    <w:rsid w:val="00BF60C2"/>
    <w:rsid w:val="00C24699"/>
    <w:rsid w:val="00C517BC"/>
    <w:rsid w:val="00C74092"/>
    <w:rsid w:val="00C81F80"/>
    <w:rsid w:val="00C86DA9"/>
    <w:rsid w:val="00C92F6D"/>
    <w:rsid w:val="00C9424E"/>
    <w:rsid w:val="00CA762C"/>
    <w:rsid w:val="00CB10CF"/>
    <w:rsid w:val="00CB2904"/>
    <w:rsid w:val="00CC105E"/>
    <w:rsid w:val="00CD22B5"/>
    <w:rsid w:val="00CD5987"/>
    <w:rsid w:val="00CE4DAE"/>
    <w:rsid w:val="00CF2A9B"/>
    <w:rsid w:val="00CF7EFE"/>
    <w:rsid w:val="00D276FC"/>
    <w:rsid w:val="00D50B50"/>
    <w:rsid w:val="00D569C2"/>
    <w:rsid w:val="00D57C57"/>
    <w:rsid w:val="00D66605"/>
    <w:rsid w:val="00D70587"/>
    <w:rsid w:val="00D71B97"/>
    <w:rsid w:val="00D76424"/>
    <w:rsid w:val="00D92ED2"/>
    <w:rsid w:val="00DB000F"/>
    <w:rsid w:val="00DF344C"/>
    <w:rsid w:val="00E11861"/>
    <w:rsid w:val="00E1366C"/>
    <w:rsid w:val="00E51F97"/>
    <w:rsid w:val="00E5357F"/>
    <w:rsid w:val="00E5648D"/>
    <w:rsid w:val="00E57D8F"/>
    <w:rsid w:val="00E62555"/>
    <w:rsid w:val="00E67817"/>
    <w:rsid w:val="00E67A5D"/>
    <w:rsid w:val="00E67DFE"/>
    <w:rsid w:val="00E94CB1"/>
    <w:rsid w:val="00EA0C61"/>
    <w:rsid w:val="00EA249B"/>
    <w:rsid w:val="00EB27EB"/>
    <w:rsid w:val="00EB2AB3"/>
    <w:rsid w:val="00EC24F6"/>
    <w:rsid w:val="00EE31D8"/>
    <w:rsid w:val="00F0115B"/>
    <w:rsid w:val="00F01F2A"/>
    <w:rsid w:val="00F27E9B"/>
    <w:rsid w:val="00F42E06"/>
    <w:rsid w:val="00F70991"/>
    <w:rsid w:val="00F7762B"/>
    <w:rsid w:val="00F83133"/>
    <w:rsid w:val="00FB4A8F"/>
    <w:rsid w:val="00FB586B"/>
    <w:rsid w:val="00FD739B"/>
    <w:rsid w:val="00FD74DA"/>
    <w:rsid w:val="00FE12F3"/>
    <w:rsid w:val="00FF589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2F2"/>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C3FD4"/>
    <w:pPr>
      <w:ind w:left="720"/>
      <w:contextualSpacing/>
    </w:pPr>
  </w:style>
  <w:style w:type="paragraph" w:styleId="Header">
    <w:name w:val="header"/>
    <w:basedOn w:val="Normal"/>
    <w:link w:val="HeaderChar"/>
    <w:uiPriority w:val="99"/>
    <w:rsid w:val="00B535A9"/>
    <w:pPr>
      <w:tabs>
        <w:tab w:val="center" w:pos="4536"/>
        <w:tab w:val="right" w:pos="9072"/>
      </w:tabs>
    </w:pPr>
  </w:style>
  <w:style w:type="character" w:customStyle="1" w:styleId="HeaderChar">
    <w:name w:val="Header Char"/>
    <w:basedOn w:val="DefaultParagraphFont"/>
    <w:link w:val="Header"/>
    <w:uiPriority w:val="99"/>
    <w:locked/>
    <w:rsid w:val="00B535A9"/>
    <w:rPr>
      <w:sz w:val="24"/>
    </w:rPr>
  </w:style>
  <w:style w:type="paragraph" w:styleId="Footer">
    <w:name w:val="footer"/>
    <w:basedOn w:val="Normal"/>
    <w:link w:val="FooterChar"/>
    <w:uiPriority w:val="99"/>
    <w:rsid w:val="00B535A9"/>
    <w:pPr>
      <w:tabs>
        <w:tab w:val="center" w:pos="4536"/>
        <w:tab w:val="right" w:pos="9072"/>
      </w:tabs>
    </w:pPr>
  </w:style>
  <w:style w:type="character" w:customStyle="1" w:styleId="FooterChar">
    <w:name w:val="Footer Char"/>
    <w:basedOn w:val="DefaultParagraphFont"/>
    <w:link w:val="Footer"/>
    <w:uiPriority w:val="99"/>
    <w:locked/>
    <w:rsid w:val="00B535A9"/>
    <w:rPr>
      <w:sz w:val="24"/>
    </w:rPr>
  </w:style>
  <w:style w:type="paragraph" w:styleId="NoSpacing">
    <w:name w:val="No Spacing"/>
    <w:uiPriority w:val="99"/>
    <w:qFormat/>
    <w:rsid w:val="00233FB0"/>
    <w:rPr>
      <w:sz w:val="24"/>
      <w:szCs w:val="24"/>
    </w:rPr>
  </w:style>
  <w:style w:type="character" w:styleId="Hyperlink">
    <w:name w:val="Hyperlink"/>
    <w:basedOn w:val="DefaultParagraphFont"/>
    <w:uiPriority w:val="99"/>
    <w:rsid w:val="00F7099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331</TotalTime>
  <Pages>4</Pages>
  <Words>1284</Words>
  <Characters>7324</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Merkezefendi İlköğretim Okulu Müdürlüğüne</dc:title>
  <dc:subject/>
  <dc:creator>DNZMEM</dc:creator>
  <cp:keywords/>
  <dc:description/>
  <cp:lastModifiedBy>edanur</cp:lastModifiedBy>
  <cp:revision>95</cp:revision>
  <cp:lastPrinted>2013-09-24T12:18:00Z</cp:lastPrinted>
  <dcterms:created xsi:type="dcterms:W3CDTF">2013-09-23T08:20:00Z</dcterms:created>
  <dcterms:modified xsi:type="dcterms:W3CDTF">2013-12-09T19:51:00Z</dcterms:modified>
</cp:coreProperties>
</file>