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9" w:rsidRPr="008E3F61" w:rsidRDefault="00497069" w:rsidP="008E3F61">
      <w:pPr>
        <w:jc w:val="center"/>
        <w:rPr>
          <w:b/>
          <w:sz w:val="24"/>
        </w:rPr>
      </w:pPr>
      <w:r w:rsidRPr="008E3F61">
        <w:rPr>
          <w:rFonts w:ascii="ALFABET98" w:hAnsi="ALFABET98"/>
          <w:b/>
          <w:sz w:val="32"/>
        </w:rPr>
        <w:t>ZİHİNDEN TOPLA VE ŞİFRELİ MESAJI BUL</w:t>
      </w:r>
    </w:p>
    <w:p w:rsidR="00497069" w:rsidRDefault="00497069" w:rsidP="00F57AD4">
      <w:pPr>
        <w:pStyle w:val="ListParagraph"/>
      </w:pPr>
      <w:r w:rsidRPr="00C768A9">
        <w:rPr>
          <w:sz w:val="32"/>
        </w:rPr>
        <w:t xml:space="preserve">En sondaki </w:t>
      </w:r>
      <w:r>
        <w:rPr>
          <w:sz w:val="32"/>
        </w:rPr>
        <w:t>“</w:t>
      </w:r>
      <w:r w:rsidRPr="00C768A9">
        <w:rPr>
          <w:sz w:val="32"/>
        </w:rPr>
        <w:t>?</w:t>
      </w:r>
      <w:r>
        <w:rPr>
          <w:sz w:val="32"/>
        </w:rPr>
        <w:t>”</w:t>
      </w:r>
      <w:r w:rsidRPr="00C768A9">
        <w:rPr>
          <w:sz w:val="32"/>
        </w:rPr>
        <w:t xml:space="preserve"> işareti olan harfi de sen </w:t>
      </w:r>
      <w:r>
        <w:rPr>
          <w:sz w:val="32"/>
        </w:rPr>
        <w:t>bul.</w:t>
      </w:r>
      <w:bookmarkStart w:id="0" w:name="_GoBack"/>
      <w:bookmarkEnd w:id="0"/>
      <w:r>
        <w:rPr>
          <w:sz w:val="32"/>
        </w:rPr>
        <w:t xml:space="preserve"> </w:t>
      </w:r>
      <w:r w:rsidRPr="008E3F61">
        <w:rPr>
          <w:sz w:val="32"/>
          <w:szCs w:val="32"/>
        </w:rPr>
        <w:sym w:font="Wingdings" w:char="F04A"/>
      </w:r>
      <w:r>
        <w:rPr>
          <w:sz w:val="32"/>
          <w:szCs w:val="32"/>
        </w:rPr>
        <w:t xml:space="preserve"> </w:t>
      </w:r>
      <w:hyperlink r:id="rId4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p w:rsidR="00497069" w:rsidRPr="00C768A9" w:rsidRDefault="00497069" w:rsidP="00D97208">
      <w:pPr>
        <w:jc w:val="center"/>
        <w:rPr>
          <w:sz w:val="32"/>
        </w:rPr>
      </w:pPr>
    </w:p>
    <w:tbl>
      <w:tblPr>
        <w:tblW w:w="149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4"/>
        <w:gridCol w:w="289"/>
        <w:gridCol w:w="966"/>
        <w:gridCol w:w="349"/>
        <w:gridCol w:w="948"/>
        <w:gridCol w:w="360"/>
        <w:gridCol w:w="942"/>
        <w:gridCol w:w="365"/>
        <w:gridCol w:w="942"/>
        <w:gridCol w:w="366"/>
        <w:gridCol w:w="958"/>
        <w:gridCol w:w="349"/>
        <w:gridCol w:w="942"/>
        <w:gridCol w:w="288"/>
        <w:gridCol w:w="942"/>
        <w:gridCol w:w="300"/>
        <w:gridCol w:w="942"/>
        <w:gridCol w:w="387"/>
        <w:gridCol w:w="942"/>
        <w:gridCol w:w="322"/>
        <w:gridCol w:w="942"/>
        <w:gridCol w:w="267"/>
        <w:gridCol w:w="942"/>
      </w:tblGrid>
      <w:tr w:rsidR="00497069" w:rsidRPr="00F15DF0" w:rsidTr="00F15DF0">
        <w:trPr>
          <w:trHeight w:val="725"/>
        </w:trPr>
        <w:tc>
          <w:tcPr>
            <w:tcW w:w="943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34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26</w:t>
            </w: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42</w:t>
            </w: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64</w:t>
            </w: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28</w:t>
            </w: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16</w:t>
            </w: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29</w:t>
            </w: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54</w:t>
            </w: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21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45</w:t>
            </w: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36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39</w:t>
            </w:r>
          </w:p>
        </w:tc>
      </w:tr>
      <w:tr w:rsidR="00497069" w:rsidRPr="00F15DF0" w:rsidTr="00F15DF0">
        <w:trPr>
          <w:trHeight w:val="725"/>
        </w:trPr>
        <w:tc>
          <w:tcPr>
            <w:tcW w:w="943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rPr>
                <w:sz w:val="48"/>
              </w:rPr>
            </w:pPr>
            <w:r w:rsidRPr="00F15DF0">
              <w:rPr>
                <w:sz w:val="48"/>
              </w:rPr>
              <w:t>+45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+15</w:t>
            </w: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+19</w:t>
            </w: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+25</w:t>
            </w: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+32</w:t>
            </w: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+35</w:t>
            </w: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+24</w:t>
            </w: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+32</w:t>
            </w: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+28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+19</w:t>
            </w: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+27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+44</w:t>
            </w:r>
          </w:p>
        </w:tc>
      </w:tr>
      <w:tr w:rsidR="00497069" w:rsidRPr="00F15DF0" w:rsidTr="00F15DF0">
        <w:trPr>
          <w:trHeight w:val="679"/>
        </w:trPr>
        <w:tc>
          <w:tcPr>
            <w:tcW w:w="943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</w:tr>
      <w:tr w:rsidR="00497069" w:rsidRPr="00F15DF0" w:rsidTr="00F15DF0">
        <w:trPr>
          <w:trHeight w:val="679"/>
        </w:trPr>
        <w:tc>
          <w:tcPr>
            <w:tcW w:w="943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Ş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M</w:t>
            </w: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Ç</w:t>
            </w: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A</w:t>
            </w: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S</w:t>
            </w: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R</w:t>
            </w: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V</w:t>
            </w: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K</w:t>
            </w: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İ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I</w:t>
            </w: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D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A</w:t>
            </w:r>
          </w:p>
        </w:tc>
      </w:tr>
      <w:tr w:rsidR="00497069" w:rsidRPr="00F15DF0" w:rsidTr="00F15DF0">
        <w:trPr>
          <w:trHeight w:val="725"/>
        </w:trPr>
        <w:tc>
          <w:tcPr>
            <w:tcW w:w="943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</w:tr>
      <w:tr w:rsidR="00497069" w:rsidRPr="00F15DF0" w:rsidTr="00F15DF0">
        <w:trPr>
          <w:trHeight w:val="725"/>
        </w:trPr>
        <w:tc>
          <w:tcPr>
            <w:tcW w:w="943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50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29</w:t>
            </w: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29</w:t>
            </w: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36</w:t>
            </w: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17</w:t>
            </w: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34</w:t>
            </w: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27</w:t>
            </w: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33</w:t>
            </w: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39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45</w:t>
            </w: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15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 xml:space="preserve">  58</w:t>
            </w:r>
          </w:p>
        </w:tc>
      </w:tr>
      <w:tr w:rsidR="00497069" w:rsidRPr="00F15DF0" w:rsidTr="00F15DF0">
        <w:trPr>
          <w:trHeight w:val="679"/>
        </w:trPr>
        <w:tc>
          <w:tcPr>
            <w:tcW w:w="943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+34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+36</w:t>
            </w: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+44</w:t>
            </w: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+55</w:t>
            </w: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+49</w:t>
            </w: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+43</w:t>
            </w: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+58</w:t>
            </w: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+34</w:t>
            </w: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+13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+24</w:t>
            </w: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+18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+29</w:t>
            </w:r>
          </w:p>
        </w:tc>
      </w:tr>
      <w:tr w:rsidR="00497069" w:rsidRPr="00F15DF0" w:rsidTr="00F15DF0">
        <w:trPr>
          <w:trHeight w:val="725"/>
        </w:trPr>
        <w:tc>
          <w:tcPr>
            <w:tcW w:w="943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</w:tr>
      <w:tr w:rsidR="00497069" w:rsidRPr="00F15DF0" w:rsidTr="00F15DF0">
        <w:trPr>
          <w:trHeight w:val="725"/>
        </w:trPr>
        <w:tc>
          <w:tcPr>
            <w:tcW w:w="943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O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80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A</w:t>
            </w:r>
          </w:p>
        </w:tc>
        <w:tc>
          <w:tcPr>
            <w:tcW w:w="41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51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R</w:t>
            </w:r>
          </w:p>
        </w:tc>
        <w:tc>
          <w:tcPr>
            <w:tcW w:w="43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K</w:t>
            </w:r>
          </w:p>
        </w:tc>
        <w:tc>
          <w:tcPr>
            <w:tcW w:w="43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U</w:t>
            </w:r>
          </w:p>
        </w:tc>
        <w:tc>
          <w:tcPr>
            <w:tcW w:w="439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67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I</w:t>
            </w: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2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L</w:t>
            </w: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E</w:t>
            </w:r>
          </w:p>
        </w:tc>
        <w:tc>
          <w:tcPr>
            <w:tcW w:w="336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A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O</w:t>
            </w:r>
          </w:p>
        </w:tc>
        <w:tc>
          <w:tcPr>
            <w:tcW w:w="370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Y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819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R</w:t>
            </w:r>
          </w:p>
        </w:tc>
      </w:tr>
    </w:tbl>
    <w:p w:rsidR="00497069" w:rsidRPr="00C768A9" w:rsidRDefault="00497069" w:rsidP="00D97208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5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946"/>
        <w:gridCol w:w="946"/>
      </w:tblGrid>
      <w:tr w:rsidR="00497069" w:rsidRPr="00F15DF0" w:rsidTr="00F15DF0">
        <w:trPr>
          <w:trHeight w:val="391"/>
        </w:trPr>
        <w:tc>
          <w:tcPr>
            <w:tcW w:w="1115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6" w:type="dxa"/>
            <w:tcBorders>
              <w:top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</w:tr>
      <w:tr w:rsidR="00497069" w:rsidRPr="00F15DF0" w:rsidTr="00F15DF0">
        <w:trPr>
          <w:trHeight w:val="391"/>
        </w:trPr>
        <w:tc>
          <w:tcPr>
            <w:tcW w:w="1115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52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87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86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89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63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65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79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85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83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73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64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41</w:t>
            </w:r>
          </w:p>
        </w:tc>
        <w:tc>
          <w:tcPr>
            <w:tcW w:w="94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77</w:t>
            </w:r>
          </w:p>
        </w:tc>
        <w:tc>
          <w:tcPr>
            <w:tcW w:w="946" w:type="dxa"/>
            <w:tcBorders>
              <w:top w:val="nil"/>
              <w:bottom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</w:tr>
      <w:tr w:rsidR="00497069" w:rsidRPr="00F15DF0" w:rsidTr="00F15DF0">
        <w:trPr>
          <w:trHeight w:val="129"/>
        </w:trPr>
        <w:tc>
          <w:tcPr>
            <w:tcW w:w="1115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14"/>
              </w:rPr>
            </w:pPr>
          </w:p>
        </w:tc>
      </w:tr>
      <w:tr w:rsidR="00497069" w:rsidRPr="00F15DF0" w:rsidTr="00F15DF0">
        <w:trPr>
          <w:trHeight w:val="391"/>
        </w:trPr>
        <w:tc>
          <w:tcPr>
            <w:tcW w:w="1115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94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.</w:t>
            </w:r>
          </w:p>
        </w:tc>
      </w:tr>
      <w:tr w:rsidR="00497069" w:rsidRPr="00F15DF0" w:rsidTr="00F15DF0">
        <w:trPr>
          <w:trHeight w:val="364"/>
        </w:trPr>
        <w:tc>
          <w:tcPr>
            <w:tcW w:w="1115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61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84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91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60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67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53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49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33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69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51</w:t>
            </w:r>
          </w:p>
        </w:tc>
        <w:tc>
          <w:tcPr>
            <w:tcW w:w="111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66</w:t>
            </w:r>
          </w:p>
        </w:tc>
        <w:tc>
          <w:tcPr>
            <w:tcW w:w="94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  <w:r w:rsidRPr="00F15DF0">
              <w:rPr>
                <w:sz w:val="48"/>
              </w:rPr>
              <w:t>?</w:t>
            </w:r>
          </w:p>
        </w:tc>
        <w:tc>
          <w:tcPr>
            <w:tcW w:w="946" w:type="dxa"/>
          </w:tcPr>
          <w:p w:rsidR="00497069" w:rsidRPr="00F15DF0" w:rsidRDefault="00497069" w:rsidP="00F15DF0">
            <w:pPr>
              <w:spacing w:after="0" w:line="240" w:lineRule="auto"/>
              <w:jc w:val="center"/>
              <w:rPr>
                <w:sz w:val="48"/>
              </w:rPr>
            </w:pPr>
          </w:p>
        </w:tc>
      </w:tr>
    </w:tbl>
    <w:p w:rsidR="00497069" w:rsidRPr="00D97208" w:rsidRDefault="00497069" w:rsidP="00D97208">
      <w:pPr>
        <w:jc w:val="center"/>
        <w:rPr>
          <w:sz w:val="48"/>
        </w:rPr>
      </w:pPr>
    </w:p>
    <w:sectPr w:rsidR="00497069" w:rsidRPr="00D97208" w:rsidSect="00C558DD">
      <w:pgSz w:w="16838" w:h="11906" w:orient="landscape" w:code="9"/>
      <w:pgMar w:top="284" w:right="567" w:bottom="0" w:left="567" w:header="709" w:footer="709" w:gutter="284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8DD"/>
    <w:rsid w:val="0002700D"/>
    <w:rsid w:val="00140913"/>
    <w:rsid w:val="002B6037"/>
    <w:rsid w:val="00383674"/>
    <w:rsid w:val="00497069"/>
    <w:rsid w:val="0055708C"/>
    <w:rsid w:val="00566D46"/>
    <w:rsid w:val="005B24D1"/>
    <w:rsid w:val="006C16FB"/>
    <w:rsid w:val="0073642B"/>
    <w:rsid w:val="00740F12"/>
    <w:rsid w:val="007833D5"/>
    <w:rsid w:val="008E3F61"/>
    <w:rsid w:val="00932704"/>
    <w:rsid w:val="00941133"/>
    <w:rsid w:val="00A44E93"/>
    <w:rsid w:val="00C52A07"/>
    <w:rsid w:val="00C558DD"/>
    <w:rsid w:val="00C768A9"/>
    <w:rsid w:val="00D97208"/>
    <w:rsid w:val="00ED28F7"/>
    <w:rsid w:val="00F15DF0"/>
    <w:rsid w:val="00F57AD4"/>
    <w:rsid w:val="00F91302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58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5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58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57AD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57A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101</Words>
  <Characters>577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MAVİ</dc:creator>
  <cp:keywords>www.sorubak.com</cp:keywords>
  <dc:description>www.sorubak.com</dc:description>
  <cp:lastModifiedBy>edanur</cp:lastModifiedBy>
  <cp:revision>11</cp:revision>
  <dcterms:created xsi:type="dcterms:W3CDTF">2013-02-20T19:24:00Z</dcterms:created>
  <dcterms:modified xsi:type="dcterms:W3CDTF">2014-02-08T14:20:00Z</dcterms:modified>
  <cp:category>www.sorubak.com</cp:category>
</cp:coreProperties>
</file>