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“                                         TÜRKÇE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4pt;margin-top:10.3pt;width:252pt;height:126pt;z-index:-251727872" wrapcoords="-64 -129 -64 21471 21664 21471 21664 -129 -64 -129" strokecolor="white">
            <v:textbox style="mso-next-textbox:#_x0000_s1026">
              <w:txbxContent>
                <w:p w:rsidR="00047019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KUTUP AYILARI</w:t>
                  </w:r>
                </w:p>
                <w:p w:rsidR="00047019" w:rsidRDefault="00047019" w:rsidP="0000327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0D2065">
                    <w:rPr>
                      <w:rFonts w:ascii="Comic Sans MS" w:hAnsi="Comic Sans MS"/>
                    </w:rPr>
                    <w:t>Kutup ayıları, Kuzey Kutbu’</w:t>
                  </w:r>
                  <w:r>
                    <w:rPr>
                      <w:rFonts w:ascii="Comic Sans MS" w:hAnsi="Comic Sans MS"/>
                    </w:rPr>
                    <w:t>nda yaşar. Burası buzlarla</w:t>
                  </w:r>
                  <w:r w:rsidRPr="000D2065">
                    <w:rPr>
                      <w:rFonts w:ascii="Comic Sans MS" w:hAnsi="Comic Sans MS"/>
                    </w:rPr>
                    <w:t xml:space="preserve"> kaplı olduğu için onları soğuktan korumaya yarayan </w:t>
                  </w:r>
                  <w:r>
                    <w:rPr>
                      <w:rFonts w:ascii="Comic Sans MS" w:hAnsi="Comic Sans MS"/>
                    </w:rPr>
                    <w:t xml:space="preserve">kalın, </w:t>
                  </w:r>
                  <w:r w:rsidRPr="000D2065">
                    <w:rPr>
                      <w:rFonts w:ascii="Comic Sans MS" w:hAnsi="Comic Sans MS"/>
                    </w:rPr>
                    <w:t>beyaz renkli bir postları vardır. Postlarının altındaki yağ tabakası da onları soğuktan</w:t>
                  </w:r>
                  <w:r w:rsidRPr="000D206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0D2065">
                    <w:rPr>
                      <w:rFonts w:ascii="Comic Sans MS" w:hAnsi="Comic Sans MS"/>
                    </w:rPr>
                    <w:t>korur.</w:t>
                  </w:r>
                  <w:r w:rsidRPr="000D2065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047019" w:rsidRPr="000D2065" w:rsidRDefault="00047019" w:rsidP="00003272">
                  <w:pPr>
                    <w:rPr>
                      <w:rFonts w:ascii="Comic Sans MS" w:hAnsi="Comic Sans MS"/>
                    </w:rPr>
                  </w:pPr>
                  <w:r w:rsidRPr="000D2065">
                    <w:rPr>
                      <w:rFonts w:ascii="Comic Sans MS" w:hAnsi="Comic Sans MS"/>
                      <w:b/>
                    </w:rPr>
                    <w:t xml:space="preserve">   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alt="imagesCAZ2949Z" style="position:absolute;margin-left:6pt;margin-top:10.3pt;width:108pt;height:117pt;z-index:-251728896;visibility:visible" wrapcoords="-150 0 -150 21462 21600 21462 21600 0 -150 0">
            <v:imagedata r:id="rId5" o:title="" blacklevel="-2621f"/>
            <w10:wrap type="tight"/>
          </v:shape>
        </w:pic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(1, 2 ve 3soruları yukarıdaki metne göre cevaplayınız)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1)- </w:t>
      </w:r>
      <w:r w:rsidRPr="006A1E64">
        <w:rPr>
          <w:rFonts w:ascii="Comic Sans MS" w:hAnsi="Comic Sans MS"/>
          <w:b/>
        </w:rPr>
        <w:t xml:space="preserve">Kuzey Kutbu’nda yaşayan hayvan </w:t>
      </w:r>
      <w:r w:rsidRPr="006A1E64">
        <w:rPr>
          <w:rFonts w:ascii="Comic Sans MS" w:hAnsi="Comic Sans MS"/>
          <w:b/>
          <w:u w:val="single"/>
        </w:rPr>
        <w:t>hangisidir</w:t>
      </w:r>
      <w:r w:rsidRPr="006A1E64">
        <w:rPr>
          <w:rFonts w:ascii="Comic Sans MS" w:hAnsi="Comic Sans MS"/>
          <w:b/>
        </w:rPr>
        <w:t xml:space="preserve"> ?</w:t>
      </w:r>
      <w:r w:rsidRPr="006A1E64">
        <w:rPr>
          <w:rFonts w:ascii="Comic Sans MS" w:hAnsi="Comic Sans MS"/>
        </w:rPr>
        <w:t xml:space="preserve">     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b/>
        </w:rPr>
        <w:t>A)</w:t>
      </w:r>
      <w:r w:rsidRPr="006A1E64">
        <w:rPr>
          <w:rFonts w:ascii="Comic Sans MS" w:hAnsi="Comic Sans MS"/>
        </w:rPr>
        <w:t xml:space="preserve"> Kedi</w:t>
      </w:r>
      <w:r>
        <w:rPr>
          <w:rFonts w:ascii="Comic Sans MS" w:hAnsi="Comic Sans MS"/>
          <w:b/>
        </w:rPr>
        <w:t xml:space="preserve">                B) </w:t>
      </w:r>
      <w:r w:rsidRPr="006A1E64">
        <w:rPr>
          <w:rFonts w:ascii="Comic Sans MS" w:hAnsi="Comic Sans MS"/>
        </w:rPr>
        <w:t>Arslan</w:t>
      </w:r>
      <w:r>
        <w:rPr>
          <w:rFonts w:ascii="Comic Sans MS" w:hAnsi="Comic Sans MS"/>
          <w:b/>
        </w:rPr>
        <w:t xml:space="preserve">            C) </w:t>
      </w:r>
      <w:r w:rsidRPr="006A1E64">
        <w:rPr>
          <w:rFonts w:ascii="Comic Sans MS" w:hAnsi="Comic Sans MS"/>
        </w:rPr>
        <w:t>Kutup ayısı</w:t>
      </w:r>
    </w:p>
    <w:p w:rsidR="00047019" w:rsidRDefault="00047019" w:rsidP="00003272">
      <w:pPr>
        <w:rPr>
          <w:rFonts w:ascii="Comic Sans MS" w:hAnsi="Comic Sans MS"/>
        </w:rPr>
      </w:pPr>
      <w:hyperlink r:id="rId6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2)- Kutup ayılarının postları </w:t>
      </w:r>
      <w:r w:rsidRPr="000F3F21">
        <w:rPr>
          <w:rFonts w:ascii="Comic Sans MS" w:hAnsi="Comic Sans MS"/>
          <w:b/>
          <w:u w:val="single"/>
        </w:rPr>
        <w:t>nasıldır</w:t>
      </w:r>
      <w:r>
        <w:rPr>
          <w:rFonts w:ascii="Comic Sans MS" w:hAnsi="Comic Sans MS"/>
          <w:b/>
        </w:rPr>
        <w:t xml:space="preserve"> ?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İnce, siyah ve renklidir.</w:t>
      </w:r>
    </w:p>
    <w:p w:rsidR="00047019" w:rsidRDefault="00047019" w:rsidP="00003272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Kalın ve beyaz renklidir.</w:t>
      </w:r>
    </w:p>
    <w:p w:rsidR="00047019" w:rsidRDefault="00047019" w:rsidP="00003272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Tüylü ve kahverengidir.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3)-  Kutup ayılarının soğuktan korunmaları için postlarını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altında </w:t>
      </w:r>
      <w:r w:rsidRPr="000F3F21">
        <w:rPr>
          <w:rFonts w:ascii="Comic Sans MS" w:hAnsi="Comic Sans MS"/>
          <w:b/>
          <w:u w:val="single"/>
        </w:rPr>
        <w:t>nesi vardır</w:t>
      </w:r>
      <w:r>
        <w:rPr>
          <w:rFonts w:ascii="Comic Sans MS" w:hAnsi="Comic Sans MS"/>
          <w:b/>
        </w:rPr>
        <w:t xml:space="preserve"> ?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A) </w:t>
      </w:r>
      <w:r>
        <w:rPr>
          <w:rFonts w:ascii="Comic Sans MS" w:hAnsi="Comic Sans MS"/>
        </w:rPr>
        <w:t xml:space="preserve">Yağ tabakası            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6A1E64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Deri                   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b/>
        </w:rPr>
        <w:t>C</w:t>
      </w:r>
      <w:r w:rsidRPr="006A1E64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İç organları   </w:t>
      </w:r>
    </w:p>
    <w:p w:rsidR="00047019" w:rsidRPr="00495DDB" w:rsidRDefault="00047019" w:rsidP="00944602">
      <w:pPr>
        <w:jc w:val="both"/>
        <w:rPr>
          <w:rFonts w:ascii="Arial" w:hAnsi="Arial" w:cs="Arial"/>
          <w:szCs w:val="28"/>
        </w:rPr>
      </w:pPr>
      <w:r>
        <w:t xml:space="preserve"> </w:t>
      </w:r>
      <w:r>
        <w:rPr>
          <w:rFonts w:ascii="Comic Sans MS" w:hAnsi="Comic Sans MS"/>
          <w:b/>
        </w:rPr>
        <w:t xml:space="preserve">4)- </w:t>
      </w:r>
    </w:p>
    <w:p w:rsidR="00047019" w:rsidRPr="00495DDB" w:rsidRDefault="00047019" w:rsidP="00944602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2"/>
          <w:szCs w:val="28"/>
        </w:rPr>
      </w:pPr>
      <w:r w:rsidRPr="00495DDB">
        <w:rPr>
          <w:rFonts w:ascii="Arial" w:hAnsi="Arial" w:cs="Arial"/>
          <w:sz w:val="22"/>
          <w:szCs w:val="28"/>
        </w:rPr>
        <w:t>(1)Cenk ayakkabılarını çok sevmişti.</w:t>
      </w:r>
    </w:p>
    <w:p w:rsidR="00047019" w:rsidRPr="00495DDB" w:rsidRDefault="00047019" w:rsidP="00944602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2"/>
          <w:szCs w:val="28"/>
        </w:rPr>
      </w:pPr>
      <w:r w:rsidRPr="00495DDB">
        <w:rPr>
          <w:rFonts w:ascii="Arial" w:hAnsi="Arial" w:cs="Arial"/>
          <w:sz w:val="22"/>
          <w:szCs w:val="28"/>
        </w:rPr>
        <w:t>(2)Cenk çok çalışkan bir öğrenciydi.</w:t>
      </w:r>
    </w:p>
    <w:p w:rsidR="00047019" w:rsidRPr="00495DDB" w:rsidRDefault="00047019" w:rsidP="00944602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2"/>
          <w:szCs w:val="28"/>
        </w:rPr>
      </w:pPr>
      <w:r w:rsidRPr="00495DDB">
        <w:rPr>
          <w:rFonts w:ascii="Arial" w:hAnsi="Arial" w:cs="Arial"/>
          <w:sz w:val="22"/>
          <w:szCs w:val="28"/>
        </w:rPr>
        <w:t>(3)Hatta kirlenecek ve eskiyecek diye onları giymeye kıyamıyordu.</w:t>
      </w:r>
    </w:p>
    <w:p w:rsidR="00047019" w:rsidRPr="00495DDB" w:rsidRDefault="00047019" w:rsidP="00944602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2"/>
          <w:szCs w:val="28"/>
        </w:rPr>
      </w:pPr>
      <w:r w:rsidRPr="00495DDB">
        <w:rPr>
          <w:rFonts w:ascii="Arial" w:hAnsi="Arial" w:cs="Arial"/>
          <w:sz w:val="22"/>
          <w:szCs w:val="28"/>
        </w:rPr>
        <w:t xml:space="preserve">(4)Karnesi çok iyi olduğu için babası ona yeni bir çift ayakkabı almıştı.    </w:t>
      </w:r>
    </w:p>
    <w:p w:rsidR="00047019" w:rsidRPr="00495DDB" w:rsidRDefault="00047019" w:rsidP="00944602">
      <w:pPr>
        <w:jc w:val="both"/>
        <w:rPr>
          <w:rFonts w:ascii="Arial" w:hAnsi="Arial" w:cs="Arial"/>
          <w:szCs w:val="28"/>
        </w:rPr>
      </w:pPr>
      <w:r w:rsidRPr="00495DDB">
        <w:rPr>
          <w:rFonts w:ascii="Arial" w:hAnsi="Arial" w:cs="Arial"/>
          <w:szCs w:val="28"/>
        </w:rPr>
        <w:t xml:space="preserve">  Yukarıdaki cümlelerden anlamlı bir paragraf oluşturduğumuzda sıralama aşağıdakilerden hangisi olur?</w:t>
      </w:r>
    </w:p>
    <w:p w:rsidR="00047019" w:rsidRPr="00495DDB" w:rsidRDefault="00047019" w:rsidP="00003272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>A) 3,1,2,4</w:t>
      </w:r>
    </w:p>
    <w:p w:rsidR="00047019" w:rsidRPr="00495DDB" w:rsidRDefault="00047019" w:rsidP="00003272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>B) 2,4,1,3</w:t>
      </w:r>
    </w:p>
    <w:p w:rsidR="00047019" w:rsidRPr="00495DDB" w:rsidRDefault="00047019" w:rsidP="00003272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>C) 2.3.4.1</w:t>
      </w:r>
    </w:p>
    <w:p w:rsidR="00047019" w:rsidRPr="00495DDB" w:rsidRDefault="00047019" w:rsidP="00495DDB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>5)- Aşağıdakilerden hangisi hecelerine doğru ayrılmıştır?</w:t>
      </w:r>
    </w:p>
    <w:p w:rsidR="00047019" w:rsidRPr="00495DDB" w:rsidRDefault="00047019" w:rsidP="00495DDB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 xml:space="preserve"> A)kap-lum-bağ-a</w:t>
      </w:r>
    </w:p>
    <w:p w:rsidR="00047019" w:rsidRPr="00495DDB" w:rsidRDefault="00047019" w:rsidP="00495DDB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 xml:space="preserve"> B)çi-çek-çi</w:t>
      </w:r>
    </w:p>
    <w:p w:rsidR="00047019" w:rsidRPr="00495DDB" w:rsidRDefault="00047019" w:rsidP="00495DDB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 xml:space="preserve"> C)öğ-ren-cil-er</w:t>
      </w:r>
    </w:p>
    <w:p w:rsidR="00047019" w:rsidRDefault="00047019" w:rsidP="00495DDB"/>
    <w:p w:rsidR="00047019" w:rsidRPr="00495DDB" w:rsidRDefault="00047019">
      <w:pPr>
        <w:rPr>
          <w:rFonts w:ascii="Comic Sans MS" w:hAnsi="Comic Sans MS"/>
        </w:rPr>
      </w:pPr>
      <w:r w:rsidRPr="00495DDB">
        <w:rPr>
          <w:rFonts w:ascii="Comic Sans MS" w:hAnsi="Comic Sans MS"/>
          <w:b/>
        </w:rPr>
        <w:t>6).</w:t>
      </w:r>
      <w:r w:rsidRPr="00495DDB">
        <w:rPr>
          <w:rFonts w:ascii="Comic Sans MS" w:hAnsi="Comic Sans MS"/>
        </w:rPr>
        <w:t xml:space="preserve">  </w:t>
      </w:r>
      <w:hyperlink r:id="rId7" w:tgtFrame="_blank" w:history="1">
        <w:r w:rsidRPr="00495DDB">
          <w:rPr>
            <w:rStyle w:val="Hyperlink"/>
            <w:rFonts w:ascii="Comic Sans MS" w:hAnsi="Comic Sans MS"/>
            <w:b/>
          </w:rPr>
          <w:t>Aşağıdaki</w:t>
        </w:r>
      </w:hyperlink>
      <w:r w:rsidRPr="00495DDB">
        <w:rPr>
          <w:rFonts w:ascii="Comic Sans MS" w:hAnsi="Comic Sans MS"/>
          <w:b/>
        </w:rPr>
        <w:t xml:space="preserve"> kelimelerden </w:t>
      </w:r>
      <w:hyperlink r:id="rId8" w:tgtFrame="_blank" w:history="1">
        <w:r w:rsidRPr="00495DDB">
          <w:rPr>
            <w:rStyle w:val="Hyperlink"/>
            <w:rFonts w:ascii="Comic Sans MS" w:hAnsi="Comic Sans MS"/>
            <w:b/>
          </w:rPr>
          <w:t>hangisi</w:t>
        </w:r>
      </w:hyperlink>
      <w:r w:rsidRPr="00495DDB">
        <w:rPr>
          <w:rFonts w:ascii="Comic Sans MS" w:hAnsi="Comic Sans MS"/>
          <w:b/>
        </w:rPr>
        <w:t xml:space="preserve"> sözlükte ilk başta yer alır? </w:t>
      </w:r>
      <w:r w:rsidRPr="00495DDB">
        <w:rPr>
          <w:rFonts w:ascii="Comic Sans MS" w:hAnsi="Comic Sans MS"/>
          <w:b/>
        </w:rPr>
        <w:br/>
      </w:r>
      <w:r w:rsidRPr="00495DDB">
        <w:rPr>
          <w:rFonts w:ascii="Comic Sans MS" w:hAnsi="Comic Sans MS"/>
        </w:rPr>
        <w:t xml:space="preserve">    A) karpuz </w:t>
      </w:r>
      <w:r w:rsidRPr="00495DDB">
        <w:rPr>
          <w:rFonts w:ascii="Comic Sans MS" w:hAnsi="Comic Sans MS"/>
        </w:rPr>
        <w:br/>
        <w:t xml:space="preserve">    B) limon </w:t>
      </w:r>
      <w:r w:rsidRPr="00495DDB">
        <w:rPr>
          <w:rFonts w:ascii="Comic Sans MS" w:hAnsi="Comic Sans MS"/>
        </w:rPr>
        <w:br/>
        <w:t xml:space="preserve">    C) muz</w:t>
      </w:r>
    </w:p>
    <w:p w:rsidR="00047019" w:rsidRDefault="00047019"/>
    <w:p w:rsidR="00047019" w:rsidRPr="00495DDB" w:rsidRDefault="00047019" w:rsidP="0041467F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7)- </w:t>
      </w:r>
      <w:r w:rsidRPr="00495DDB">
        <w:rPr>
          <w:rFonts w:ascii="Comic Sans MS" w:hAnsi="Comic Sans MS"/>
        </w:rPr>
        <w:t>‘’Annem pazardan yumuşak bir armut aldı.’’</w:t>
      </w:r>
    </w:p>
    <w:p w:rsidR="00047019" w:rsidRPr="00495DDB" w:rsidRDefault="00047019" w:rsidP="0041467F">
      <w:pPr>
        <w:rPr>
          <w:rFonts w:ascii="Comic Sans MS" w:hAnsi="Comic Sans MS"/>
          <w:sz w:val="8"/>
          <w:szCs w:val="8"/>
        </w:rPr>
      </w:pPr>
      <w:r w:rsidRPr="00495DDB">
        <w:rPr>
          <w:rFonts w:ascii="Comic Sans MS" w:hAnsi="Comic Sans MS"/>
        </w:rPr>
        <w:t xml:space="preserve">     </w:t>
      </w:r>
    </w:p>
    <w:p w:rsidR="00047019" w:rsidRPr="00495DDB" w:rsidRDefault="00047019" w:rsidP="00003272">
      <w:pPr>
        <w:rPr>
          <w:rFonts w:ascii="Comic Sans MS" w:hAnsi="Comic Sans MS"/>
          <w:b/>
        </w:rPr>
      </w:pPr>
      <w:r w:rsidRPr="00495DDB">
        <w:rPr>
          <w:rFonts w:ascii="Comic Sans MS" w:hAnsi="Comic Sans MS"/>
          <w:b/>
        </w:rPr>
        <w:t>Yukarıdaki cümlede altı çizili kelimenin zıt anlamlısı aşağıdaki cümlelerin hangisinde kullanılmıştır?</w:t>
      </w:r>
    </w:p>
    <w:p w:rsidR="00047019" w:rsidRPr="00495DDB" w:rsidRDefault="00047019" w:rsidP="00C223F7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 w:rsidRPr="00495DDB">
        <w:rPr>
          <w:rFonts w:ascii="Comic Sans MS" w:hAnsi="Comic Sans MS"/>
        </w:rPr>
        <w:t>Eve ince bir halı serdiler.</w:t>
      </w:r>
    </w:p>
    <w:p w:rsidR="00047019" w:rsidRPr="00495DDB" w:rsidRDefault="00047019" w:rsidP="00495DDB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 w:rsidRPr="00495DDB">
        <w:rPr>
          <w:rFonts w:ascii="Comic Sans MS" w:hAnsi="Comic Sans MS"/>
        </w:rPr>
        <w:t>Araba sert kayalıklara çarparak kaza yaptı.</w:t>
      </w:r>
    </w:p>
    <w:p w:rsidR="00047019" w:rsidRPr="00495DDB" w:rsidRDefault="00047019" w:rsidP="00495DDB">
      <w:pPr>
        <w:pStyle w:val="ListParagraph"/>
        <w:numPr>
          <w:ilvl w:val="0"/>
          <w:numId w:val="14"/>
        </w:numPr>
        <w:rPr>
          <w:rFonts w:ascii="Comic Sans MS" w:hAnsi="Comic Sans MS"/>
        </w:rPr>
      </w:pPr>
      <w:r w:rsidRPr="00495DDB">
        <w:rPr>
          <w:rFonts w:ascii="Comic Sans MS" w:hAnsi="Comic Sans MS"/>
        </w:rPr>
        <w:t>Hava soğuk olduğu için kalın bir kazak giymiş.</w:t>
      </w:r>
    </w:p>
    <w:p w:rsidR="00047019" w:rsidRPr="00495DDB" w:rsidRDefault="00047019" w:rsidP="00003272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 xml:space="preserve">8)-  “Hepimizin yuvası güzeldir. Ailemizle birlikte orada </w:t>
      </w:r>
    </w:p>
    <w:p w:rsidR="00047019" w:rsidRPr="00495DDB" w:rsidRDefault="00047019" w:rsidP="00003272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 xml:space="preserve">     yaşarız. Yuvamızda mutlu olur, orada neşelenip eğleniriz.</w:t>
      </w:r>
    </w:p>
    <w:p w:rsidR="00047019" w:rsidRPr="00495DDB" w:rsidRDefault="00047019" w:rsidP="00003272">
      <w:pPr>
        <w:rPr>
          <w:rFonts w:ascii="Comic Sans MS" w:hAnsi="Comic Sans MS"/>
        </w:rPr>
      </w:pPr>
      <w:r w:rsidRPr="00495DDB">
        <w:rPr>
          <w:rFonts w:ascii="Comic Sans MS" w:hAnsi="Comic Sans MS"/>
        </w:rPr>
        <w:t xml:space="preserve">     Üzüntü ve kederlerimizi de yuvamızda yaşarız…”</w:t>
      </w:r>
    </w:p>
    <w:p w:rsidR="00047019" w:rsidRPr="00495DDB" w:rsidRDefault="00047019" w:rsidP="00003272">
      <w:pPr>
        <w:rPr>
          <w:rFonts w:ascii="Comic Sans MS" w:hAnsi="Comic Sans MS"/>
          <w:sz w:val="6"/>
          <w:szCs w:val="6"/>
        </w:rPr>
      </w:pPr>
      <w:r w:rsidRPr="00495DDB">
        <w:rPr>
          <w:rFonts w:ascii="Comic Sans MS" w:hAnsi="Comic Sans MS"/>
        </w:rPr>
        <w:t xml:space="preserve">       Yukarıdaki metnin </w:t>
      </w:r>
      <w:r w:rsidRPr="00495DDB">
        <w:rPr>
          <w:rFonts w:ascii="Comic Sans MS" w:hAnsi="Comic Sans MS"/>
          <w:u w:val="single"/>
        </w:rPr>
        <w:t>konusu</w:t>
      </w:r>
      <w:r w:rsidRPr="00495DDB">
        <w:rPr>
          <w:rFonts w:ascii="Comic Sans MS" w:hAnsi="Comic Sans MS"/>
        </w:rPr>
        <w:t xml:space="preserve"> için hangisi doğrudur?</w:t>
      </w:r>
    </w:p>
    <w:p w:rsidR="00047019" w:rsidRPr="00495DDB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Pr="00495DDB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Pr="00424DCC" w:rsidRDefault="00047019" w:rsidP="00003272">
      <w:pPr>
        <w:rPr>
          <w:rFonts w:ascii="Comic Sans MS" w:hAnsi="Comic Sans MS"/>
          <w:b/>
          <w:sz w:val="6"/>
          <w:szCs w:val="6"/>
        </w:rPr>
      </w:pPr>
    </w:p>
    <w:p w:rsidR="00047019" w:rsidRPr="00424DCC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424DCC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Duygularımız</w:t>
      </w:r>
      <w:r w:rsidRPr="00424DCC">
        <w:rPr>
          <w:rFonts w:ascii="Comic Sans MS" w:hAnsi="Comic Sans MS"/>
        </w:rPr>
        <w:t>.</w:t>
      </w:r>
    </w:p>
    <w:p w:rsidR="00047019" w:rsidRPr="00424DCC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424DCC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Pr="00424DCC">
        <w:rPr>
          <w:rFonts w:ascii="Comic Sans MS" w:hAnsi="Comic Sans MS"/>
        </w:rPr>
        <w:t>Neşeli olduğumuz yer.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424DCC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Pr="00424DCC">
        <w:rPr>
          <w:rFonts w:ascii="Comic Sans MS" w:hAnsi="Comic Sans MS"/>
        </w:rPr>
        <w:t>Aile büyüklerimiz.</w:t>
      </w: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margin-left:81pt;margin-top:16.45pt;width:279pt;height:45pt;z-index:251590656" adj="-879,17856" strokecolor="purple" strokeweight="1.5pt">
            <v:stroke dashstyle="dashDot"/>
            <v:textbox>
              <w:txbxContent>
                <w:p w:rsidR="00047019" w:rsidRPr="00664C12" w:rsidRDefault="00047019" w:rsidP="0000327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Ben, </w:t>
                  </w:r>
                  <w:r w:rsidRPr="00664C12">
                    <w:rPr>
                      <w:rFonts w:ascii="Comic Sans MS" w:hAnsi="Comic Sans MS"/>
                      <w:b/>
                    </w:rPr>
                    <w:t xml:space="preserve">geçen yıl </w:t>
                  </w:r>
                  <w:r w:rsidRPr="00664C12">
                    <w:rPr>
                      <w:rFonts w:ascii="Comic Sans MS" w:hAnsi="Comic Sans MS"/>
                      <w:b/>
                      <w:u w:val="single"/>
                    </w:rPr>
                    <w:t>okula</w:t>
                  </w:r>
                  <w:r w:rsidRPr="00664C12">
                    <w:rPr>
                      <w:rFonts w:ascii="Comic Sans MS" w:hAnsi="Comic Sans MS"/>
                      <w:b/>
                    </w:rPr>
                    <w:t xml:space="preserve"> başladım.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9" style="position:absolute;margin-left:17.85pt;margin-top:16.45pt;width:63pt;height:1in;z-index:-251726848" strokecolor="white">
            <v:fill r:id="rId9" o:title="" opacity="61604f" recolor="t" rotate="t" type="frame"/>
          </v:oval>
        </w:pict>
      </w:r>
    </w:p>
    <w:p w:rsidR="00047019" w:rsidRPr="00664C12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9)- 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</w:t>
      </w:r>
      <w:r w:rsidRPr="00664C12">
        <w:rPr>
          <w:rFonts w:ascii="Comic Sans MS" w:hAnsi="Comic Sans MS"/>
          <w:b/>
        </w:rPr>
        <w:t xml:space="preserve">Yukarıdaki cümledeki altı çizili sözcüğün </w:t>
      </w:r>
    </w:p>
    <w:p w:rsidR="00047019" w:rsidRPr="005F7C7E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</w:t>
      </w:r>
      <w:r w:rsidRPr="007C4060">
        <w:rPr>
          <w:rFonts w:ascii="Comic Sans MS" w:hAnsi="Comic Sans MS"/>
          <w:b/>
          <w:u w:val="single"/>
        </w:rPr>
        <w:t>eş anlamlısı</w:t>
      </w:r>
      <w:r w:rsidRPr="00664C1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h</w:t>
      </w:r>
      <w:r w:rsidRPr="00664C12">
        <w:rPr>
          <w:rFonts w:ascii="Comic Sans MS" w:hAnsi="Comic Sans MS"/>
          <w:b/>
        </w:rPr>
        <w:t>angi cümlede</w:t>
      </w:r>
      <w:r>
        <w:rPr>
          <w:rFonts w:ascii="Comic Sans MS" w:hAnsi="Comic Sans MS"/>
          <w:b/>
        </w:rPr>
        <w:t xml:space="preserve"> kullanılmıştır ?</w:t>
      </w:r>
    </w:p>
    <w:p w:rsidR="00047019" w:rsidRDefault="00047019" w:rsidP="00003272">
      <w:pPr>
        <w:rPr>
          <w:rFonts w:ascii="Comic Sans MS" w:hAnsi="Comic Sans MS"/>
          <w:b/>
          <w:sz w:val="6"/>
          <w:szCs w:val="6"/>
        </w:rPr>
      </w:pPr>
    </w:p>
    <w:p w:rsidR="00047019" w:rsidRPr="002D640B" w:rsidRDefault="00047019" w:rsidP="00003272">
      <w:pPr>
        <w:rPr>
          <w:rFonts w:ascii="Comic Sans MS" w:hAnsi="Comic Sans MS"/>
          <w:b/>
          <w:sz w:val="6"/>
          <w:szCs w:val="6"/>
        </w:rPr>
      </w:pPr>
    </w:p>
    <w:p w:rsidR="00047019" w:rsidRDefault="00047019" w:rsidP="00003272">
      <w:pPr>
        <w:numPr>
          <w:ilvl w:val="0"/>
          <w:numId w:val="2"/>
        </w:numPr>
        <w:rPr>
          <w:rFonts w:ascii="Comic Sans MS" w:hAnsi="Comic Sans MS"/>
        </w:rPr>
      </w:pPr>
      <w:r w:rsidRPr="002D640B">
        <w:rPr>
          <w:rFonts w:ascii="Comic Sans MS" w:hAnsi="Comic Sans MS"/>
        </w:rPr>
        <w:t>Atatürk, ilk önce mahalledeki mektebe gitmişti.</w:t>
      </w:r>
    </w:p>
    <w:p w:rsidR="00047019" w:rsidRDefault="00047019" w:rsidP="00003272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Ablam, bu yıl ortaokula başladı.</w:t>
      </w:r>
    </w:p>
    <w:p w:rsidR="00047019" w:rsidRDefault="00047019" w:rsidP="00003272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Sınıfımızdaki öğrenci sayısında artış oldu.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</w:t>
      </w:r>
    </w:p>
    <w:p w:rsidR="00047019" w:rsidRPr="002D640B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10)-</w:t>
      </w:r>
      <w:r>
        <w:rPr>
          <w:rFonts w:ascii="Comic Sans MS" w:hAnsi="Comic Sans MS"/>
        </w:rPr>
        <w:t xml:space="preserve">                   </w:t>
      </w:r>
      <w:r w:rsidRPr="002D640B">
        <w:rPr>
          <w:rFonts w:ascii="Comic Sans MS" w:hAnsi="Comic Sans MS"/>
        </w:rPr>
        <w:t>“Bir güneşsin yurduma,</w:t>
      </w:r>
    </w:p>
    <w:p w:rsidR="00047019" w:rsidRPr="002D640B" w:rsidRDefault="00047019" w:rsidP="00003272">
      <w:pPr>
        <w:rPr>
          <w:rFonts w:ascii="Comic Sans MS" w:hAnsi="Comic Sans MS"/>
        </w:rPr>
      </w:pPr>
      <w:r w:rsidRPr="002D640B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              </w:t>
      </w:r>
      <w:r w:rsidRPr="002D640B">
        <w:rPr>
          <w:rFonts w:ascii="Comic Sans MS" w:hAnsi="Comic Sans MS"/>
        </w:rPr>
        <w:t>Koştun nice yardıma,</w:t>
      </w:r>
    </w:p>
    <w:p w:rsidR="00047019" w:rsidRPr="002D640B" w:rsidRDefault="00047019" w:rsidP="00003272">
      <w:pPr>
        <w:rPr>
          <w:rFonts w:ascii="Comic Sans MS" w:hAnsi="Comic Sans MS"/>
        </w:rPr>
      </w:pPr>
      <w:r w:rsidRPr="002D640B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              </w:t>
      </w:r>
      <w:r w:rsidRPr="002D640B">
        <w:rPr>
          <w:rFonts w:ascii="Comic Sans MS" w:hAnsi="Comic Sans MS"/>
        </w:rPr>
        <w:t>Işıksın yoluma,</w:t>
      </w:r>
    </w:p>
    <w:p w:rsidR="00047019" w:rsidRPr="002D640B" w:rsidRDefault="00047019" w:rsidP="00003272">
      <w:pPr>
        <w:rPr>
          <w:rFonts w:ascii="Comic Sans MS" w:hAnsi="Comic Sans MS"/>
        </w:rPr>
      </w:pPr>
      <w:r w:rsidRPr="002D640B">
        <w:rPr>
          <w:rFonts w:ascii="Comic Sans MS" w:hAnsi="Comic Sans MS"/>
        </w:rPr>
        <w:t xml:space="preserve">                          </w:t>
      </w:r>
      <w:r>
        <w:rPr>
          <w:rFonts w:ascii="Comic Sans MS" w:hAnsi="Comic Sans MS"/>
        </w:rPr>
        <w:t xml:space="preserve">  </w:t>
      </w:r>
      <w:r w:rsidRPr="002D640B">
        <w:rPr>
          <w:rFonts w:ascii="Comic Sans MS" w:hAnsi="Comic Sans MS"/>
        </w:rPr>
        <w:t>Sevgili öğretmenim.”</w:t>
      </w:r>
    </w:p>
    <w:p w:rsidR="00047019" w:rsidRDefault="00047019" w:rsidP="00003272">
      <w:pPr>
        <w:rPr>
          <w:rFonts w:ascii="Comic Sans MS" w:hAnsi="Comic Sans MS"/>
          <w:b/>
          <w:sz w:val="8"/>
          <w:szCs w:val="8"/>
        </w:rPr>
      </w:pPr>
      <w:r>
        <w:rPr>
          <w:rFonts w:ascii="Comic Sans MS" w:hAnsi="Comic Sans MS"/>
        </w:rPr>
        <w:t xml:space="preserve">            </w:t>
      </w:r>
      <w:r w:rsidRPr="002D640B">
        <w:rPr>
          <w:rFonts w:ascii="Comic Sans MS" w:hAnsi="Comic Sans MS"/>
          <w:b/>
        </w:rPr>
        <w:t xml:space="preserve">Yukarıdaki şiirin </w:t>
      </w:r>
      <w:r w:rsidRPr="007C4060">
        <w:rPr>
          <w:rFonts w:ascii="Comic Sans MS" w:hAnsi="Comic Sans MS"/>
          <w:b/>
          <w:u w:val="single"/>
        </w:rPr>
        <w:t>ana duygusu</w:t>
      </w:r>
      <w:r w:rsidRPr="002D640B">
        <w:rPr>
          <w:rFonts w:ascii="Comic Sans MS" w:hAnsi="Comic Sans MS"/>
          <w:b/>
        </w:rPr>
        <w:t xml:space="preserve"> nedir?</w:t>
      </w:r>
    </w:p>
    <w:p w:rsidR="00047019" w:rsidRDefault="00047019" w:rsidP="00003272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003272">
      <w:pPr>
        <w:rPr>
          <w:rFonts w:ascii="Comic Sans MS" w:hAnsi="Comic Sans MS"/>
          <w:b/>
          <w:sz w:val="8"/>
          <w:szCs w:val="8"/>
        </w:rPr>
      </w:pPr>
    </w:p>
    <w:p w:rsidR="00047019" w:rsidRPr="002D640B" w:rsidRDefault="00047019" w:rsidP="00003272">
      <w:pPr>
        <w:rPr>
          <w:rFonts w:ascii="Comic Sans MS" w:hAnsi="Comic Sans MS"/>
          <w:b/>
          <w:sz w:val="8"/>
          <w:szCs w:val="8"/>
        </w:rPr>
      </w:pPr>
    </w:p>
    <w:p w:rsidR="00047019" w:rsidRPr="002D640B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Pr="002D640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Y</w:t>
      </w:r>
      <w:r w:rsidRPr="002D640B">
        <w:rPr>
          <w:rFonts w:ascii="Comic Sans MS" w:hAnsi="Comic Sans MS"/>
        </w:rPr>
        <w:t>urt sevgisi</w:t>
      </w:r>
    </w:p>
    <w:p w:rsidR="00047019" w:rsidRPr="002D640B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Pr="002D640B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Ö</w:t>
      </w:r>
      <w:r w:rsidRPr="002D640B">
        <w:rPr>
          <w:rFonts w:ascii="Comic Sans MS" w:hAnsi="Comic Sans MS"/>
        </w:rPr>
        <w:t>ğretmene duyulan sevgi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Pr="002D640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Y</w:t>
      </w:r>
      <w:r w:rsidRPr="002D640B">
        <w:rPr>
          <w:rFonts w:ascii="Comic Sans MS" w:hAnsi="Comic Sans MS"/>
        </w:rPr>
        <w:t>ardımlaşma duygusu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Pr="002D640B" w:rsidRDefault="00047019" w:rsidP="00003272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</w:rPr>
        <w:t>11</w:t>
      </w:r>
      <w:r w:rsidRPr="002D640B">
        <w:rPr>
          <w:rFonts w:ascii="Comic Sans MS" w:hAnsi="Comic Sans MS"/>
          <w:b/>
        </w:rPr>
        <w:t xml:space="preserve">)- “ </w:t>
      </w:r>
      <w:r w:rsidRPr="002D640B">
        <w:rPr>
          <w:rFonts w:ascii="Comic Sans MS" w:hAnsi="Comic Sans MS"/>
          <w:color w:val="000000"/>
        </w:rPr>
        <w:t>bize – öğretmen – yeni – geldi</w:t>
      </w:r>
      <w:r w:rsidRPr="002D640B">
        <w:rPr>
          <w:rFonts w:ascii="Comic Sans MS" w:hAnsi="Comic Sans MS"/>
          <w:b/>
          <w:color w:val="000000"/>
        </w:rPr>
        <w:t xml:space="preserve"> “</w:t>
      </w:r>
    </w:p>
    <w:p w:rsidR="00047019" w:rsidRDefault="00047019" w:rsidP="00003272">
      <w:pPr>
        <w:rPr>
          <w:rFonts w:ascii="Comic Sans MS" w:hAnsi="Comic Sans MS"/>
          <w:b/>
          <w:color w:val="000000"/>
        </w:rPr>
      </w:pPr>
      <w:r w:rsidRPr="002D640B">
        <w:rPr>
          <w:rFonts w:ascii="Comic Sans MS" w:hAnsi="Comic Sans MS"/>
          <w:color w:val="000000"/>
        </w:rPr>
        <w:t xml:space="preserve">    </w:t>
      </w:r>
      <w:r>
        <w:rPr>
          <w:rFonts w:ascii="Comic Sans MS" w:hAnsi="Comic Sans MS"/>
          <w:color w:val="000000"/>
        </w:rPr>
        <w:t xml:space="preserve">     </w:t>
      </w:r>
      <w:r w:rsidRPr="002D640B">
        <w:rPr>
          <w:rFonts w:ascii="Comic Sans MS" w:hAnsi="Comic Sans MS"/>
          <w:b/>
          <w:color w:val="000000"/>
        </w:rPr>
        <w:t xml:space="preserve">Yukarıdaki sözcüklerden </w:t>
      </w:r>
      <w:r w:rsidRPr="000F5B5C">
        <w:rPr>
          <w:rFonts w:ascii="Comic Sans MS" w:hAnsi="Comic Sans MS"/>
          <w:b/>
          <w:color w:val="000000"/>
          <w:u w:val="single"/>
        </w:rPr>
        <w:t>anlamlı ve kurallı</w:t>
      </w:r>
      <w:r>
        <w:rPr>
          <w:rFonts w:ascii="Comic Sans MS" w:hAnsi="Comic Sans MS"/>
          <w:b/>
          <w:color w:val="000000"/>
        </w:rPr>
        <w:t xml:space="preserve"> </w:t>
      </w:r>
      <w:r w:rsidRPr="002D640B">
        <w:rPr>
          <w:rFonts w:ascii="Comic Sans MS" w:hAnsi="Comic Sans MS"/>
          <w:b/>
          <w:color w:val="000000"/>
        </w:rPr>
        <w:t xml:space="preserve">bir cümle </w:t>
      </w:r>
    </w:p>
    <w:p w:rsidR="00047019" w:rsidRDefault="00047019" w:rsidP="00003272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</w:t>
      </w:r>
      <w:r w:rsidRPr="002D640B">
        <w:rPr>
          <w:rFonts w:ascii="Comic Sans MS" w:hAnsi="Comic Sans MS"/>
          <w:b/>
          <w:color w:val="000000"/>
        </w:rPr>
        <w:t>kuracak olursak, aşağıdakilerden hangisi gibi olur?</w:t>
      </w:r>
    </w:p>
    <w:p w:rsidR="00047019" w:rsidRPr="002D640B" w:rsidRDefault="00047019" w:rsidP="00003272">
      <w:pPr>
        <w:rPr>
          <w:rFonts w:ascii="Comic Sans MS" w:hAnsi="Comic Sans MS"/>
          <w:b/>
          <w:color w:val="000000"/>
        </w:rPr>
      </w:pPr>
    </w:p>
    <w:p w:rsidR="00047019" w:rsidRPr="002D640B" w:rsidRDefault="00047019" w:rsidP="00003272">
      <w:pPr>
        <w:tabs>
          <w:tab w:val="num" w:pos="720"/>
        </w:tabs>
        <w:ind w:left="720" w:hanging="360"/>
        <w:rPr>
          <w:rFonts w:ascii="Comic Sans MS" w:hAnsi="Comic Sans MS"/>
          <w:color w:val="000000"/>
        </w:rPr>
      </w:pPr>
      <w:r w:rsidRPr="002D640B">
        <w:rPr>
          <w:rFonts w:ascii="Comic Sans MS" w:hAnsi="Comic Sans MS" w:cs="Century Gothic"/>
          <w:b/>
          <w:color w:val="000000"/>
        </w:rPr>
        <w:t>A)</w:t>
      </w:r>
      <w:r w:rsidRPr="002D640B">
        <w:rPr>
          <w:rFonts w:ascii="Comic Sans MS" w:hAnsi="Comic Sans MS"/>
          <w:color w:val="000000"/>
        </w:rPr>
        <w:t xml:space="preserve"> Öğretmen geldi yeni bize.</w:t>
      </w:r>
    </w:p>
    <w:p w:rsidR="00047019" w:rsidRPr="002D640B" w:rsidRDefault="00047019" w:rsidP="00003272">
      <w:pPr>
        <w:tabs>
          <w:tab w:val="num" w:pos="720"/>
        </w:tabs>
        <w:ind w:left="720" w:hanging="360"/>
        <w:rPr>
          <w:rFonts w:ascii="Comic Sans MS" w:hAnsi="Comic Sans MS"/>
          <w:color w:val="000000"/>
        </w:rPr>
      </w:pPr>
      <w:r w:rsidRPr="002D640B">
        <w:rPr>
          <w:rFonts w:ascii="Comic Sans MS" w:hAnsi="Comic Sans MS" w:cs="Century Gothic"/>
          <w:b/>
          <w:color w:val="000000"/>
        </w:rPr>
        <w:t>B)</w:t>
      </w:r>
      <w:r w:rsidRPr="002D640B">
        <w:rPr>
          <w:rFonts w:ascii="Comic Sans MS" w:hAnsi="Comic Sans MS"/>
          <w:color w:val="000000"/>
        </w:rPr>
        <w:t xml:space="preserve">  Yeni bize geldi öğretmen. </w:t>
      </w:r>
    </w:p>
    <w:p w:rsidR="00047019" w:rsidRDefault="00047019" w:rsidP="00003272">
      <w:pPr>
        <w:tabs>
          <w:tab w:val="num" w:pos="720"/>
        </w:tabs>
        <w:ind w:left="720" w:hanging="360"/>
        <w:rPr>
          <w:rFonts w:ascii="Comic Sans MS" w:hAnsi="Comic Sans MS"/>
          <w:color w:val="000000"/>
        </w:rPr>
      </w:pPr>
      <w:r w:rsidRPr="002D640B">
        <w:rPr>
          <w:rFonts w:ascii="Comic Sans MS" w:hAnsi="Comic Sans MS" w:cs="Century Gothic"/>
          <w:b/>
          <w:color w:val="000000"/>
        </w:rPr>
        <w:t>C)</w:t>
      </w:r>
      <w:r w:rsidRPr="002D640B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Bize, </w:t>
      </w:r>
      <w:r w:rsidRPr="002D640B">
        <w:rPr>
          <w:rFonts w:ascii="Comic Sans MS" w:hAnsi="Comic Sans MS"/>
          <w:color w:val="000000"/>
        </w:rPr>
        <w:t>yeni öğretmen geldi.</w:t>
      </w:r>
      <w:r>
        <w:rPr>
          <w:rFonts w:ascii="Comic Sans MS" w:hAnsi="Comic Sans MS"/>
          <w:color w:val="000000"/>
        </w:rPr>
        <w:t xml:space="preserve"> </w:t>
      </w:r>
    </w:p>
    <w:p w:rsidR="00047019" w:rsidRDefault="00047019" w:rsidP="00003272">
      <w:pPr>
        <w:tabs>
          <w:tab w:val="num" w:pos="720"/>
        </w:tabs>
        <w:ind w:left="720" w:hanging="360"/>
        <w:rPr>
          <w:rFonts w:ascii="Comic Sans MS" w:hAnsi="Comic Sans MS"/>
          <w:color w:val="000000"/>
        </w:rPr>
      </w:pPr>
    </w:p>
    <w:p w:rsidR="00047019" w:rsidRDefault="00047019" w:rsidP="00003272">
      <w:pPr>
        <w:tabs>
          <w:tab w:val="num" w:pos="720"/>
        </w:tabs>
        <w:ind w:left="720" w:hanging="360"/>
        <w:rPr>
          <w:rFonts w:ascii="Comic Sans MS" w:hAnsi="Comic Sans MS"/>
          <w:color w:val="000000"/>
        </w:rPr>
      </w:pPr>
    </w:p>
    <w:p w:rsidR="00047019" w:rsidRDefault="00047019" w:rsidP="00003272">
      <w:pPr>
        <w:tabs>
          <w:tab w:val="num" w:pos="720"/>
        </w:tabs>
        <w:ind w:left="720" w:hanging="360"/>
        <w:rPr>
          <w:rFonts w:ascii="Comic Sans MS" w:hAnsi="Comic Sans MS"/>
          <w:color w:val="000000"/>
        </w:rPr>
      </w:pPr>
    </w:p>
    <w:p w:rsidR="00047019" w:rsidRDefault="00047019" w:rsidP="00003272">
      <w:pPr>
        <w:tabs>
          <w:tab w:val="num" w:pos="720"/>
        </w:tabs>
        <w:ind w:left="720" w:hanging="72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12)- “ </w:t>
      </w:r>
      <w:r>
        <w:rPr>
          <w:rFonts w:ascii="Comic Sans MS" w:hAnsi="Comic Sans MS"/>
          <w:color w:val="000000"/>
        </w:rPr>
        <w:t xml:space="preserve">Arif, mehmet, zeynep ve ali dersi iyi dinliyorlar. </w:t>
      </w:r>
      <w:r w:rsidRPr="007C4060">
        <w:rPr>
          <w:rFonts w:ascii="Comic Sans MS" w:hAnsi="Comic Sans MS"/>
          <w:b/>
          <w:color w:val="000000"/>
        </w:rPr>
        <w:t>“</w:t>
      </w:r>
    </w:p>
    <w:p w:rsidR="00047019" w:rsidRDefault="00047019" w:rsidP="00003272">
      <w:pPr>
        <w:tabs>
          <w:tab w:val="num" w:pos="720"/>
        </w:tabs>
        <w:ind w:left="720" w:hanging="72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Yukarıdaki cümlede kaç kelime </w:t>
      </w:r>
      <w:r w:rsidRPr="007C4060">
        <w:rPr>
          <w:rFonts w:ascii="Comic Sans MS" w:hAnsi="Comic Sans MS"/>
          <w:b/>
          <w:color w:val="000000"/>
          <w:u w:val="single"/>
        </w:rPr>
        <w:t>yanlış</w:t>
      </w:r>
      <w:r>
        <w:rPr>
          <w:rFonts w:ascii="Comic Sans MS" w:hAnsi="Comic Sans MS"/>
          <w:b/>
          <w:color w:val="000000"/>
        </w:rPr>
        <w:t xml:space="preserve"> yazılmıştır ?</w:t>
      </w:r>
    </w:p>
    <w:p w:rsidR="00047019" w:rsidRDefault="00047019" w:rsidP="00003272">
      <w:pPr>
        <w:tabs>
          <w:tab w:val="num" w:pos="720"/>
        </w:tabs>
        <w:ind w:left="720" w:hanging="720"/>
        <w:rPr>
          <w:rFonts w:ascii="Comic Sans MS" w:hAnsi="Comic Sans MS"/>
          <w:b/>
          <w:color w:val="000000"/>
        </w:rPr>
      </w:pPr>
    </w:p>
    <w:p w:rsidR="00047019" w:rsidRPr="00135B6B" w:rsidRDefault="00047019" w:rsidP="00003272">
      <w:pPr>
        <w:tabs>
          <w:tab w:val="num" w:pos="720"/>
        </w:tabs>
        <w:ind w:left="720" w:hanging="720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 xml:space="preserve">    A) </w:t>
      </w:r>
      <w:r>
        <w:rPr>
          <w:rFonts w:ascii="Comic Sans MS" w:hAnsi="Comic Sans MS"/>
          <w:color w:val="000000"/>
        </w:rPr>
        <w:t xml:space="preserve">Üç                     </w:t>
      </w:r>
      <w:r w:rsidRPr="007C4060">
        <w:rPr>
          <w:rFonts w:ascii="Comic Sans MS" w:hAnsi="Comic Sans MS"/>
          <w:b/>
          <w:color w:val="000000"/>
        </w:rPr>
        <w:t>B)</w:t>
      </w:r>
      <w:r>
        <w:rPr>
          <w:rFonts w:ascii="Comic Sans MS" w:hAnsi="Comic Sans MS"/>
          <w:color w:val="000000"/>
        </w:rPr>
        <w:t xml:space="preserve"> İki                     </w:t>
      </w:r>
      <w:r w:rsidRPr="007C4060">
        <w:rPr>
          <w:rFonts w:ascii="Comic Sans MS" w:hAnsi="Comic Sans MS"/>
          <w:b/>
          <w:color w:val="000000"/>
        </w:rPr>
        <w:t>C)</w:t>
      </w:r>
      <w:r>
        <w:rPr>
          <w:rFonts w:ascii="Comic Sans MS" w:hAnsi="Comic Sans MS"/>
          <w:color w:val="000000"/>
        </w:rPr>
        <w:t xml:space="preserve"> Bir</w:t>
      </w:r>
    </w:p>
    <w:p w:rsidR="00047019" w:rsidRDefault="00047019" w:rsidP="00003272">
      <w:pPr>
        <w:rPr>
          <w:rFonts w:ascii="Comic Sans MS" w:hAnsi="Comic Sans MS"/>
          <w:i/>
          <w:sz w:val="22"/>
          <w:szCs w:val="22"/>
        </w:rPr>
      </w:pPr>
    </w:p>
    <w:p w:rsidR="00047019" w:rsidRPr="009C282F" w:rsidRDefault="00047019" w:rsidP="00003272">
      <w:pPr>
        <w:rPr>
          <w:rFonts w:ascii="Comic Sans MS" w:hAnsi="Comic Sans MS"/>
          <w:i/>
          <w:sz w:val="22"/>
          <w:szCs w:val="22"/>
        </w:rPr>
      </w:pPr>
      <w:r>
        <w:rPr>
          <w:noProof/>
        </w:rPr>
        <w:pict>
          <v:shape id="_x0000_s1030" type="#_x0000_t202" style="position:absolute;margin-left:6pt;margin-top:-9pt;width:369pt;height:27pt;z-index:251592704" strokecolor="white">
            <v:textbox style="mso-next-textbox:#_x0000_s1030">
              <w:txbxContent>
                <w:p w:rsidR="00047019" w:rsidRDefault="00047019" w:rsidP="00003272">
                  <w:pPr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</w:pPr>
                </w:p>
                <w:p w:rsidR="00047019" w:rsidRPr="00C02D90" w:rsidRDefault="00047019" w:rsidP="00003272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1517B6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>E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        .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31" style="position:absolute;margin-left:378pt;margin-top:11.65pt;width:27pt;height:567pt;z-index:251591680" coordorigin="7737,206" coordsize="540,113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2" type="#_x0000_t136" style="position:absolute;left:2967;top:5696;width:9900;height:360;rotation:270">
              <v:stroke dashstyle="1 1"/>
              <v:shadow color="#868686"/>
              <v:textpath style="font-family:&quot;Arial Black&quot;;v-text-kern:t" trim="t" fitpath="t" string="FEVZİ ÇAKMAK İLKÖĞRETİM OKULU - 2. SINIF"/>
            </v:shape>
            <v:line id="_x0000_s1033" style="position:absolute" from="8277,206" to="8277,11546" strokecolor="silver"/>
            <v:line id="_x0000_s1034" style="position:absolute" from="8097,206" to="8097,11546" strokecolor="silver"/>
          </v:group>
        </w:pict>
      </w:r>
      <w:r>
        <w:rPr>
          <w:rFonts w:ascii="Comic Sans MS" w:hAnsi="Comic Sans MS"/>
          <w:b/>
          <w:sz w:val="22"/>
          <w:szCs w:val="22"/>
        </w:rPr>
        <w:t xml:space="preserve">    </w:t>
      </w:r>
    </w:p>
    <w:p w:rsidR="00047019" w:rsidRDefault="00047019" w:rsidP="0041467F">
      <w:pPr>
        <w:tabs>
          <w:tab w:val="num" w:pos="72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13)-   Aşağıdaki cümlelerin hangisinde çoğul ad bulunmaktadır?</w:t>
      </w:r>
    </w:p>
    <w:p w:rsidR="00047019" w:rsidRDefault="00047019" w:rsidP="0041467F">
      <w:pPr>
        <w:tabs>
          <w:tab w:val="num" w:pos="72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A). Annem pazardan elma aldı.</w:t>
      </w:r>
    </w:p>
    <w:p w:rsidR="00047019" w:rsidRDefault="00047019" w:rsidP="0041467F">
      <w:pPr>
        <w:tabs>
          <w:tab w:val="num" w:pos="72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B). Kalem,defter ve silgisini çantasından çıkardı.</w:t>
      </w:r>
    </w:p>
    <w:p w:rsidR="00047019" w:rsidRDefault="00047019" w:rsidP="0041467F">
      <w:pPr>
        <w:tabs>
          <w:tab w:val="num" w:pos="72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C). Ablamlar bize oturmaya geldi.</w:t>
      </w:r>
    </w:p>
    <w:p w:rsidR="00047019" w:rsidRDefault="00047019" w:rsidP="0041467F">
      <w:pPr>
        <w:tabs>
          <w:tab w:val="num" w:pos="720"/>
        </w:tabs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14)-   </w:t>
      </w:r>
      <w:r>
        <w:rPr>
          <w:rFonts w:ascii="Comic Sans MS" w:hAnsi="Comic Sans MS"/>
        </w:rPr>
        <w:t>Bazı varlıkların adını yazarken hep büyük harfle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başlayarak yazmalıyız. </w:t>
      </w:r>
      <w:r>
        <w:rPr>
          <w:rFonts w:ascii="Comic Sans MS" w:hAnsi="Comic Sans MS"/>
          <w:b/>
        </w:rPr>
        <w:t>Buna göre aşağıdaki kelimelerden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hangisi her zaman büyük harfle yazılmalıdır ?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“ Kedi “ kelimesinin baş harfi</w:t>
      </w:r>
    </w:p>
    <w:p w:rsidR="00047019" w:rsidRDefault="00047019" w:rsidP="00003272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“ Su “ kelimesini baş harfi</w:t>
      </w:r>
    </w:p>
    <w:p w:rsidR="00047019" w:rsidRDefault="00047019" w:rsidP="00003272">
      <w:pPr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“ Nemrut Dağı “ kelimelerini baş harfi</w:t>
      </w:r>
    </w:p>
    <w:p w:rsidR="00047019" w:rsidRDefault="00047019"/>
    <w:p w:rsidR="00047019" w:rsidRDefault="00047019" w:rsidP="00003272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29.2pt;margin-top:5.35pt;width:315pt;height:63pt;z-index:251593728" fillcolor="#f8f8f8">
            <v:fill r:id="rId10" o:title="" rotate="t" type="tile"/>
            <v:textbox style="mso-next-textbox:#_x0000_s1035">
              <w:txbxContent>
                <w:p w:rsidR="00047019" w:rsidRPr="00931BB3" w:rsidRDefault="00047019" w:rsidP="000032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Noktalama işaretleri, metinlerin anlamlı olmasını ve doğru şekilde okunmasını sağlar. Bu yüzden noktalama işaretlerini doğru ve yerinde kullanmalıyız.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2"/>
          <w:szCs w:val="22"/>
        </w:rPr>
        <w:t>15)-</w:t>
      </w:r>
    </w:p>
    <w:p w:rsidR="00047019" w:rsidRDefault="00047019" w:rsidP="00003272">
      <w:pPr>
        <w:rPr>
          <w:rFonts w:ascii="Comic Sans MS" w:hAnsi="Comic Sans MS"/>
          <w:b/>
          <w:sz w:val="22"/>
          <w:szCs w:val="22"/>
        </w:rPr>
      </w:pPr>
    </w:p>
    <w:p w:rsidR="00047019" w:rsidRDefault="00047019" w:rsidP="00003272">
      <w:pPr>
        <w:rPr>
          <w:rFonts w:ascii="Comic Sans MS" w:hAnsi="Comic Sans MS"/>
          <w:b/>
          <w:sz w:val="22"/>
          <w:szCs w:val="22"/>
        </w:rPr>
      </w:pPr>
    </w:p>
    <w:p w:rsidR="00047019" w:rsidRDefault="00047019" w:rsidP="00003272">
      <w:pPr>
        <w:rPr>
          <w:rFonts w:ascii="Comic Sans MS" w:hAnsi="Comic Sans MS"/>
          <w:b/>
          <w:sz w:val="22"/>
          <w:szCs w:val="22"/>
        </w:rPr>
      </w:pPr>
    </w:p>
    <w:p w:rsidR="00047019" w:rsidRDefault="00047019" w:rsidP="00003272">
      <w:pPr>
        <w:rPr>
          <w:rFonts w:ascii="Comic Sans MS" w:hAnsi="Comic Sans MS"/>
          <w:b/>
          <w:sz w:val="22"/>
          <w:szCs w:val="22"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       </w:t>
      </w:r>
      <w:r w:rsidRPr="00931BB3">
        <w:rPr>
          <w:rFonts w:ascii="Comic Sans MS" w:hAnsi="Comic Sans MS"/>
          <w:b/>
        </w:rPr>
        <w:t>Bu bilgilere göre hangi öğrencinin vi</w:t>
      </w:r>
      <w:r>
        <w:rPr>
          <w:rFonts w:ascii="Comic Sans MS" w:hAnsi="Comic Sans MS"/>
          <w:b/>
        </w:rPr>
        <w:t>r</w:t>
      </w:r>
      <w:r w:rsidRPr="00931BB3">
        <w:rPr>
          <w:rFonts w:ascii="Comic Sans MS" w:hAnsi="Comic Sans MS"/>
          <w:b/>
        </w:rPr>
        <w:t xml:space="preserve">gülü kullanma ile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931BB3">
        <w:rPr>
          <w:rFonts w:ascii="Comic Sans MS" w:hAnsi="Comic Sans MS"/>
          <w:b/>
        </w:rPr>
        <w:t xml:space="preserve">ilgili açıklama yapmıştır ? 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noProof/>
        </w:rPr>
        <w:pict>
          <v:oval id="_x0000_s1036" style="position:absolute;margin-left:38.2pt;margin-top:12.25pt;width:63pt;height:1in;z-index:251594752" strokecolor="white">
            <v:fill r:id="rId11" o:title="" opacity="61604f" recolor="t" rotate="t" type="frame"/>
          </v:oval>
        </w:pict>
      </w: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110.2pt;margin-top:4.55pt;width:225pt;height:45pt;z-index:251597824" adj="-2328,13248">
            <v:textbox style="mso-next-textbox:#_x0000_s1037">
              <w:txbxContent>
                <w:p w:rsidR="00047019" w:rsidRPr="00931BB3" w:rsidRDefault="00047019" w:rsidP="000032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Çoşku, heyecan ve sevinç anlatan cümlelerin sonuna konur.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 xml:space="preserve">    A) 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oval id="_x0000_s1038" style="position:absolute;margin-left:38.2pt;margin-top:9.65pt;width:63pt;height:1in;z-index:251595776" strokecolor="white">
            <v:fill r:id="rId12" o:title="" opacity="61604f" recolor="t" rotate="t" type="frame"/>
          </v:oval>
        </w:pic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noProof/>
        </w:rPr>
        <w:pict>
          <v:shape id="_x0000_s1039" type="#_x0000_t62" style="position:absolute;margin-left:119.2pt;margin-top:1.9pt;width:3in;height:45pt;z-index:251598848" adj="-3325,11328">
            <v:textbox style="mso-next-textbox:#_x0000_s1039">
              <w:txbxContent>
                <w:p w:rsidR="00047019" w:rsidRPr="00931BB3" w:rsidRDefault="00047019" w:rsidP="000032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Aynı görevi gören kelimelerin aralarına konur.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    </w:t>
      </w:r>
      <w:r w:rsidRPr="00931BB3">
        <w:rPr>
          <w:rFonts w:ascii="Comic Sans MS" w:hAnsi="Comic Sans MS"/>
          <w:b/>
        </w:rPr>
        <w:t xml:space="preserve">B)  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noProof/>
        </w:rPr>
        <w:pict>
          <v:shape id="_x0000_s1040" type="#_x0000_t62" style="position:absolute;margin-left:119.2pt;margin-top:16pt;width:3in;height:36pt;z-index:251599872" adj="-2825,9960">
            <v:textbox style="mso-next-textbox:#_x0000_s1040">
              <w:txbxContent>
                <w:p w:rsidR="00047019" w:rsidRPr="00931BB3" w:rsidRDefault="00047019" w:rsidP="000032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Cümlenin sonuna konur.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41" style="position:absolute;margin-left:38.2pt;margin-top:7pt;width:63pt;height:1in;z-index:251596800" strokecolor="white">
            <v:fill r:id="rId13" o:title="" opacity="61604f" recolor="t" rotate="t" type="frame"/>
          </v:oval>
        </w:pic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C)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jc w:val="center"/>
        <w:rPr>
          <w:rFonts w:ascii="Comic Sans MS" w:hAnsi="Comic Sans MS"/>
          <w:sz w:val="22"/>
          <w:szCs w:val="22"/>
        </w:rPr>
      </w:pPr>
    </w:p>
    <w:p w:rsidR="00047019" w:rsidRDefault="00047019" w:rsidP="00003272">
      <w:pPr>
        <w:jc w:val="center"/>
        <w:rPr>
          <w:rFonts w:ascii="Comic Sans MS" w:hAnsi="Comic Sans MS"/>
          <w:sz w:val="22"/>
          <w:szCs w:val="22"/>
        </w:rPr>
      </w:pPr>
    </w:p>
    <w:p w:rsidR="00047019" w:rsidRDefault="00047019" w:rsidP="00003272">
      <w:pPr>
        <w:jc w:val="center"/>
        <w:rPr>
          <w:rFonts w:ascii="Comic Sans MS" w:hAnsi="Comic Sans MS"/>
          <w:sz w:val="22"/>
          <w:szCs w:val="22"/>
        </w:rPr>
      </w:pPr>
    </w:p>
    <w:p w:rsidR="00047019" w:rsidRDefault="00047019" w:rsidP="00003272">
      <w:pPr>
        <w:jc w:val="center"/>
        <w:rPr>
          <w:rFonts w:ascii="Comic Sans MS" w:hAnsi="Comic Sans MS"/>
          <w:sz w:val="22"/>
          <w:szCs w:val="22"/>
        </w:rPr>
      </w:pPr>
    </w:p>
    <w:p w:rsidR="00047019" w:rsidRPr="00AD462E" w:rsidRDefault="00047019" w:rsidP="0000327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TÜRKÇE</w:t>
      </w:r>
      <w:r w:rsidRPr="00AD462E">
        <w:rPr>
          <w:rFonts w:ascii="Comic Sans MS" w:hAnsi="Comic Sans MS"/>
          <w:sz w:val="22"/>
          <w:szCs w:val="22"/>
        </w:rPr>
        <w:t xml:space="preserve"> TESTİ BİTTİ.</w:t>
      </w:r>
    </w:p>
    <w:p w:rsidR="00047019" w:rsidRDefault="00047019" w:rsidP="00003272">
      <w:pPr>
        <w:jc w:val="center"/>
        <w:rPr>
          <w:rFonts w:ascii="Comic Sans MS" w:hAnsi="Comic Sans MS"/>
          <w:sz w:val="22"/>
          <w:szCs w:val="22"/>
        </w:rPr>
      </w:pPr>
      <w:r w:rsidRPr="00AD462E">
        <w:rPr>
          <w:rFonts w:ascii="Comic Sans MS" w:hAnsi="Comic Sans MS"/>
          <w:sz w:val="22"/>
          <w:szCs w:val="22"/>
        </w:rPr>
        <w:t>SORULARINIZI KONTROL EDİNİZ!</w:t>
      </w:r>
    </w:p>
    <w:p w:rsidR="00047019" w:rsidRDefault="00047019" w:rsidP="0000327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MATEMATİK TESTİNE GEÇİNİZ!</w:t>
      </w:r>
    </w:p>
    <w:p w:rsidR="00047019" w:rsidRDefault="00047019"/>
    <w:p w:rsidR="00047019" w:rsidRDefault="00047019">
      <w:pPr>
        <w:rPr>
          <w:b/>
        </w:rPr>
      </w:pPr>
    </w:p>
    <w:p w:rsidR="00047019" w:rsidRDefault="00047019">
      <w:pPr>
        <w:rPr>
          <w:b/>
        </w:rPr>
      </w:pPr>
    </w:p>
    <w:p w:rsidR="00047019" w:rsidRDefault="00047019">
      <w:pPr>
        <w:rPr>
          <w:b/>
        </w:rPr>
      </w:pPr>
    </w:p>
    <w:p w:rsidR="00047019" w:rsidRDefault="00047019">
      <w:pPr>
        <w:rPr>
          <w:b/>
        </w:rPr>
      </w:pPr>
    </w:p>
    <w:p w:rsidR="00047019" w:rsidRDefault="00047019">
      <w:pPr>
        <w:rPr>
          <w:b/>
        </w:rPr>
      </w:pPr>
    </w:p>
    <w:p w:rsidR="00047019" w:rsidRDefault="00047019">
      <w:pPr>
        <w:rPr>
          <w:b/>
        </w:rPr>
      </w:pPr>
      <w:r w:rsidRPr="00003272">
        <w:rPr>
          <w:b/>
        </w:rPr>
        <w:t>MATEMATİK</w:t>
      </w:r>
    </w:p>
    <w:p w:rsidR="00047019" w:rsidRDefault="00047019">
      <w:pPr>
        <w:rPr>
          <w:b/>
        </w:rPr>
      </w:pPr>
    </w:p>
    <w:p w:rsidR="00047019" w:rsidRDefault="00047019" w:rsidP="00003272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</w:rPr>
        <w:t xml:space="preserve">1) </w:t>
      </w:r>
      <w:r w:rsidRPr="004A3CB1">
        <w:rPr>
          <w:rFonts w:ascii="Comic Sans MS" w:hAnsi="Comic Sans MS"/>
          <w:b/>
          <w:sz w:val="32"/>
          <w:szCs w:val="32"/>
        </w:rPr>
        <w:t>38 +</w:t>
      </w:r>
      <w:r w:rsidRPr="004A3CB1">
        <w:rPr>
          <w:rFonts w:ascii="Comic Sans MS" w:hAnsi="Comic Sans MS"/>
          <w:b/>
        </w:rPr>
        <w:t xml:space="preserve"> </w:t>
      </w:r>
      <w:r w:rsidRPr="004A3CB1">
        <w:rPr>
          <w:rFonts w:ascii="Comic Sans MS" w:hAnsi="Comic Sans MS"/>
          <w:b/>
          <w:sz w:val="32"/>
          <w:szCs w:val="32"/>
        </w:rPr>
        <w:t>B</w:t>
      </w:r>
      <w:r>
        <w:rPr>
          <w:rFonts w:ascii="Comic Sans MS" w:hAnsi="Comic Sans MS"/>
          <w:sz w:val="32"/>
          <w:szCs w:val="32"/>
        </w:rPr>
        <w:t xml:space="preserve"> </w:t>
      </w:r>
      <w:r w:rsidRPr="00173319">
        <w:rPr>
          <w:rFonts w:ascii="Comic Sans MS" w:hAnsi="Comic Sans MS"/>
          <w:sz w:val="32"/>
          <w:szCs w:val="32"/>
        </w:rPr>
        <w:t>=</w:t>
      </w:r>
      <w:r w:rsidRPr="004A3CB1">
        <w:rPr>
          <w:rFonts w:ascii="Comic Sans MS" w:hAnsi="Comic Sans MS"/>
          <w:b/>
          <w:sz w:val="32"/>
          <w:szCs w:val="32"/>
        </w:rPr>
        <w:t>76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4A3CB1">
        <w:rPr>
          <w:rFonts w:ascii="Comic Sans MS" w:hAnsi="Comic Sans MS"/>
          <w:b/>
          <w:sz w:val="32"/>
          <w:szCs w:val="32"/>
        </w:rPr>
        <w:t>42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4A3CB1">
        <w:rPr>
          <w:rFonts w:ascii="Comic Sans MS" w:hAnsi="Comic Sans MS"/>
          <w:b/>
          <w:sz w:val="32"/>
          <w:szCs w:val="32"/>
        </w:rPr>
        <w:t>-</w:t>
      </w:r>
      <w:r>
        <w:rPr>
          <w:rFonts w:ascii="Comic Sans MS" w:hAnsi="Comic Sans MS"/>
          <w:b/>
          <w:sz w:val="32"/>
          <w:szCs w:val="32"/>
        </w:rPr>
        <w:t xml:space="preserve">A =26  </w:t>
      </w:r>
      <w:r>
        <w:rPr>
          <w:rFonts w:ascii="Comic Sans MS" w:hAnsi="Comic Sans MS"/>
        </w:rPr>
        <w:t xml:space="preserve">verilenlere göre </w:t>
      </w:r>
      <w:r w:rsidRPr="004A3CB1">
        <w:rPr>
          <w:rFonts w:ascii="Comic Sans MS" w:hAnsi="Comic Sans MS"/>
          <w:sz w:val="32"/>
          <w:szCs w:val="32"/>
        </w:rPr>
        <w:t>A</w:t>
      </w:r>
      <w:r>
        <w:rPr>
          <w:rFonts w:ascii="Comic Sans MS" w:hAnsi="Comic Sans MS"/>
          <w:sz w:val="32"/>
          <w:szCs w:val="32"/>
        </w:rPr>
        <w:t xml:space="preserve"> </w:t>
      </w:r>
      <w:r w:rsidRPr="004A3CB1">
        <w:rPr>
          <w:rFonts w:ascii="Comic Sans MS" w:hAnsi="Comic Sans MS"/>
          <w:sz w:val="32"/>
          <w:szCs w:val="32"/>
        </w:rPr>
        <w:t>+ B</w:t>
      </w:r>
      <w:r>
        <w:rPr>
          <w:rFonts w:ascii="Comic Sans MS" w:hAnsi="Comic Sans MS"/>
        </w:rPr>
        <w:t xml:space="preserve"> işleminin sonucu kaçtır?</w:t>
      </w:r>
    </w:p>
    <w:p w:rsidR="00047019" w:rsidRPr="004A3CB1" w:rsidRDefault="00047019" w:rsidP="00003272">
      <w:pPr>
        <w:rPr>
          <w:rFonts w:ascii="Comic Sans MS" w:hAnsi="Comic Sans MS"/>
          <w:b/>
          <w:sz w:val="32"/>
          <w:szCs w:val="32"/>
        </w:rPr>
      </w:pPr>
    </w:p>
    <w:p w:rsidR="00047019" w:rsidRDefault="00047019" w:rsidP="00003272">
      <w:pPr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54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C66C9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44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C66C9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22</w:t>
      </w: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Pr="00FB1B3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noProof/>
        </w:rPr>
        <w:pict>
          <v:shape id="Resim 38" o:spid="_x0000_s1042" type="#_x0000_t75" alt="imagesCAESJHLX" style="position:absolute;margin-left:207pt;margin-top:5.2pt;width:43.65pt;height:49.65pt;z-index:-251711488;visibility:visible">
            <v:imagedata r:id="rId14" o:title=""/>
          </v:shape>
        </w:pict>
      </w:r>
      <w:r>
        <w:rPr>
          <w:noProof/>
        </w:rPr>
        <w:pict>
          <v:shape id="Resim 37" o:spid="_x0000_s1043" type="#_x0000_t75" alt="imagesCAESJHLX" style="position:absolute;margin-left:162pt;margin-top:5.2pt;width:43.65pt;height:49.65pt;z-index:-251712512;visibility:visible">
            <v:imagedata r:id="rId14" o:title=""/>
          </v:shape>
        </w:pict>
      </w:r>
      <w:r>
        <w:rPr>
          <w:noProof/>
        </w:rPr>
        <w:pict>
          <v:shape id="Resim 36" o:spid="_x0000_s1044" type="#_x0000_t75" alt="imagesCAESJHLX" style="position:absolute;margin-left:117pt;margin-top:5.2pt;width:43.65pt;height:49.65pt;z-index:-251713536;visibility:visible">
            <v:imagedata r:id="rId14" o:title=""/>
          </v:shape>
        </w:pict>
      </w:r>
      <w:r>
        <w:rPr>
          <w:noProof/>
        </w:rPr>
        <w:pict>
          <v:shape id="Resim 35" o:spid="_x0000_s1045" type="#_x0000_t75" alt="imagesCAESJHLX" style="position:absolute;margin-left:1in;margin-top:5.2pt;width:43.65pt;height:49.65pt;z-index:-251714560;visibility:visible">
            <v:imagedata r:id="rId14" o:title=""/>
          </v:shape>
        </w:pict>
      </w:r>
      <w:r>
        <w:rPr>
          <w:noProof/>
        </w:rPr>
        <w:pict>
          <v:shape id="Resim 34" o:spid="_x0000_s1046" type="#_x0000_t75" alt="imagesCAESJHLX" style="position:absolute;margin-left:27pt;margin-top:5.2pt;width:43.65pt;height:49.65pt;z-index:-251715584;visibility:visible">
            <v:imagedata r:id="rId14" o:title=""/>
          </v:shape>
        </w:pict>
      </w:r>
      <w:r>
        <w:rPr>
          <w:rFonts w:ascii="Comic Sans MS" w:hAnsi="Comic Sans MS"/>
          <w:b/>
        </w:rPr>
        <w:t xml:space="preserve">2)-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  <w:sz w:val="36"/>
          <w:szCs w:val="36"/>
        </w:rPr>
        <w:t xml:space="preserve">5     8  </w:t>
      </w:r>
      <w:r w:rsidRPr="001F30ED">
        <w:rPr>
          <w:rFonts w:ascii="Comic Sans MS" w:hAnsi="Comic Sans MS"/>
          <w:b/>
          <w:sz w:val="36"/>
          <w:szCs w:val="36"/>
        </w:rPr>
        <w:t xml:space="preserve"> </w:t>
      </w:r>
      <w:r>
        <w:rPr>
          <w:rFonts w:ascii="Comic Sans MS" w:hAnsi="Comic Sans MS"/>
          <w:b/>
          <w:sz w:val="36"/>
          <w:szCs w:val="36"/>
        </w:rPr>
        <w:t xml:space="preserve"> ?    14  </w:t>
      </w:r>
      <w:r w:rsidRPr="001F30ED">
        <w:rPr>
          <w:rFonts w:ascii="Comic Sans MS" w:hAnsi="Comic Sans MS"/>
          <w:b/>
          <w:sz w:val="36"/>
          <w:szCs w:val="36"/>
        </w:rPr>
        <w:t xml:space="preserve"> ?  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Pr="001F30ED">
        <w:rPr>
          <w:rFonts w:ascii="Comic Sans MS" w:hAnsi="Comic Sans MS"/>
          <w:b/>
        </w:rPr>
        <w:t>Yukarıdaki</w:t>
      </w:r>
      <w:r>
        <w:rPr>
          <w:rFonts w:ascii="Comic Sans MS" w:hAnsi="Comic Sans MS"/>
          <w:b/>
        </w:rPr>
        <w:t xml:space="preserve"> sayı örüntüsü bir kurala göre yapılmıştır.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Buna göre soru işareti yerlerine hangi sayılar gelmelidir?</w:t>
      </w:r>
      <w:r w:rsidRPr="001F30ED">
        <w:rPr>
          <w:rFonts w:ascii="Comic Sans MS" w:hAnsi="Comic Sans MS"/>
          <w:b/>
        </w:rPr>
        <w:t xml:space="preserve"> 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A) </w:t>
      </w:r>
      <w:r>
        <w:rPr>
          <w:rFonts w:ascii="Comic Sans MS" w:hAnsi="Comic Sans MS"/>
        </w:rPr>
        <w:t xml:space="preserve">12 ile 22           </w:t>
      </w:r>
      <w:r>
        <w:rPr>
          <w:rFonts w:ascii="Comic Sans MS" w:hAnsi="Comic Sans MS"/>
          <w:b/>
        </w:rPr>
        <w:t xml:space="preserve">B) </w:t>
      </w:r>
      <w:r>
        <w:rPr>
          <w:rFonts w:ascii="Comic Sans MS" w:hAnsi="Comic Sans MS"/>
        </w:rPr>
        <w:t xml:space="preserve">8 ile 19            </w:t>
      </w:r>
      <w:r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11 ile 17</w:t>
      </w:r>
      <w:r w:rsidRPr="001F30ED">
        <w:rPr>
          <w:rFonts w:ascii="Comic Sans MS" w:hAnsi="Comic Sans MS"/>
          <w:b/>
          <w:sz w:val="36"/>
          <w:szCs w:val="36"/>
        </w:rPr>
        <w:t xml:space="preserve"> </w:t>
      </w:r>
    </w:p>
    <w:p w:rsidR="00047019" w:rsidRDefault="00047019" w:rsidP="00003272">
      <w:pPr>
        <w:rPr>
          <w:rFonts w:ascii="Comic Sans MS" w:hAnsi="Comic Sans MS"/>
          <w:b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b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b/>
          <w:sz w:val="6"/>
          <w:szCs w:val="6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047019" w:rsidRDefault="00047019" w:rsidP="00003272">
      <w:pPr>
        <w:rPr>
          <w:rFonts w:ascii="Comic Sans MS" w:hAnsi="Comic Sans MS"/>
          <w:b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b/>
          <w:sz w:val="6"/>
          <w:szCs w:val="6"/>
        </w:rPr>
      </w:pPr>
    </w:p>
    <w:p w:rsidR="00047019" w:rsidRPr="00AB77DD" w:rsidRDefault="00047019" w:rsidP="0000327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6"/>
          <w:szCs w:val="6"/>
        </w:rPr>
        <w:t xml:space="preserve">                            </w:t>
      </w:r>
      <w:r>
        <w:rPr>
          <w:rFonts w:ascii="Comic Sans MS" w:hAnsi="Comic Sans MS"/>
          <w:b/>
          <w:sz w:val="18"/>
          <w:szCs w:val="18"/>
        </w:rPr>
        <w:t xml:space="preserve">1.       2.      3.       4.       </w:t>
      </w:r>
      <w:r w:rsidRPr="009B487A">
        <w:rPr>
          <w:rFonts w:ascii="Comic Sans MS" w:hAnsi="Comic Sans MS"/>
          <w:b/>
          <w:sz w:val="18"/>
          <w:szCs w:val="18"/>
        </w:rPr>
        <w:t>5</w:t>
      </w:r>
      <w:r>
        <w:rPr>
          <w:rFonts w:ascii="Comic Sans MS" w:hAnsi="Comic Sans MS"/>
          <w:b/>
          <w:sz w:val="18"/>
          <w:szCs w:val="18"/>
        </w:rPr>
        <w:t>.       6.       7.      8.</w:t>
      </w:r>
    </w:p>
    <w:p w:rsidR="00047019" w:rsidRDefault="00047019" w:rsidP="00003272">
      <w:pPr>
        <w:rPr>
          <w:rFonts w:ascii="Comic Sans MS" w:hAnsi="Comic Sans MS"/>
          <w:b/>
          <w:sz w:val="4"/>
          <w:szCs w:val="4"/>
        </w:rPr>
      </w:pPr>
      <w:r>
        <w:rPr>
          <w:noProof/>
        </w:rPr>
        <w:pict>
          <v:shape id="Resim 46" o:spid="_x0000_s1047" type="#_x0000_t75" alt="imagesCAQD84ND" style="position:absolute;margin-left:270pt;margin-top:1pt;width:39.05pt;height:45pt;z-index:-251703296;visibility:visible">
            <v:imagedata r:id="rId15" o:title="" blacklevel="-3932f"/>
          </v:shape>
        </w:pict>
      </w:r>
      <w:r>
        <w:rPr>
          <w:noProof/>
        </w:rPr>
        <w:pict>
          <v:shape id="Resim 45" o:spid="_x0000_s1048" type="#_x0000_t75" alt="imagesCAQD84ND" style="position:absolute;margin-left:234pt;margin-top:1pt;width:39.05pt;height:45pt;z-index:-251704320;visibility:visible">
            <v:imagedata r:id="rId15" o:title="" blacklevel="-3932f"/>
          </v:shape>
        </w:pict>
      </w:r>
      <w:r>
        <w:rPr>
          <w:noProof/>
        </w:rPr>
        <w:pict>
          <v:shape id="Resim 44" o:spid="_x0000_s1049" type="#_x0000_t75" alt="imagesCAQD84ND" style="position:absolute;margin-left:198pt;margin-top:1pt;width:39.05pt;height:45pt;z-index:-251705344;visibility:visible">
            <v:imagedata r:id="rId15" o:title="" blacklevel="-3932f"/>
          </v:shape>
        </w:pict>
      </w:r>
      <w:r>
        <w:rPr>
          <w:noProof/>
        </w:rPr>
        <w:pict>
          <v:shape id="Resim 43" o:spid="_x0000_s1050" type="#_x0000_t75" alt="imagesCAQD84ND" style="position:absolute;margin-left:162pt;margin-top:1pt;width:39.05pt;height:45pt;z-index:-251706368;visibility:visible">
            <v:imagedata r:id="rId15" o:title="" blacklevel="-3932f"/>
          </v:shape>
        </w:pict>
      </w:r>
      <w:r>
        <w:rPr>
          <w:noProof/>
        </w:rPr>
        <w:pict>
          <v:shape id="Resim 42" o:spid="_x0000_s1051" type="#_x0000_t75" alt="imagesCAQD84ND" style="position:absolute;margin-left:126pt;margin-top:1pt;width:39.05pt;height:45pt;z-index:-251707392;visibility:visible">
            <v:imagedata r:id="rId15" o:title="" blacklevel="-3932f"/>
          </v:shape>
        </w:pict>
      </w:r>
      <w:r>
        <w:rPr>
          <w:noProof/>
        </w:rPr>
        <w:pict>
          <v:shape id="Resim 41" o:spid="_x0000_s1052" type="#_x0000_t75" alt="imagesCAQD84ND" style="position:absolute;margin-left:90pt;margin-top:1pt;width:39.05pt;height:45pt;z-index:-251708416;visibility:visible">
            <v:imagedata r:id="rId15" o:title="" blacklevel="-3932f"/>
          </v:shape>
        </w:pict>
      </w:r>
      <w:r>
        <w:rPr>
          <w:noProof/>
        </w:rPr>
        <w:pict>
          <v:shape id="Resim 40" o:spid="_x0000_s1053" type="#_x0000_t75" alt="imagesCAQD84ND" style="position:absolute;margin-left:54pt;margin-top:1pt;width:39.05pt;height:45pt;z-index:-251709440;visibility:visible">
            <v:imagedata r:id="rId15" o:title="" blacklevel="-3932f"/>
          </v:shape>
        </w:pict>
      </w:r>
      <w:r>
        <w:rPr>
          <w:noProof/>
        </w:rPr>
        <w:pict>
          <v:shape id="Resim 39" o:spid="_x0000_s1054" type="#_x0000_t75" alt="imagesCAQD84ND" style="position:absolute;margin-left:18pt;margin-top:-.3pt;width:39.05pt;height:45pt;z-index:-251710464;visibility:visible">
            <v:imagedata r:id="rId15" o:title="" blacklevel="-3932f"/>
          </v:shape>
        </w:pict>
      </w:r>
      <w:r>
        <w:rPr>
          <w:rFonts w:ascii="Comic Sans MS" w:hAnsi="Comic Sans MS"/>
          <w:b/>
        </w:rPr>
        <w:t>3)-</w:t>
      </w:r>
    </w:p>
    <w:p w:rsidR="00047019" w:rsidRDefault="00047019" w:rsidP="00003272">
      <w:pPr>
        <w:rPr>
          <w:rFonts w:ascii="Comic Sans MS" w:hAnsi="Comic Sans MS"/>
          <w:b/>
          <w:sz w:val="4"/>
          <w:szCs w:val="4"/>
        </w:rPr>
      </w:pPr>
    </w:p>
    <w:p w:rsidR="00047019" w:rsidRDefault="00047019" w:rsidP="00003272">
      <w:pPr>
        <w:rPr>
          <w:rFonts w:ascii="Comic Sans MS" w:hAnsi="Comic Sans MS"/>
          <w:b/>
          <w:sz w:val="4"/>
          <w:szCs w:val="4"/>
        </w:rPr>
      </w:pPr>
    </w:p>
    <w:p w:rsidR="00047019" w:rsidRPr="009B487A" w:rsidRDefault="00047019" w:rsidP="00003272">
      <w:pPr>
        <w:rPr>
          <w:rFonts w:ascii="Comic Sans MS" w:hAnsi="Comic Sans MS"/>
          <w:b/>
          <w:sz w:val="4"/>
          <w:szCs w:val="4"/>
        </w:rPr>
      </w:pPr>
    </w:p>
    <w:p w:rsidR="00047019" w:rsidRDefault="00047019" w:rsidP="00003272">
      <w:pPr>
        <w:rPr>
          <w:rFonts w:ascii="Comic Sans MS" w:hAnsi="Comic Sans MS"/>
          <w:b/>
          <w:sz w:val="4"/>
          <w:szCs w:val="4"/>
        </w:rPr>
      </w:pPr>
      <w:r>
        <w:rPr>
          <w:rFonts w:ascii="Comic Sans MS" w:hAnsi="Comic Sans MS"/>
          <w:b/>
        </w:rPr>
        <w:t xml:space="preserve">       4     8      ..     ..     ..    ..     ..     .. </w:t>
      </w:r>
    </w:p>
    <w:p w:rsidR="00047019" w:rsidRDefault="00047019" w:rsidP="00003272">
      <w:pPr>
        <w:rPr>
          <w:rFonts w:ascii="Comic Sans MS" w:hAnsi="Comic Sans MS"/>
          <w:b/>
          <w:sz w:val="4"/>
          <w:szCs w:val="4"/>
        </w:rPr>
      </w:pPr>
    </w:p>
    <w:p w:rsidR="00047019" w:rsidRDefault="00047019" w:rsidP="00003272">
      <w:pPr>
        <w:rPr>
          <w:rFonts w:ascii="Comic Sans MS" w:hAnsi="Comic Sans MS"/>
          <w:b/>
          <w:sz w:val="4"/>
          <w:szCs w:val="4"/>
        </w:rPr>
      </w:pPr>
    </w:p>
    <w:p w:rsidR="00047019" w:rsidRPr="009B487A" w:rsidRDefault="00047019" w:rsidP="00003272">
      <w:pPr>
        <w:rPr>
          <w:rFonts w:ascii="Comic Sans MS" w:hAnsi="Comic Sans MS"/>
          <w:b/>
          <w:sz w:val="4"/>
          <w:szCs w:val="4"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Pr="00AB77DD">
        <w:rPr>
          <w:rFonts w:ascii="Comic Sans MS" w:hAnsi="Comic Sans MS"/>
        </w:rPr>
        <w:t>Yukarıda dörder ritmik sayma yapılmıştır.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Bu saymada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beşinci ve sekizinci sayılar hangileri olmalıdır ?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A) </w:t>
      </w:r>
      <w:r>
        <w:rPr>
          <w:rFonts w:ascii="Comic Sans MS" w:hAnsi="Comic Sans MS"/>
        </w:rPr>
        <w:t xml:space="preserve">20 – 32                </w:t>
      </w:r>
      <w:r w:rsidRPr="00AB77DD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16 – 28                  </w:t>
      </w:r>
      <w:r>
        <w:rPr>
          <w:rFonts w:ascii="Comic Sans MS" w:hAnsi="Comic Sans MS"/>
          <w:b/>
        </w:rPr>
        <w:t xml:space="preserve">C) </w:t>
      </w:r>
      <w:r>
        <w:rPr>
          <w:rFonts w:ascii="Comic Sans MS" w:hAnsi="Comic Sans MS"/>
        </w:rPr>
        <w:t>19 – 30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4)-   Deste ve düzine ile ilgili aşağıdaki hangi öğrencinin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düşüncesi yanlıştır ?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shape id="_x0000_s1055" type="#_x0000_t62" style="position:absolute;margin-left:92.2pt;margin-top:83.95pt;width:207pt;height:45pt;z-index:251619328" adj="-3277,9072" strokecolor="#f60" strokeweight="1.75pt">
            <v:stroke dashstyle="1 1"/>
            <v:textbox style="mso-next-textbox:#_x0000_s1055">
              <w:txbxContent>
                <w:p w:rsidR="00047019" w:rsidRPr="00CC5D60" w:rsidRDefault="00047019" w:rsidP="0000327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Bir deste bir düzineden iki fazladır</w:t>
                  </w:r>
                  <w:r w:rsidRPr="00CC5D60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62" style="position:absolute;margin-left:83.2pt;margin-top:38.95pt;width:180pt;height:27pt;z-index:251618304" adj="24552,2320" strokecolor="#f60" strokeweight="1.75pt">
            <v:stroke dashstyle="1 1"/>
            <v:textbox style="mso-next-textbox:#_x0000_s1056">
              <w:txbxContent>
                <w:p w:rsidR="00047019" w:rsidRPr="00CC5D60" w:rsidRDefault="00047019" w:rsidP="00003272">
                  <w:pPr>
                    <w:rPr>
                      <w:rFonts w:ascii="Comic Sans MS" w:hAnsi="Comic Sans MS"/>
                      <w:b/>
                    </w:rPr>
                  </w:pPr>
                  <w:r w:rsidRPr="00CC5D60">
                    <w:rPr>
                      <w:rFonts w:ascii="Comic Sans MS" w:hAnsi="Comic Sans MS"/>
                      <w:b/>
                    </w:rPr>
                    <w:t xml:space="preserve">   Bir deste on tanedir.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57" style="position:absolute;margin-left:11.35pt;margin-top:65.95pt;width:63pt;height:1in;z-index:251617280" strokecolor="white">
            <v:fill r:id="rId16" o:title="" opacity="61604f" recolor="t" rotate="t" type="frame"/>
          </v:oval>
        </w:pict>
      </w:r>
      <w:r>
        <w:rPr>
          <w:noProof/>
        </w:rPr>
        <w:pict>
          <v:oval id="_x0000_s1058" style="position:absolute;margin-left:272.2pt;margin-top:2.95pt;width:63pt;height:1in;z-index:251616256" strokecolor="white">
            <v:fill r:id="rId17" o:title="" opacity="61604f" recolor="t" rotate="t" type="frame"/>
          </v:oval>
        </w:pict>
      </w:r>
      <w:r>
        <w:rPr>
          <w:noProof/>
        </w:rPr>
        <w:pict>
          <v:shape id="_x0000_s1059" type="#_x0000_t62" style="position:absolute;margin-left:83.05pt;margin-top:-6.05pt;width:189.15pt;height:27pt;z-index:251615232" adj="-3112,7920" strokecolor="#f60" strokeweight="1.75pt">
            <v:stroke dashstyle="1 1"/>
            <v:textbox style="mso-next-textbox:#_x0000_s1059">
              <w:txbxContent>
                <w:p w:rsidR="00047019" w:rsidRPr="00CC5D60" w:rsidRDefault="00047019" w:rsidP="0000327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CC5D60">
                    <w:rPr>
                      <w:rFonts w:ascii="Comic Sans MS" w:hAnsi="Comic Sans MS"/>
                      <w:b/>
                    </w:rPr>
                    <w:t>Bir düzine on iki tanedir.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60" style="position:absolute;margin-left:11.35pt;margin-top:-15.05pt;width:63pt;height:1in;z-index:251614208" strokecolor="white">
            <v:fill r:id="rId18" o:title="" opacity="61604f" recolor="t" rotate="t" type="frame"/>
          </v:oval>
        </w:pic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shape id="_x0000_s1061" type="#_x0000_t136" style="position:absolute;margin-left:20.2pt;margin-top:14.5pt;width:42.95pt;height:10.7pt;z-index:251621376" fillcolor="#333" strokecolor="white">
            <v:shadow color="#868686"/>
            <v:textpath style="font-family:&quot;Arial Black&quot;;v-text-kern:t" trim="t" fitpath="t" string="Selin"/>
            <w10:wrap type="square"/>
          </v:shape>
        </w:pict>
      </w: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shape id="_x0000_s1062" type="#_x0000_t136" style="position:absolute;margin-left:208.65pt;margin-top:15.8pt;width:58.2pt;height:10.5pt;z-index:251622400" fillcolor="#333" strokecolor="white">
            <v:shadow color="#868686"/>
            <v:textpath style="font-family:&quot;Arial Black&quot;;font-size:40pt;v-text-kern:t" trim="t" fitpath="t" string="Mustafa"/>
            <w10:wrap type="square"/>
          </v:shape>
        </w:pic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shape id="_x0000_s1063" type="#_x0000_t136" style="position:absolute;margin-left:11.2pt;margin-top:5.8pt;width:1in;height:18pt;z-index:251620352" fillcolor="#333" strokecolor="white">
            <v:shadow color="#868686"/>
            <v:textpath style="font-family:&quot;Arial Black&quot;;v-text-kern:t" trim="t" fitpath="t" string="Hayrunnisa"/>
            <w10:wrap type="square"/>
          </v:shape>
        </w:pic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</w:t>
      </w:r>
      <w:r w:rsidRPr="00033733">
        <w:rPr>
          <w:rFonts w:ascii="Comic Sans MS" w:hAnsi="Comic Sans MS"/>
          <w:b/>
        </w:rPr>
        <w:t>A)</w:t>
      </w:r>
      <w:r>
        <w:rPr>
          <w:rFonts w:ascii="Comic Sans MS" w:hAnsi="Comic Sans MS"/>
          <w:b/>
        </w:rPr>
        <w:t xml:space="preserve"> Selin’in           B) Mustafa’nın        C) Hayrunnisa’nın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Pr="0027609D" w:rsidRDefault="00047019" w:rsidP="009B7776">
      <w:pPr>
        <w:rPr>
          <w:b/>
        </w:rPr>
      </w:pPr>
      <w:r>
        <w:rPr>
          <w:noProof/>
        </w:rPr>
        <w:pict>
          <v:shape id="BLOGGER_PHOTO_ID_5412937624889686162" o:spid="_x0000_s1064" type="#_x0000_t75" alt="okul otobüsü Cliparts Ride" href="http://1.bp.blogspot.com/_ypalM7eSBEQ/Sx6eF0LleJI/AAAAAAAABeQ/bYO1wktaBgg/s1600-h/School-Bus-Clipart.j" style="position:absolute;margin-left:63pt;margin-top:707.75pt;width:85.5pt;height:61.55pt;z-index:251727872;visibility:visible" o:button="t">
            <v:fill o:detectmouseclick="t"/>
            <v:imagedata r:id="rId19" r:href="rId20"/>
          </v:shape>
        </w:pict>
      </w:r>
      <w:r>
        <w:rPr>
          <w:rFonts w:ascii="Comic Sans MS" w:hAnsi="Comic Sans MS"/>
          <w:b/>
        </w:rPr>
        <w:t xml:space="preserve">5.) </w:t>
      </w:r>
      <w:r w:rsidRPr="0027609D">
        <w:rPr>
          <w:b/>
        </w:rPr>
        <w:t>Bir otobüs 36 yolcuyla hareket ediyor. İlk durakta 17 yolcu daha biniyor.İkinci durakta ise 24 yolu indiğine göre otobüste kaç yolcu kalmıştır?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Pr="009B7776" w:rsidRDefault="00047019" w:rsidP="009B7776">
      <w:pPr>
        <w:rPr>
          <w:bCs/>
        </w:rPr>
      </w:pPr>
      <w:r w:rsidRPr="009B7776">
        <w:rPr>
          <w:bCs/>
        </w:rPr>
        <w:t>A) 77</w:t>
      </w:r>
      <w:r w:rsidRPr="009B7776">
        <w:rPr>
          <w:bCs/>
        </w:rPr>
        <w:tab/>
      </w:r>
      <w:r w:rsidRPr="009B7776">
        <w:rPr>
          <w:bCs/>
        </w:rPr>
        <w:tab/>
      </w:r>
      <w:r w:rsidRPr="009B7776">
        <w:rPr>
          <w:bCs/>
        </w:rPr>
        <w:tab/>
        <w:t>B) 53</w:t>
      </w:r>
      <w:r w:rsidRPr="009B7776">
        <w:rPr>
          <w:bCs/>
        </w:rPr>
        <w:tab/>
      </w:r>
      <w:r w:rsidRPr="009B7776">
        <w:rPr>
          <w:bCs/>
        </w:rPr>
        <w:tab/>
      </w:r>
      <w:r w:rsidRPr="009B7776">
        <w:rPr>
          <w:bCs/>
        </w:rPr>
        <w:tab/>
        <w:t>C) 29</w:t>
      </w:r>
    </w:p>
    <w:p w:rsidR="00047019" w:rsidRPr="009B7776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group id="_x0000_s1065" style="position:absolute;margin-left:29.3pt;margin-top:6.5pt;width:60.7pt;height:1in;z-index:251623424" coordorigin="9177,6146" coordsize="1214,1440">
            <v:shape id="_x0000_s1066" type="#_x0000_t75" style="position:absolute;left:9177;top:6146;width:1214;height:1440">
              <v:imagedata r:id="rId21" o:title=""/>
            </v:shape>
            <v:shape id="_x0000_s1067" type="#_x0000_t136" style="position:absolute;left:9357;top:7226;width:720;height:210" fillcolor="#333" strokecolor="white">
              <v:shadow color="#868686"/>
              <v:textpath style="font-family:&quot;Arial Black&quot;;font-size:40pt;v-text-kern:t" trim="t" fitpath="t" string="Ali"/>
            </v:shape>
          </v:group>
        </w:pict>
      </w:r>
      <w:r>
        <w:rPr>
          <w:rFonts w:ascii="Comic Sans MS" w:hAnsi="Comic Sans MS"/>
          <w:b/>
        </w:rPr>
        <w:t>6)-</w:t>
      </w:r>
      <w:r>
        <w:rPr>
          <w:rFonts w:ascii="Comic Sans MS" w:hAnsi="Comic Sans MS"/>
        </w:rPr>
        <w:t xml:space="preserve">                      Öğretmenimin bu hafta vermiş olduğu hikaye</w:t>
      </w:r>
    </w:p>
    <w:p w:rsidR="00047019" w:rsidRPr="000F5B5C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kitabı 48 sayfaydı. Bu kitabı üç günde okudum.</w:t>
      </w:r>
      <w:r>
        <w:rPr>
          <w:rFonts w:ascii="Comic Sans MS" w:hAnsi="Comic Sans MS"/>
          <w:b/>
        </w:rPr>
        <w:t xml:space="preserve"> 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</w:t>
      </w:r>
      <w:r>
        <w:rPr>
          <w:rFonts w:ascii="Comic Sans MS" w:hAnsi="Comic Sans MS"/>
          <w:b/>
        </w:rPr>
        <w:t>Ali’nin okuduğu sayfa sayısı olarak verilen</w:t>
      </w:r>
      <w:r>
        <w:rPr>
          <w:rFonts w:ascii="Comic Sans MS" w:hAnsi="Comic Sans MS"/>
        </w:rPr>
        <w:t xml:space="preserve">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</w:t>
      </w:r>
      <w:r w:rsidRPr="00A237D4">
        <w:rPr>
          <w:rFonts w:ascii="Comic Sans MS" w:hAnsi="Comic Sans MS"/>
          <w:b/>
        </w:rPr>
        <w:t>sayıdaki 4 r</w:t>
      </w:r>
      <w:r>
        <w:rPr>
          <w:rFonts w:ascii="Comic Sans MS" w:hAnsi="Comic Sans MS"/>
          <w:b/>
        </w:rPr>
        <w:t xml:space="preserve">akamının basamak değeri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aşağıdakilerden hangisine eşittir ?</w:t>
      </w: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Pr="00A237D4" w:rsidRDefault="00047019" w:rsidP="00003272">
      <w:pPr>
        <w:rPr>
          <w:rFonts w:ascii="Comic Sans MS" w:hAnsi="Comic Sans MS"/>
          <w:b/>
        </w:rPr>
      </w:pPr>
      <w:r>
        <w:rPr>
          <w:noProof/>
        </w:rPr>
        <w:pict>
          <v:group id="_x0000_s1068" style="position:absolute;margin-left:155.05pt;margin-top:7.4pt;width:27pt;height:27pt;z-index:251628544" coordorigin="11877,8306" coordsize="540,540">
            <v:rect id="_x0000_s1069" style="position:absolute;left:11877;top:8306;width:180;height:180" fillcolor="#f9c"/>
            <v:rect id="_x0000_s1070" style="position:absolute;left:12237;top:8306;width:180;height:180" fillcolor="#f9c"/>
            <v:rect id="_x0000_s1071" style="position:absolute;left:11877;top:8666;width:180;height:180" fillcolor="#f9c"/>
            <v:rect id="_x0000_s1072" style="position:absolute;left:12237;top:8666;width:180;height:180" fillcolor="#f9c"/>
          </v:group>
        </w:pict>
      </w:r>
      <w:r>
        <w:rPr>
          <w:noProof/>
        </w:rPr>
        <w:pict>
          <v:group id="_x0000_s1073" style="position:absolute;margin-left:308.2pt;margin-top:7.4pt;width:9pt;height:90pt;z-index:251632640" coordorigin="9717,8306" coordsize="180,1800">
            <v:rect id="_x0000_s1074" style="position:absolute;left:9717;top:8306;width:180;height:180" fillcolor="#f9c"/>
            <v:rect id="_x0000_s1075" style="position:absolute;left:9717;top:8486;width:180;height:180" fillcolor="#f9c"/>
            <v:rect id="_x0000_s1076" style="position:absolute;left:9717;top:8666;width:180;height:180" fillcolor="#f9c"/>
            <v:rect id="_x0000_s1077" style="position:absolute;left:9717;top:8846;width:180;height:180" fillcolor="#f9c"/>
            <v:rect id="_x0000_s1078" style="position:absolute;left:9717;top:9026;width:180;height:180" fillcolor="#f9c"/>
            <v:rect id="_x0000_s1079" style="position:absolute;left:9717;top:9206;width:180;height:180" fillcolor="#f9c"/>
            <v:rect id="_x0000_s1080" style="position:absolute;left:9717;top:9386;width:180;height:180" fillcolor="#f9c"/>
            <v:rect id="_x0000_s1081" style="position:absolute;left:9717;top:9566;width:180;height:180" fillcolor="#f9c"/>
            <v:rect id="_x0000_s1082" style="position:absolute;left:9717;top:9746;width:180;height:180" fillcolor="#f9c"/>
            <v:rect id="_x0000_s1083" style="position:absolute;left:9717;top:9926;width:180;height:180" fillcolor="#f9c"/>
          </v:group>
        </w:pict>
      </w:r>
      <w:r>
        <w:rPr>
          <w:noProof/>
        </w:rPr>
        <w:pict>
          <v:group id="_x0000_s1084" style="position:absolute;margin-left:290.2pt;margin-top:7.4pt;width:9pt;height:90pt;z-index:251631616" coordorigin="9717,8306" coordsize="180,1800">
            <v:rect id="_x0000_s1085" style="position:absolute;left:9717;top:8306;width:180;height:180" fillcolor="#f9c"/>
            <v:rect id="_x0000_s1086" style="position:absolute;left:9717;top:8486;width:180;height:180" fillcolor="#f9c"/>
            <v:rect id="_x0000_s1087" style="position:absolute;left:9717;top:8666;width:180;height:180" fillcolor="#f9c"/>
            <v:rect id="_x0000_s1088" style="position:absolute;left:9717;top:8846;width:180;height:180" fillcolor="#f9c"/>
            <v:rect id="_x0000_s1089" style="position:absolute;left:9717;top:9026;width:180;height:180" fillcolor="#f9c"/>
            <v:rect id="_x0000_s1090" style="position:absolute;left:9717;top:9206;width:180;height:180" fillcolor="#f9c"/>
            <v:rect id="_x0000_s1091" style="position:absolute;left:9717;top:9386;width:180;height:180" fillcolor="#f9c"/>
            <v:rect id="_x0000_s1092" style="position:absolute;left:9717;top:9566;width:180;height:180" fillcolor="#f9c"/>
            <v:rect id="_x0000_s1093" style="position:absolute;left:9717;top:9746;width:180;height:180" fillcolor="#f9c"/>
            <v:rect id="_x0000_s1094" style="position:absolute;left:9717;top:9926;width:180;height:180" fillcolor="#f9c"/>
          </v:group>
        </w:pict>
      </w:r>
      <w:r>
        <w:rPr>
          <w:noProof/>
        </w:rPr>
        <w:pict>
          <v:group id="_x0000_s1095" style="position:absolute;margin-left:272.2pt;margin-top:7.4pt;width:9pt;height:90pt;z-index:251630592" coordorigin="9717,8306" coordsize="180,1800">
            <v:rect id="_x0000_s1096" style="position:absolute;left:9717;top:8306;width:180;height:180" fillcolor="#f9c"/>
            <v:rect id="_x0000_s1097" style="position:absolute;left:9717;top:8486;width:180;height:180" fillcolor="#f9c"/>
            <v:rect id="_x0000_s1098" style="position:absolute;left:9717;top:8666;width:180;height:180" fillcolor="#f9c"/>
            <v:rect id="_x0000_s1099" style="position:absolute;left:9717;top:8846;width:180;height:180" fillcolor="#f9c"/>
            <v:rect id="_x0000_s1100" style="position:absolute;left:9717;top:9026;width:180;height:180" fillcolor="#f9c"/>
            <v:rect id="_x0000_s1101" style="position:absolute;left:9717;top:9206;width:180;height:180" fillcolor="#f9c"/>
            <v:rect id="_x0000_s1102" style="position:absolute;left:9717;top:9386;width:180;height:180" fillcolor="#f9c"/>
            <v:rect id="_x0000_s1103" style="position:absolute;left:9717;top:9566;width:180;height:180" fillcolor="#f9c"/>
            <v:rect id="_x0000_s1104" style="position:absolute;left:9717;top:9746;width:180;height:180" fillcolor="#f9c"/>
            <v:rect id="_x0000_s1105" style="position:absolute;left:9717;top:9926;width:180;height:180" fillcolor="#f9c"/>
          </v:group>
        </w:pict>
      </w:r>
      <w:r>
        <w:rPr>
          <w:noProof/>
        </w:rPr>
        <w:pict>
          <v:group id="_x0000_s1106" style="position:absolute;margin-left:254.2pt;margin-top:7.4pt;width:9pt;height:90pt;z-index:251629568" coordorigin="9717,8306" coordsize="180,1800">
            <v:rect id="_x0000_s1107" style="position:absolute;left:9717;top:8306;width:180;height:180" fillcolor="#f9c"/>
            <v:rect id="_x0000_s1108" style="position:absolute;left:9717;top:8486;width:180;height:180" fillcolor="#f9c"/>
            <v:rect id="_x0000_s1109" style="position:absolute;left:9717;top:8666;width:180;height:180" fillcolor="#f9c"/>
            <v:rect id="_x0000_s1110" style="position:absolute;left:9717;top:8846;width:180;height:180" fillcolor="#f9c"/>
            <v:rect id="_x0000_s1111" style="position:absolute;left:9717;top:9026;width:180;height:180" fillcolor="#f9c"/>
            <v:rect id="_x0000_s1112" style="position:absolute;left:9717;top:9206;width:180;height:180" fillcolor="#f9c"/>
            <v:rect id="_x0000_s1113" style="position:absolute;left:9717;top:9386;width:180;height:180" fillcolor="#f9c"/>
            <v:rect id="_x0000_s1114" style="position:absolute;left:9717;top:9566;width:180;height:180" fillcolor="#f9c"/>
            <v:rect id="_x0000_s1115" style="position:absolute;left:9717;top:9746;width:180;height:180" fillcolor="#f9c"/>
            <v:rect id="_x0000_s1116" style="position:absolute;left:9717;top:9926;width:180;height:180" fillcolor="#f9c"/>
          </v:group>
        </w:pict>
      </w:r>
      <w:r>
        <w:rPr>
          <w:noProof/>
        </w:rPr>
        <w:pict>
          <v:group id="_x0000_s1117" style="position:absolute;margin-left:101.2pt;margin-top:7.4pt;width:9pt;height:90pt;z-index:251627520" coordorigin="9717,8306" coordsize="180,1800">
            <v:rect id="_x0000_s1118" style="position:absolute;left:9717;top:8306;width:180;height:180" fillcolor="#f9c"/>
            <v:rect id="_x0000_s1119" style="position:absolute;left:9717;top:8486;width:180;height:180" fillcolor="#f9c"/>
            <v:rect id="_x0000_s1120" style="position:absolute;left:9717;top:8666;width:180;height:180" fillcolor="#f9c"/>
            <v:rect id="_x0000_s1121" style="position:absolute;left:9717;top:8846;width:180;height:180" fillcolor="#f9c"/>
            <v:rect id="_x0000_s1122" style="position:absolute;left:9717;top:9026;width:180;height:180" fillcolor="#f9c"/>
            <v:rect id="_x0000_s1123" style="position:absolute;left:9717;top:9206;width:180;height:180" fillcolor="#f9c"/>
            <v:rect id="_x0000_s1124" style="position:absolute;left:9717;top:9386;width:180;height:180" fillcolor="#f9c"/>
            <v:rect id="_x0000_s1125" style="position:absolute;left:9717;top:9566;width:180;height:180" fillcolor="#f9c"/>
            <v:rect id="_x0000_s1126" style="position:absolute;left:9717;top:9746;width:180;height:180" fillcolor="#f9c"/>
            <v:rect id="_x0000_s1127" style="position:absolute;left:9717;top:9926;width:180;height:180" fillcolor="#f9c"/>
          </v:group>
        </w:pict>
      </w:r>
      <w:r>
        <w:rPr>
          <w:noProof/>
        </w:rPr>
        <w:pict>
          <v:group id="_x0000_s1128" style="position:absolute;margin-left:83.2pt;margin-top:7.4pt;width:9pt;height:90pt;z-index:251626496" coordorigin="9717,8306" coordsize="180,1800">
            <v:rect id="_x0000_s1129" style="position:absolute;left:9717;top:8306;width:180;height:180" fillcolor="#f9c"/>
            <v:rect id="_x0000_s1130" style="position:absolute;left:9717;top:8486;width:180;height:180" fillcolor="#f9c"/>
            <v:rect id="_x0000_s1131" style="position:absolute;left:9717;top:8666;width:180;height:180" fillcolor="#f9c"/>
            <v:rect id="_x0000_s1132" style="position:absolute;left:9717;top:8846;width:180;height:180" fillcolor="#f9c"/>
            <v:rect id="_x0000_s1133" style="position:absolute;left:9717;top:9026;width:180;height:180" fillcolor="#f9c"/>
            <v:rect id="_x0000_s1134" style="position:absolute;left:9717;top:9206;width:180;height:180" fillcolor="#f9c"/>
            <v:rect id="_x0000_s1135" style="position:absolute;left:9717;top:9386;width:180;height:180" fillcolor="#f9c"/>
            <v:rect id="_x0000_s1136" style="position:absolute;left:9717;top:9566;width:180;height:180" fillcolor="#f9c"/>
            <v:rect id="_x0000_s1137" style="position:absolute;left:9717;top:9746;width:180;height:180" fillcolor="#f9c"/>
            <v:rect id="_x0000_s1138" style="position:absolute;left:9717;top:9926;width:180;height:180" fillcolor="#f9c"/>
          </v:group>
        </w:pict>
      </w:r>
      <w:r>
        <w:rPr>
          <w:noProof/>
        </w:rPr>
        <w:pict>
          <v:group id="_x0000_s1139" style="position:absolute;margin-left:65.2pt;margin-top:7.4pt;width:9pt;height:90pt;z-index:251625472" coordorigin="9717,8306" coordsize="180,1800">
            <v:rect id="_x0000_s1140" style="position:absolute;left:9717;top:8306;width:180;height:180" fillcolor="#f9c"/>
            <v:rect id="_x0000_s1141" style="position:absolute;left:9717;top:8486;width:180;height:180" fillcolor="#f9c"/>
            <v:rect id="_x0000_s1142" style="position:absolute;left:9717;top:8666;width:180;height:180" fillcolor="#f9c"/>
            <v:rect id="_x0000_s1143" style="position:absolute;left:9717;top:8846;width:180;height:180" fillcolor="#f9c"/>
            <v:rect id="_x0000_s1144" style="position:absolute;left:9717;top:9026;width:180;height:180" fillcolor="#f9c"/>
            <v:rect id="_x0000_s1145" style="position:absolute;left:9717;top:9206;width:180;height:180" fillcolor="#f9c"/>
            <v:rect id="_x0000_s1146" style="position:absolute;left:9717;top:9386;width:180;height:180" fillcolor="#f9c"/>
            <v:rect id="_x0000_s1147" style="position:absolute;left:9717;top:9566;width:180;height:180" fillcolor="#f9c"/>
            <v:rect id="_x0000_s1148" style="position:absolute;left:9717;top:9746;width:180;height:180" fillcolor="#f9c"/>
            <v:rect id="_x0000_s1149" style="position:absolute;left:9717;top:9926;width:180;height:180" fillcolor="#f9c"/>
          </v:group>
        </w:pict>
      </w:r>
      <w:r>
        <w:rPr>
          <w:noProof/>
        </w:rPr>
        <w:pict>
          <v:group id="_x0000_s1150" style="position:absolute;margin-left:47.05pt;margin-top:7.4pt;width:9pt;height:90pt;z-index:251624448" coordorigin="9717,8306" coordsize="180,1800">
            <v:rect id="_x0000_s1151" style="position:absolute;left:9717;top:8306;width:180;height:180" fillcolor="#f9c"/>
            <v:rect id="_x0000_s1152" style="position:absolute;left:9717;top:8486;width:180;height:180" fillcolor="#f9c"/>
            <v:rect id="_x0000_s1153" style="position:absolute;left:9717;top:8666;width:180;height:180" fillcolor="#f9c"/>
            <v:rect id="_x0000_s1154" style="position:absolute;left:9717;top:8846;width:180;height:180" fillcolor="#f9c"/>
            <v:rect id="_x0000_s1155" style="position:absolute;left:9717;top:9026;width:180;height:180" fillcolor="#f9c"/>
            <v:rect id="_x0000_s1156" style="position:absolute;left:9717;top:9206;width:180;height:180" fillcolor="#f9c"/>
            <v:rect id="_x0000_s1157" style="position:absolute;left:9717;top:9386;width:180;height:180" fillcolor="#f9c"/>
            <v:rect id="_x0000_s1158" style="position:absolute;left:9717;top:9566;width:180;height:180" fillcolor="#f9c"/>
            <v:rect id="_x0000_s1159" style="position:absolute;left:9717;top:9746;width:180;height:180" fillcolor="#f9c"/>
            <v:rect id="_x0000_s1160" style="position:absolute;left:9717;top:9926;width:180;height:180" fillcolor="#f9c"/>
          </v:group>
        </w:pict>
      </w:r>
      <w:r>
        <w:rPr>
          <w:rFonts w:ascii="Comic Sans MS" w:hAnsi="Comic Sans MS"/>
          <w:b/>
        </w:rPr>
        <w:t xml:space="preserve">     A)                   B)                 C)</w:t>
      </w:r>
    </w:p>
    <w:p w:rsidR="00047019" w:rsidRPr="00AB77DD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group id="_x0000_s1161" style="position:absolute;margin-left:326.2pt;margin-top:.95pt;width:9pt;height:63pt;z-index:251633664" coordorigin="15297,8846" coordsize="180,1260">
            <v:rect id="_x0000_s1162" style="position:absolute;left:15297;top:8846;width:180;height:180" fillcolor="#f9c"/>
            <v:rect id="_x0000_s1163" style="position:absolute;left:15297;top:9566;width:180;height:180" fillcolor="#f9c"/>
            <v:rect id="_x0000_s1164" style="position:absolute;left:15297;top:9926;width:180;height:180" fillcolor="#f9c"/>
            <v:rect id="_x0000_s1165" style="position:absolute;left:15297;top:9206;width:180;height:180" fillcolor="#f9c"/>
          </v:group>
        </w:pic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66" type="#_x0000_t61" style="position:absolute;margin-left:74.2pt;margin-top:9.3pt;width:171pt;height:27pt;z-index:251634688" adj="10541,36960" strokeweight="1.25pt">
            <v:textbox>
              <w:txbxContent>
                <w:p w:rsidR="00047019" w:rsidRPr="00A332E5" w:rsidRDefault="00047019" w:rsidP="0000327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80-75-70-65-60-50-55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>7</w:t>
      </w:r>
      <w:r w:rsidRPr="00FB5C8A">
        <w:rPr>
          <w:rFonts w:ascii="Comic Sans MS" w:hAnsi="Comic Sans MS"/>
          <w:b/>
        </w:rPr>
        <w:t>)-</w:t>
      </w:r>
      <w:r>
        <w:rPr>
          <w:rFonts w:ascii="Comic Sans MS" w:hAnsi="Comic Sans MS"/>
        </w:rPr>
        <w:t xml:space="preserve"> 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Sincap         Karga                         Hindi</w:t>
      </w: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</w:p>
    <w:p w:rsidR="00047019" w:rsidRDefault="00047019" w:rsidP="00003272">
      <w:pPr>
        <w:ind w:right="-25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Sincap 2’den ileriye ikişer saymıştır. Karga 80’den geriye</w:t>
      </w:r>
    </w:p>
    <w:p w:rsidR="00047019" w:rsidRDefault="00047019" w:rsidP="00003272">
      <w:pPr>
        <w:ind w:right="-25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beşer saymıştır. Hindi ise 24’ten geriye üçer saymıştır.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</w:t>
      </w:r>
      <w:r w:rsidRPr="00A332E5">
        <w:rPr>
          <w:rFonts w:ascii="Comic Sans MS" w:hAnsi="Comic Sans MS"/>
          <w:b/>
        </w:rPr>
        <w:t xml:space="preserve">Bu bilgilere göre hangisi </w:t>
      </w:r>
      <w:r w:rsidRPr="00A332E5">
        <w:rPr>
          <w:rFonts w:ascii="Comic Sans MS" w:hAnsi="Comic Sans MS"/>
          <w:b/>
          <w:u w:val="single"/>
        </w:rPr>
        <w:t>doğru</w:t>
      </w:r>
      <w:r w:rsidRPr="00A332E5">
        <w:rPr>
          <w:rFonts w:ascii="Comic Sans MS" w:hAnsi="Comic Sans MS"/>
          <w:b/>
        </w:rPr>
        <w:t xml:space="preserve"> saymıştır ?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A) </w:t>
      </w:r>
      <w:r>
        <w:rPr>
          <w:rFonts w:ascii="Comic Sans MS" w:hAnsi="Comic Sans MS"/>
        </w:rPr>
        <w:t xml:space="preserve">Sincap                  </w:t>
      </w:r>
      <w:r>
        <w:rPr>
          <w:rFonts w:ascii="Comic Sans MS" w:hAnsi="Comic Sans MS"/>
          <w:b/>
        </w:rPr>
        <w:t xml:space="preserve">B) </w:t>
      </w:r>
      <w:r>
        <w:rPr>
          <w:rFonts w:ascii="Comic Sans MS" w:hAnsi="Comic Sans MS"/>
        </w:rPr>
        <w:t xml:space="preserve">Karga                     </w:t>
      </w:r>
      <w:r w:rsidRPr="003E6B6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Hindi</w:t>
      </w: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Pr="008E7417" w:rsidRDefault="00047019" w:rsidP="008E7417">
      <w:pPr>
        <w:spacing w:after="200" w:line="276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8E7417">
        <w:rPr>
          <w:rFonts w:ascii="Comic Sans MS" w:hAnsi="Comic Sans MS"/>
          <w:b/>
        </w:rPr>
        <w:t xml:space="preserve">8.)  İsmail’in 88 tane bilyesi vardı. Arkadaşı Cemil’e 19 tane verdi. Kalan bilyelerinden 50 tanesini de Mustafa’ya verdi. İsmail’in kaç tane bilyesi kaldı? </w:t>
      </w:r>
    </w:p>
    <w:p w:rsidR="00047019" w:rsidRPr="008E7417" w:rsidRDefault="00047019" w:rsidP="008E7417">
      <w:pPr>
        <w:spacing w:after="200" w:line="276" w:lineRule="auto"/>
        <w:ind w:left="720"/>
        <w:rPr>
          <w:rFonts w:ascii="Comic Sans MS" w:hAnsi="Comic Sans MS"/>
        </w:rPr>
      </w:pPr>
      <w:r w:rsidRPr="008E7417">
        <w:rPr>
          <w:rFonts w:ascii="Comic Sans MS" w:hAnsi="Comic Sans MS"/>
        </w:rPr>
        <w:t>A.)69                           B)19                              C)46</w:t>
      </w:r>
    </w:p>
    <w:p w:rsidR="00047019" w:rsidRPr="008E7417" w:rsidRDefault="00047019" w:rsidP="008E7417">
      <w:pPr>
        <w:ind w:right="-2560"/>
        <w:rPr>
          <w:rFonts w:ascii="Comic Sans MS" w:hAnsi="Comic Sans MS"/>
          <w:b/>
        </w:rPr>
      </w:pPr>
    </w:p>
    <w:p w:rsidR="00047019" w:rsidRDefault="00047019" w:rsidP="00E3240F">
      <w:pPr>
        <w:ind w:right="-2560"/>
        <w:rPr>
          <w:rFonts w:ascii="Comic Sans MS" w:hAnsi="Comic Sans MS"/>
        </w:rPr>
      </w:pPr>
    </w:p>
    <w:p w:rsidR="00047019" w:rsidRDefault="00047019" w:rsidP="00E3240F">
      <w:pPr>
        <w:ind w:right="-2560"/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Pr="003E6B60">
        <w:rPr>
          <w:rFonts w:ascii="Comic Sans MS" w:hAnsi="Comic Sans MS"/>
          <w:b/>
        </w:rPr>
        <w:t xml:space="preserve">)- </w:t>
      </w:r>
      <w:r w:rsidRPr="008B2D13">
        <w:rPr>
          <w:rFonts w:ascii="Comic Sans MS" w:hAnsi="Comic Sans MS"/>
        </w:rPr>
        <w:t>Benim 6 onluk + 1 birlikten oluşan bilyelerim ile kardeşimin</w:t>
      </w:r>
      <w:r>
        <w:rPr>
          <w:rFonts w:ascii="Comic Sans MS" w:hAnsi="Comic Sans MS"/>
        </w:rPr>
        <w:t xml:space="preserve"> </w:t>
      </w:r>
      <w:r w:rsidRPr="008B2D13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1 onluk ve 6 birlikten oluşan </w:t>
      </w:r>
    </w:p>
    <w:p w:rsidR="00047019" w:rsidRPr="00E3240F" w:rsidRDefault="00047019" w:rsidP="00E3240F">
      <w:pPr>
        <w:ind w:right="-2560"/>
        <w:rPr>
          <w:rFonts w:ascii="Comic Sans MS" w:hAnsi="Comic Sans MS"/>
        </w:rPr>
      </w:pPr>
      <w:r w:rsidRPr="008B2D13">
        <w:rPr>
          <w:rFonts w:ascii="Comic Sans MS" w:hAnsi="Comic Sans MS"/>
        </w:rPr>
        <w:t>bilyelerini bir torbaya kattık.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b/>
        </w:rPr>
        <w:t xml:space="preserve">Bu durumda ikimizin bilye sayılarını hangisi </w:t>
      </w:r>
      <w:r w:rsidRPr="00A7638C">
        <w:rPr>
          <w:rFonts w:ascii="Comic Sans MS" w:hAnsi="Comic Sans MS"/>
          <w:b/>
          <w:u w:val="single"/>
        </w:rPr>
        <w:t>doğru</w:t>
      </w:r>
      <w:r>
        <w:rPr>
          <w:rFonts w:ascii="Comic Sans MS" w:hAnsi="Comic Sans MS"/>
          <w:b/>
        </w:rPr>
        <w:t xml:space="preserve"> </w:t>
      </w:r>
    </w:p>
    <w:p w:rsidR="00047019" w:rsidRDefault="00047019" w:rsidP="00003272">
      <w:pPr>
        <w:rPr>
          <w:rFonts w:ascii="Comic Sans MS" w:hAnsi="Comic Sans MS"/>
          <w:b/>
          <w:sz w:val="14"/>
          <w:szCs w:val="14"/>
        </w:rPr>
      </w:pPr>
      <w:r>
        <w:rPr>
          <w:noProof/>
        </w:rPr>
        <w:pict>
          <v:shape id="Resim 161" o:spid="_x0000_s1167" type="#_x0000_t75" alt="imagesCA5FSWUS" style="position:absolute;margin-left:11.2pt;margin-top:15.4pt;width:73.4pt;height:104.1pt;z-index:-251680768;visibility:visible">
            <v:imagedata r:id="rId22" o:title=""/>
          </v:shape>
        </w:pict>
      </w:r>
      <w:r>
        <w:rPr>
          <w:rFonts w:ascii="Comic Sans MS" w:hAnsi="Comic Sans MS"/>
          <w:b/>
        </w:rPr>
        <w:t xml:space="preserve">    olarak hesaplamıştır ?</w:t>
      </w:r>
    </w:p>
    <w:p w:rsidR="00047019" w:rsidRPr="00550083" w:rsidRDefault="00047019" w:rsidP="00003272">
      <w:pPr>
        <w:rPr>
          <w:rFonts w:ascii="Comic Sans MS" w:hAnsi="Comic Sans MS"/>
          <w:b/>
          <w:sz w:val="14"/>
          <w:szCs w:val="14"/>
        </w:rPr>
      </w:pPr>
      <w:r>
        <w:rPr>
          <w:noProof/>
        </w:rPr>
        <w:pict>
          <v:shape id="Resim 162" o:spid="_x0000_s1168" type="#_x0000_t75" alt="http://t2.gstatic.com/images?q=tbn:rtvO0YLMiNNrFM:http://www.dorukcan.com/image/cocuk.gif" href="http://images.google.com.tr/imgres?imgurl=http://www.dorukcan.com/image/cocuk.gif&amp;imgrefurl=http://www.dorukcan.com/Yazilar.asp?yazi=kategori&amp;katne=11&amp;usg=__hAyYLD4xaTP5rlZZNuT3cSVqK8g=&amp;h=313&amp;w=250&amp;sz=30&amp;hl=tr&amp;start=99&amp;tbnid=rtvO0YLMiNNrFM:&amp;tbnh=117&amp;tbnw=93&amp;prev=/images?q=%C3%A7ocuk+gif&amp;gbv=2&amp;ndsp=20&amp;hl=tr&amp;sa=N&amp;start=" style="position:absolute;margin-left:128.2pt;margin-top:7.65pt;width:70pt;height:88pt;z-index:-251679744;visibility:visible" o:button="t">
            <v:fill o:detectmouseclick="t"/>
            <v:imagedata r:id="rId23" r:href="rId24"/>
          </v:shape>
        </w:pict>
      </w:r>
    </w:p>
    <w:p w:rsidR="00047019" w:rsidRPr="003E6B60" w:rsidRDefault="00047019" w:rsidP="00003272">
      <w:pPr>
        <w:ind w:right="-2560"/>
        <w:rPr>
          <w:rFonts w:ascii="Comic Sans MS" w:hAnsi="Comic Sans MS"/>
        </w:rPr>
      </w:pPr>
      <w:r>
        <w:rPr>
          <w:noProof/>
        </w:rPr>
        <w:pict>
          <v:shape id="Resim 176" o:spid="_x0000_s1169" type="#_x0000_t75" alt="imagesCACFNJNS" style="position:absolute;margin-left:267.35pt;margin-top:.55pt;width:49.4pt;height:87.35pt;z-index:-251665408;visibility:visible">
            <v:imagedata r:id="rId25" o:title=""/>
          </v:shape>
        </w:pict>
      </w:r>
      <w:r>
        <w:rPr>
          <w:noProof/>
        </w:rPr>
        <w:pict>
          <v:shape id="_x0000_s1170" type="#_x0000_t63" style="position:absolute;margin-left:308.2pt;margin-top:-.05pt;width:45pt;height:36pt;z-index:251642880" adj="-1776,17670">
            <v:textbox style="mso-next-textbox:#_x0000_s1170">
              <w:txbxContent>
                <w:p w:rsidR="00047019" w:rsidRPr="008B2D13" w:rsidRDefault="00047019" w:rsidP="000032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1" type="#_x0000_t63" style="position:absolute;margin-left:65.2pt;margin-top:-.05pt;width:45pt;height:36pt;z-index:251640832" adj="-816,20670">
            <v:textbox style="mso-next-textbox:#_x0000_s1171">
              <w:txbxContent>
                <w:p w:rsidR="00047019" w:rsidRPr="008B2D13" w:rsidRDefault="00047019" w:rsidP="000032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B2D1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2" type="#_x0000_t63" style="position:absolute;margin-left:182.2pt;margin-top:-.05pt;width:45pt;height:36pt;z-index:251641856" adj="-1776,17670">
            <v:textbox style="mso-next-textbox:#_x0000_s1172">
              <w:txbxContent>
                <w:p w:rsidR="00047019" w:rsidRPr="008B2D13" w:rsidRDefault="00047019" w:rsidP="0000327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66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   </w:t>
      </w:r>
      <w:r w:rsidRPr="008B2D13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                             </w:t>
      </w:r>
      <w:r w:rsidRPr="008B2D1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                            </w:t>
      </w:r>
      <w:r w:rsidRPr="008B2D13">
        <w:rPr>
          <w:rFonts w:ascii="Comic Sans MS" w:hAnsi="Comic Sans MS"/>
          <w:b/>
        </w:rPr>
        <w:t>C)</w:t>
      </w:r>
      <w:r w:rsidRPr="009B487A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  <w:r>
        <w:rPr>
          <w:noProof/>
        </w:rPr>
        <w:pict>
          <v:shape id="_x0000_s1173" type="#_x0000_t136" style="position:absolute;margin-left:299.2pt;margin-top:5.05pt;width:45pt;height:18pt;z-index:251639808" fillcolor="#333" strokecolor="gray">
            <v:shadow color="#868686"/>
            <v:textpath style="font-family:&quot;Comic Sans MS&quot;;font-size:18pt;v-text-kern:t" trim="t" fitpath="t" string="Canan"/>
            <w10:wrap type="square"/>
          </v:shape>
        </w:pict>
      </w:r>
      <w:r>
        <w:rPr>
          <w:noProof/>
        </w:rPr>
        <w:pict>
          <v:shape id="_x0000_s1174" type="#_x0000_t136" style="position:absolute;margin-left:173.2pt;margin-top:5.05pt;width:45pt;height:18pt;z-index:251638784" fillcolor="#333" strokecolor="gray">
            <v:shadow color="#868686"/>
            <v:textpath style="font-family:&quot;Comic Sans MS&quot;;font-size:18pt;v-text-kern:t" trim="t" fitpath="t" string="Metin"/>
            <w10:wrap type="square"/>
          </v:shape>
        </w:pict>
      </w:r>
      <w:r>
        <w:rPr>
          <w:noProof/>
        </w:rPr>
        <w:pict>
          <v:shape id="_x0000_s1175" type="#_x0000_t136" style="position:absolute;margin-left:56.2pt;margin-top:5.05pt;width:36pt;height:18pt;z-index:251637760" fillcolor="#333" strokecolor="gray">
            <v:shadow color="#868686"/>
            <v:textpath style="font-family:&quot;Comic Sans MS&quot;;font-size:18pt;v-text-kern:t" trim="t" fitpath="t" string="Can"/>
            <w10:wrap type="square"/>
          </v:shape>
        </w:pict>
      </w: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noProof/>
        </w:rPr>
        <w:pict>
          <v:line id="_x0000_s1176" style="position:absolute;z-index:251650048" from="29.2pt,71.9pt" to="38.2pt,71.9pt" strokecolor="maroon" strokeweight="1.25pt"/>
        </w:pict>
      </w:r>
      <w:r>
        <w:rPr>
          <w:noProof/>
        </w:rPr>
        <w:pict>
          <v:shape id="_x0000_s1177" type="#_x0000_t202" style="position:absolute;margin-left:83.2pt;margin-top:80.9pt;width:54pt;height:27pt;z-index:251649024">
            <v:textbox style="mso-next-textbox:#_x0000_s1177">
              <w:txbxContent>
                <w:p w:rsidR="00047019" w:rsidRPr="008B2D13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8" type="#_x0000_t202" style="position:absolute;margin-left:29.2pt;margin-top:80.9pt;width:54pt;height:27pt;z-index:251648000">
            <v:textbox style="mso-next-textbox:#_x0000_s1178">
              <w:txbxContent>
                <w:p w:rsidR="00047019" w:rsidRPr="008B2D13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9" type="#_x0000_t202" style="position:absolute;margin-left:83.2pt;margin-top:35.9pt;width:54pt;height:45pt;z-index:251646976">
            <v:textbox style="mso-next-textbox:#_x0000_s1179">
              <w:txbxContent>
                <w:p w:rsidR="00047019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</w:t>
                  </w:r>
                </w:p>
                <w:p w:rsidR="00047019" w:rsidRPr="008B2D13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0" type="#_x0000_t202" style="position:absolute;margin-left:29.2pt;margin-top:35.9pt;width:54pt;height:45pt;z-index:251645952">
            <v:textbox style="mso-next-textbox:#_x0000_s1180">
              <w:txbxContent>
                <w:p w:rsidR="00047019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</w:p>
                <w:p w:rsidR="00047019" w:rsidRPr="008B2D13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1" type="#_x0000_t202" style="position:absolute;margin-left:83.2pt;margin-top:8.9pt;width:54pt;height:27pt;z-index:251644928">
            <v:textbox style="mso-next-textbox:#_x0000_s1181">
              <w:txbxContent>
                <w:p w:rsidR="00047019" w:rsidRPr="008B2D13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Birler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2" type="#_x0000_t202" style="position:absolute;margin-left:29.2pt;margin-top:8.9pt;width:54pt;height:27pt;z-index:251643904">
            <v:textbox style="mso-next-textbox:#_x0000_s1182">
              <w:txbxContent>
                <w:p w:rsidR="00047019" w:rsidRPr="008B2D13" w:rsidRDefault="00047019" w:rsidP="000032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8B2D13">
                    <w:rPr>
                      <w:rFonts w:ascii="Comic Sans MS" w:hAnsi="Comic Sans MS"/>
                      <w:b/>
                    </w:rPr>
                    <w:t>Onlar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>10)-                         Yandaki çıkarma işlemi tablosunda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soru işareti yerine yazılacak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rakamın </w:t>
      </w:r>
      <w:r w:rsidRPr="00A7638C">
        <w:rPr>
          <w:rFonts w:ascii="Comic Sans MS" w:hAnsi="Comic Sans MS"/>
          <w:b/>
          <w:u w:val="single"/>
        </w:rPr>
        <w:t>basamak değeri</w:t>
      </w:r>
      <w:r>
        <w:rPr>
          <w:rFonts w:ascii="Comic Sans MS" w:hAnsi="Comic Sans MS"/>
          <w:b/>
        </w:rPr>
        <w:t xml:space="preserve"> kaçtır ?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A) 3         B) 30         C) 20           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</w:t>
      </w:r>
    </w:p>
    <w:p w:rsidR="00047019" w:rsidRDefault="00047019" w:rsidP="005E26CB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</w:t>
      </w:r>
    </w:p>
    <w:p w:rsidR="00047019" w:rsidRDefault="00047019" w:rsidP="005E26CB">
      <w:pPr>
        <w:ind w:right="-2560"/>
        <w:rPr>
          <w:rFonts w:ascii="Comic Sans MS" w:hAnsi="Comic Sans MS"/>
          <w:b/>
        </w:rPr>
      </w:pPr>
    </w:p>
    <w:p w:rsidR="00047019" w:rsidRPr="00396B1F" w:rsidRDefault="00047019" w:rsidP="00396B1F">
      <w:pPr>
        <w:rPr>
          <w:rFonts w:ascii="Comic Sans MS" w:hAnsi="Comic Sans MS"/>
          <w:b/>
        </w:rPr>
      </w:pPr>
      <w:r>
        <w:rPr>
          <w:b/>
        </w:rPr>
        <w:t xml:space="preserve"> 11.  </w:t>
      </w:r>
      <w:smartTag w:uri="urn:schemas-microsoft-com:office:smarttags" w:element="metricconverter">
        <w:smartTagPr>
          <w:attr w:name="ProductID" w:val="83”"/>
        </w:smartTagPr>
        <w:r w:rsidRPr="00396B1F">
          <w:rPr>
            <w:rFonts w:ascii="Comic Sans MS" w:hAnsi="Comic Sans MS"/>
            <w:b/>
          </w:rPr>
          <w:t>83”</w:t>
        </w:r>
      </w:smartTag>
      <w:r w:rsidRPr="00396B1F">
        <w:rPr>
          <w:rFonts w:ascii="Comic Sans MS" w:hAnsi="Comic Sans MS"/>
          <w:b/>
        </w:rPr>
        <w:t xml:space="preserve"> sayısının okunuşu aşağıdakilerden hangisidir?</w:t>
      </w:r>
    </w:p>
    <w:p w:rsidR="00047019" w:rsidRPr="00396B1F" w:rsidRDefault="00047019" w:rsidP="00396B1F">
      <w:pPr>
        <w:ind w:left="360"/>
        <w:rPr>
          <w:rFonts w:ascii="Comic Sans MS" w:hAnsi="Comic Sans MS"/>
        </w:rPr>
      </w:pPr>
      <w:r w:rsidRPr="00396B1F">
        <w:rPr>
          <w:rFonts w:ascii="Comic Sans MS" w:hAnsi="Comic Sans MS"/>
        </w:rPr>
        <w:t>A) sekiz üç                        B)  otuz  sekiz                    C) seksen üç</w:t>
      </w:r>
    </w:p>
    <w:p w:rsidR="00047019" w:rsidRPr="005E26CB" w:rsidRDefault="00047019" w:rsidP="005E26CB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noProof/>
        </w:rPr>
        <w:pict>
          <v:group id="_x0000_s1183" style="position:absolute;margin-left:384pt;margin-top:0;width:27pt;height:567pt;z-index:251658240" coordorigin="7737,206" coordsize="540,11340">
            <v:shape id="_x0000_s1184" type="#_x0000_t136" style="position:absolute;left:2967;top:5696;width:9900;height:360;rotation:270">
              <v:stroke dashstyle="1 1"/>
              <v:shadow color="#868686"/>
              <v:textpath style="font-family:&quot;Arial Black&quot;;v-text-kern:t" trim="t" fitpath="t" string="FEVZİ ÇAKMAK İLKÖĞRETİM OKULU - 2. SINIF"/>
            </v:shape>
            <v:line id="_x0000_s1185" style="position:absolute" from="8277,206" to="8277,11546" strokecolor="silver"/>
            <v:line id="_x0000_s1186" style="position:absolute" from="8097,206" to="8097,11546" strokecolor="silver"/>
          </v:group>
        </w:pict>
      </w:r>
      <w:r>
        <w:rPr>
          <w:noProof/>
        </w:rPr>
        <w:pict>
          <v:shape id="_x0000_s1187" type="#_x0000_t62" style="position:absolute;margin-left:90pt;margin-top:10.3pt;width:261pt;height:63pt;z-index:251653120" adj="-2483,8983" strokecolor="blue" strokeweight="1.5pt">
            <v:stroke dashstyle="1 1" endcap="round"/>
            <v:textbox style="mso-next-textbox:#_x0000_s1187">
              <w:txbxContent>
                <w:p w:rsidR="00047019" w:rsidRPr="00E573C6" w:rsidRDefault="00047019" w:rsidP="000032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Sevgili şirinlerim, bir haftayı trene; haftanın günlerini de vagon olarak düşünseydik trenin </w:t>
                  </w:r>
                  <w:r w:rsidRPr="00A7638C">
                    <w:rPr>
                      <w:rFonts w:ascii="Comic Sans MS" w:hAnsi="Comic Sans MS"/>
                      <w:u w:val="single"/>
                    </w:rPr>
                    <w:t>kaç</w:t>
                  </w:r>
                  <w:r>
                    <w:rPr>
                      <w:rFonts w:ascii="Comic Sans MS" w:hAnsi="Comic Sans MS"/>
                    </w:rPr>
                    <w:t xml:space="preserve"> vagonu olurdu?</w:t>
                  </w:r>
                </w:p>
              </w:txbxContent>
            </v:textbox>
          </v:shape>
        </w:pict>
      </w:r>
      <w:r>
        <w:rPr>
          <w:noProof/>
        </w:rPr>
        <w:pict>
          <v:oval id="_x0000_s1188" style="position:absolute;margin-left:18pt;margin-top:2.55pt;width:63pt;height:81pt;z-index:-251664384" strokecolor="white">
            <v:fill r:id="rId26" o:title="" recolor="t" rotate="t" type="frame"/>
          </v:oval>
        </w:pict>
      </w:r>
      <w:r>
        <w:rPr>
          <w:rFonts w:ascii="Comic Sans MS" w:hAnsi="Comic Sans MS"/>
          <w:b/>
        </w:rPr>
        <w:t xml:space="preserve">12)- 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noProof/>
        </w:rPr>
        <w:pict>
          <v:group id="_x0000_s1189" style="position:absolute;margin-left:45pt;margin-top:-.05pt;width:4in;height:36pt;z-index:-251661312" coordorigin="1257,2726" coordsize="6480,976">
            <v:group id="_x0000_s1190" style="position:absolute;left:6837;top:2906;width:900;height:720" coordorigin="2697,2906" coordsize="900,720">
              <v:group id="_x0000_s1191" style="position:absolute;left:2697;top:2906;width:900;height:540" coordorigin="2697,2906" coordsize="720,720">
                <v:rect id="_x0000_s1192" style="position:absolute;left:2697;top:2906;width:540;height:540" strokecolor="#969696">
                  <v:imagedata blacklevel="-1966f"/>
                </v:rect>
                <v:rect id="_x0000_s1193" style="position:absolute;left:2874;top:3086;width:540;height:540" strokecolor="#969696">
                  <v:imagedata blacklevel="-1966f"/>
                </v:rect>
                <v:line id="_x0000_s1194" style="position:absolute" from="2697,3446" to="2877,3626">
                  <v:imagedata blacklevel="-1966f"/>
                </v:line>
                <v:line id="_x0000_s1195" style="position:absolute" from="2697,2906" to="2877,3086">
                  <v:imagedata blacklevel="-1966f"/>
                </v:line>
                <v:line id="_x0000_s1196" style="position:absolute" from="3237,2906" to="3417,3086">
                  <v:imagedata blacklevel="-1966f"/>
                </v:line>
              </v:group>
              <v:oval id="_x0000_s1197" style="position:absolute;left:2877;top:3446;width:180;height:180" fillcolor="gray">
                <v:imagedata blacklevel="-1966f"/>
              </v:oval>
              <v:oval id="_x0000_s1198" style="position:absolute;left:3417;top:3446;width:180;height:180" fillcolor="gray">
                <v:imagedata blacklevel="-1966f"/>
              </v:oval>
            </v:group>
            <v:group id="_x0000_s1199" style="position:absolute;left:6117;top:2906;width:900;height:720" coordorigin="2697,2906" coordsize="900,720">
              <v:group id="_x0000_s1200" style="position:absolute;left:2697;top:2906;width:900;height:540" coordorigin="2697,2906" coordsize="720,720">
                <v:rect id="_x0000_s1201" style="position:absolute;left:2697;top:2906;width:540;height:540" strokecolor="#969696">
                  <v:imagedata blacklevel="-1966f"/>
                </v:rect>
                <v:rect id="_x0000_s1202" style="position:absolute;left:2874;top:3086;width:540;height:540" strokecolor="#969696">
                  <v:imagedata blacklevel="-1966f"/>
                </v:rect>
                <v:line id="_x0000_s1203" style="position:absolute" from="2697,3446" to="2877,3626">
                  <v:imagedata blacklevel="-1966f"/>
                </v:line>
                <v:line id="_x0000_s1204" style="position:absolute" from="2697,2906" to="2877,3086">
                  <v:imagedata blacklevel="-1966f"/>
                </v:line>
                <v:line id="_x0000_s1205" style="position:absolute" from="3237,2906" to="3417,3086">
                  <v:imagedata blacklevel="-1966f"/>
                </v:line>
              </v:group>
              <v:oval id="_x0000_s1206" style="position:absolute;left:2877;top:3446;width:180;height:180" fillcolor="gray">
                <v:imagedata blacklevel="-1966f"/>
              </v:oval>
              <v:oval id="_x0000_s1207" style="position:absolute;left:3417;top:3446;width:180;height:180" fillcolor="gray">
                <v:imagedata blacklevel="-1966f"/>
              </v:oval>
            </v:group>
            <v:group id="_x0000_s1208" style="position:absolute;left:5397;top:2906;width:900;height:720" coordorigin="2697,2906" coordsize="900,720">
              <v:group id="_x0000_s1209" style="position:absolute;left:2697;top:2906;width:900;height:540" coordorigin="2697,2906" coordsize="720,720">
                <v:rect id="_x0000_s1210" style="position:absolute;left:2697;top:2906;width:540;height:540" strokecolor="#969696">
                  <v:imagedata blacklevel="-1966f"/>
                </v:rect>
                <v:rect id="_x0000_s1211" style="position:absolute;left:2874;top:3086;width:540;height:540" strokecolor="#969696">
                  <v:imagedata blacklevel="-1966f"/>
                </v:rect>
                <v:line id="_x0000_s1212" style="position:absolute" from="2697,3446" to="2877,3626">
                  <v:imagedata blacklevel="-1966f"/>
                </v:line>
                <v:line id="_x0000_s1213" style="position:absolute" from="2697,2906" to="2877,3086">
                  <v:imagedata blacklevel="-1966f"/>
                </v:line>
                <v:line id="_x0000_s1214" style="position:absolute" from="3237,2906" to="3417,3086">
                  <v:imagedata blacklevel="-1966f"/>
                </v:line>
              </v:group>
              <v:oval id="_x0000_s1215" style="position:absolute;left:2877;top:3446;width:180;height:180" fillcolor="gray">
                <v:imagedata blacklevel="-1966f"/>
              </v:oval>
              <v:oval id="_x0000_s1216" style="position:absolute;left:3417;top:3446;width:180;height:180" fillcolor="gray">
                <v:imagedata blacklevel="-1966f"/>
              </v:oval>
            </v:group>
            <v:group id="_x0000_s1217" style="position:absolute;left:4677;top:2906;width:900;height:720" coordorigin="2697,2906" coordsize="900,720">
              <v:group id="_x0000_s1218" style="position:absolute;left:2697;top:2906;width:900;height:540" coordorigin="2697,2906" coordsize="720,720">
                <v:rect id="_x0000_s1219" style="position:absolute;left:2697;top:2906;width:540;height:540" strokecolor="#969696">
                  <v:imagedata blacklevel="-1966f"/>
                </v:rect>
                <v:rect id="_x0000_s1220" style="position:absolute;left:2874;top:3086;width:540;height:540" strokecolor="#969696">
                  <v:imagedata blacklevel="-1966f"/>
                </v:rect>
                <v:line id="_x0000_s1221" style="position:absolute" from="2697,3446" to="2877,3626">
                  <v:imagedata blacklevel="-1966f"/>
                </v:line>
                <v:line id="_x0000_s1222" style="position:absolute" from="2697,2906" to="2877,3086">
                  <v:imagedata blacklevel="-1966f"/>
                </v:line>
                <v:line id="_x0000_s1223" style="position:absolute" from="3237,2906" to="3417,3086">
                  <v:imagedata blacklevel="-1966f"/>
                </v:line>
              </v:group>
              <v:oval id="_x0000_s1224" style="position:absolute;left:2877;top:3446;width:180;height:180" fillcolor="gray">
                <v:imagedata blacklevel="-1966f"/>
              </v:oval>
              <v:oval id="_x0000_s1225" style="position:absolute;left:3417;top:3446;width:180;height:180" fillcolor="gray">
                <v:imagedata blacklevel="-1966f"/>
              </v:oval>
            </v:group>
            <v:group id="_x0000_s1226" style="position:absolute;left:3957;top:2906;width:900;height:720" coordorigin="2697,2906" coordsize="900,720">
              <v:group id="_x0000_s1227" style="position:absolute;left:2697;top:2906;width:900;height:540" coordorigin="2697,2906" coordsize="720,720">
                <v:rect id="_x0000_s1228" style="position:absolute;left:2697;top:2906;width:540;height:540" strokecolor="#969696">
                  <v:imagedata blacklevel="-1966f"/>
                </v:rect>
                <v:rect id="_x0000_s1229" style="position:absolute;left:2874;top:3086;width:540;height:540" strokecolor="#969696">
                  <v:imagedata blacklevel="-1966f"/>
                </v:rect>
                <v:line id="_x0000_s1230" style="position:absolute" from="2697,3446" to="2877,3626">
                  <v:imagedata blacklevel="-1966f"/>
                </v:line>
                <v:line id="_x0000_s1231" style="position:absolute" from="2697,2906" to="2877,3086">
                  <v:imagedata blacklevel="-1966f"/>
                </v:line>
                <v:line id="_x0000_s1232" style="position:absolute" from="3237,2906" to="3417,3086">
                  <v:imagedata blacklevel="-1966f"/>
                </v:line>
              </v:group>
              <v:oval id="_x0000_s1233" style="position:absolute;left:2877;top:3446;width:180;height:180" fillcolor="gray">
                <v:imagedata blacklevel="-1966f"/>
              </v:oval>
              <v:oval id="_x0000_s1234" style="position:absolute;left:3417;top:3446;width:180;height:180" fillcolor="gray">
                <v:imagedata blacklevel="-1966f"/>
              </v:oval>
            </v:group>
            <v:group id="_x0000_s1235" style="position:absolute;left:3237;top:2906;width:900;height:720" coordorigin="2697,2906" coordsize="900,720">
              <v:group id="_x0000_s1236" style="position:absolute;left:2697;top:2906;width:900;height:540" coordorigin="2697,2906" coordsize="720,720">
                <v:rect id="_x0000_s1237" style="position:absolute;left:2697;top:2906;width:540;height:540" strokecolor="#969696">
                  <v:imagedata blacklevel="-1966f"/>
                </v:rect>
                <v:rect id="_x0000_s1238" style="position:absolute;left:2874;top:3086;width:540;height:540" strokecolor="#969696">
                  <v:imagedata blacklevel="-1966f"/>
                </v:rect>
                <v:line id="_x0000_s1239" style="position:absolute" from="2697,3446" to="2877,3626">
                  <v:imagedata blacklevel="-1966f"/>
                </v:line>
                <v:line id="_x0000_s1240" style="position:absolute" from="2697,2906" to="2877,3086">
                  <v:imagedata blacklevel="-1966f"/>
                </v:line>
                <v:line id="_x0000_s1241" style="position:absolute" from="3237,2906" to="3417,3086">
                  <v:imagedata blacklevel="-1966f"/>
                </v:line>
              </v:group>
              <v:oval id="_x0000_s1242" style="position:absolute;left:2877;top:3446;width:180;height:180" fillcolor="gray">
                <v:imagedata blacklevel="-1966f"/>
              </v:oval>
              <v:oval id="_x0000_s1243" style="position:absolute;left:3417;top:3446;width:180;height:180" fillcolor="gray">
                <v:imagedata blacklevel="-1966f"/>
              </v:oval>
            </v:group>
            <v:group id="_x0000_s1244" style="position:absolute;left:2517;top:2906;width:900;height:720" coordorigin="2697,2906" coordsize="900,720">
              <v:group id="_x0000_s1245" style="position:absolute;left:2697;top:2906;width:900;height:540" coordorigin="2697,2906" coordsize="720,720">
                <v:rect id="_x0000_s1246" style="position:absolute;left:2697;top:2906;width:540;height:540" strokecolor="#969696">
                  <v:imagedata blacklevel="-1966f"/>
                </v:rect>
                <v:rect id="_x0000_s1247" style="position:absolute;left:2874;top:3086;width:540;height:540" strokecolor="#969696">
                  <v:imagedata blacklevel="-1966f"/>
                </v:rect>
                <v:line id="_x0000_s1248" style="position:absolute" from="2697,3446" to="2877,3626">
                  <v:imagedata blacklevel="-1966f"/>
                </v:line>
                <v:line id="_x0000_s1249" style="position:absolute" from="2697,2906" to="2877,3086">
                  <v:imagedata blacklevel="-1966f"/>
                </v:line>
                <v:line id="_x0000_s1250" style="position:absolute" from="3237,2906" to="3417,3086">
                  <v:imagedata blacklevel="-1966f"/>
                </v:line>
              </v:group>
              <v:oval id="_x0000_s1251" style="position:absolute;left:2877;top:3446;width:180;height:180" fillcolor="gray">
                <v:imagedata blacklevel="-1966f"/>
              </v:oval>
              <v:oval id="_x0000_s1252" style="position:absolute;left:3417;top:3446;width:180;height:180" fillcolor="gray">
                <v:imagedata blacklevel="-1966f"/>
              </v:oval>
            </v:group>
            <v:shape id="_x0000_s1253" type="#_x0000_t75" style="position:absolute;left:1257;top:2726;width:1260;height:976">
              <v:imagedata r:id="rId27" o:title="" blacklevel="-1966f"/>
            </v:shape>
          </v:group>
        </w:pict>
      </w:r>
      <w:r>
        <w:rPr>
          <w:rFonts w:ascii="Comic Sans MS" w:hAnsi="Comic Sans MS"/>
          <w:b/>
        </w:rPr>
        <w:t xml:space="preserve">       A) </w:t>
      </w:r>
    </w:p>
    <w:p w:rsidR="00047019" w:rsidRDefault="00047019" w:rsidP="00003272">
      <w:pPr>
        <w:ind w:right="-2560"/>
        <w:rPr>
          <w:rFonts w:ascii="Comic Sans MS" w:hAnsi="Comic Sans MS"/>
          <w:b/>
          <w:sz w:val="6"/>
          <w:szCs w:val="6"/>
        </w:rPr>
      </w:pPr>
      <w:r>
        <w:rPr>
          <w:noProof/>
        </w:rPr>
        <w:pict>
          <v:oval id="_x0000_s1254" style="position:absolute;margin-left:108pt;margin-top:10.2pt;width:9pt;height:9pt;z-index:-251662336" fillcolor="gray"/>
        </w:pict>
      </w:r>
    </w:p>
    <w:p w:rsidR="00047019" w:rsidRDefault="00047019" w:rsidP="00003272">
      <w:pPr>
        <w:ind w:right="-2560"/>
        <w:rPr>
          <w:rFonts w:ascii="Comic Sans MS" w:hAnsi="Comic Sans MS"/>
          <w:b/>
          <w:sz w:val="6"/>
          <w:szCs w:val="6"/>
        </w:rPr>
      </w:pPr>
    </w:p>
    <w:p w:rsidR="00047019" w:rsidRDefault="00047019" w:rsidP="00003272">
      <w:pPr>
        <w:ind w:right="-2560"/>
        <w:rPr>
          <w:rFonts w:ascii="Comic Sans MS" w:hAnsi="Comic Sans MS"/>
          <w:b/>
          <w:sz w:val="6"/>
          <w:szCs w:val="6"/>
        </w:rPr>
      </w:pPr>
    </w:p>
    <w:p w:rsidR="00047019" w:rsidRPr="00DC7008" w:rsidRDefault="00047019" w:rsidP="00003272">
      <w:pPr>
        <w:ind w:right="-2560"/>
        <w:rPr>
          <w:rFonts w:ascii="Comic Sans MS" w:hAnsi="Comic Sans MS"/>
          <w:b/>
          <w:sz w:val="6"/>
          <w:szCs w:val="6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  <w:r>
        <w:rPr>
          <w:noProof/>
        </w:rPr>
        <w:pict>
          <v:group id="_x0000_s1255" style="position:absolute;margin-left:45pt;margin-top:12.75pt;width:243pt;height:36pt;z-index:-251660288" coordorigin="1257,4809" coordsize="5040,976">
            <v:group id="_x0000_s1256" style="position:absolute;left:5397;top:4989;width:900;height:720" coordorigin="2697,2906" coordsize="900,720">
              <v:group id="_x0000_s1257" style="position:absolute;left:2697;top:2906;width:900;height:540" coordorigin="2697,2906" coordsize="720,720">
                <v:rect id="_x0000_s1258" style="position:absolute;left:2697;top:2906;width:540;height:540" strokecolor="#969696">
                  <v:imagedata blacklevel="-1966f"/>
                </v:rect>
                <v:rect id="_x0000_s1259" style="position:absolute;left:2874;top:3086;width:540;height:540" strokecolor="#969696">
                  <v:imagedata blacklevel="-1966f"/>
                </v:rect>
                <v:line id="_x0000_s1260" style="position:absolute" from="2697,3446" to="2877,3626">
                  <v:imagedata blacklevel="-1966f"/>
                </v:line>
                <v:line id="_x0000_s1261" style="position:absolute" from="2697,2906" to="2877,3086">
                  <v:imagedata blacklevel="-1966f"/>
                </v:line>
                <v:line id="_x0000_s1262" style="position:absolute" from="3237,2906" to="3417,3086">
                  <v:imagedata blacklevel="-1966f"/>
                </v:line>
              </v:group>
              <v:oval id="_x0000_s1263" style="position:absolute;left:2877;top:3446;width:180;height:180" fillcolor="gray">
                <v:imagedata blacklevel="-1966f"/>
              </v:oval>
              <v:oval id="_x0000_s1264" style="position:absolute;left:3417;top:3446;width:180;height:180" fillcolor="gray">
                <v:imagedata blacklevel="-1966f"/>
              </v:oval>
            </v:group>
            <v:group id="_x0000_s1265" style="position:absolute;left:4677;top:4989;width:900;height:720" coordorigin="2697,2906" coordsize="900,720">
              <v:group id="_x0000_s1266" style="position:absolute;left:2697;top:2906;width:900;height:540" coordorigin="2697,2906" coordsize="720,720">
                <v:rect id="_x0000_s1267" style="position:absolute;left:2697;top:2906;width:540;height:540" strokecolor="#969696">
                  <v:imagedata blacklevel="-1966f"/>
                </v:rect>
                <v:rect id="_x0000_s1268" style="position:absolute;left:2874;top:3086;width:540;height:540" strokecolor="#969696">
                  <v:imagedata blacklevel="-1966f"/>
                </v:rect>
                <v:line id="_x0000_s1269" style="position:absolute" from="2697,3446" to="2877,3626">
                  <v:imagedata blacklevel="-1966f"/>
                </v:line>
                <v:line id="_x0000_s1270" style="position:absolute" from="2697,2906" to="2877,3086">
                  <v:imagedata blacklevel="-1966f"/>
                </v:line>
                <v:line id="_x0000_s1271" style="position:absolute" from="3237,2906" to="3417,3086">
                  <v:imagedata blacklevel="-1966f"/>
                </v:line>
              </v:group>
              <v:oval id="_x0000_s1272" style="position:absolute;left:2877;top:3446;width:180;height:180" fillcolor="gray">
                <v:imagedata blacklevel="-1966f"/>
              </v:oval>
              <v:oval id="_x0000_s1273" style="position:absolute;left:3417;top:3446;width:180;height:180" fillcolor="gray">
                <v:imagedata blacklevel="-1966f"/>
              </v:oval>
            </v:group>
            <v:group id="_x0000_s1274" style="position:absolute;left:3957;top:4989;width:900;height:720" coordorigin="2697,2906" coordsize="900,720">
              <v:group id="_x0000_s1275" style="position:absolute;left:2697;top:2906;width:900;height:540" coordorigin="2697,2906" coordsize="720,720">
                <v:rect id="_x0000_s1276" style="position:absolute;left:2697;top:2906;width:540;height:540" strokecolor="#969696">
                  <v:imagedata blacklevel="-1966f"/>
                </v:rect>
                <v:rect id="_x0000_s1277" style="position:absolute;left:2874;top:3086;width:540;height:540" strokecolor="#969696">
                  <v:imagedata blacklevel="-1966f"/>
                </v:rect>
                <v:line id="_x0000_s1278" style="position:absolute" from="2697,3446" to="2877,3626">
                  <v:imagedata blacklevel="-1966f"/>
                </v:line>
                <v:line id="_x0000_s1279" style="position:absolute" from="2697,2906" to="2877,3086">
                  <v:imagedata blacklevel="-1966f"/>
                </v:line>
                <v:line id="_x0000_s1280" style="position:absolute" from="3237,2906" to="3417,3086">
                  <v:imagedata blacklevel="-1966f"/>
                </v:line>
              </v:group>
              <v:oval id="_x0000_s1281" style="position:absolute;left:2877;top:3446;width:180;height:180" fillcolor="gray">
                <v:imagedata blacklevel="-1966f"/>
              </v:oval>
              <v:oval id="_x0000_s1282" style="position:absolute;left:3417;top:3446;width:180;height:180" fillcolor="gray">
                <v:imagedata blacklevel="-1966f"/>
              </v:oval>
            </v:group>
            <v:group id="_x0000_s1283" style="position:absolute;left:3237;top:4989;width:900;height:720" coordorigin="2697,2906" coordsize="900,720">
              <v:group id="_x0000_s1284" style="position:absolute;left:2697;top:2906;width:900;height:540" coordorigin="2697,2906" coordsize="720,720">
                <v:rect id="_x0000_s1285" style="position:absolute;left:2697;top:2906;width:540;height:540" strokecolor="#969696">
                  <v:imagedata blacklevel="-1966f"/>
                </v:rect>
                <v:rect id="_x0000_s1286" style="position:absolute;left:2874;top:3086;width:540;height:540" strokecolor="#969696">
                  <v:imagedata blacklevel="-1966f"/>
                </v:rect>
                <v:line id="_x0000_s1287" style="position:absolute" from="2697,3446" to="2877,3626">
                  <v:imagedata blacklevel="-1966f"/>
                </v:line>
                <v:line id="_x0000_s1288" style="position:absolute" from="2697,2906" to="2877,3086">
                  <v:imagedata blacklevel="-1966f"/>
                </v:line>
                <v:line id="_x0000_s1289" style="position:absolute" from="3237,2906" to="3417,3086">
                  <v:imagedata blacklevel="-1966f"/>
                </v:line>
              </v:group>
              <v:oval id="_x0000_s1290" style="position:absolute;left:2877;top:3446;width:180;height:180" fillcolor="gray">
                <v:imagedata blacklevel="-1966f"/>
              </v:oval>
              <v:oval id="_x0000_s1291" style="position:absolute;left:3417;top:3446;width:180;height:180" fillcolor="gray">
                <v:imagedata blacklevel="-1966f"/>
              </v:oval>
            </v:group>
            <v:group id="_x0000_s1292" style="position:absolute;left:2517;top:4989;width:900;height:720" coordorigin="2697,2906" coordsize="900,720">
              <v:group id="_x0000_s1293" style="position:absolute;left:2697;top:2906;width:900;height:540" coordorigin="2697,2906" coordsize="720,720">
                <v:rect id="_x0000_s1294" style="position:absolute;left:2697;top:2906;width:540;height:540" strokecolor="#969696">
                  <v:imagedata blacklevel="-1966f"/>
                </v:rect>
                <v:rect id="_x0000_s1295" style="position:absolute;left:2874;top:3086;width:540;height:540" strokecolor="#969696">
                  <v:imagedata blacklevel="-1966f"/>
                </v:rect>
                <v:line id="_x0000_s1296" style="position:absolute" from="2697,3446" to="2877,3626">
                  <v:imagedata blacklevel="-1966f"/>
                </v:line>
                <v:line id="_x0000_s1297" style="position:absolute" from="2697,2906" to="2877,3086">
                  <v:imagedata blacklevel="-1966f"/>
                </v:line>
                <v:line id="_x0000_s1298" style="position:absolute" from="3237,2906" to="3417,3086">
                  <v:imagedata blacklevel="-1966f"/>
                </v:line>
              </v:group>
              <v:oval id="_x0000_s1299" style="position:absolute;left:2877;top:3446;width:180;height:180" fillcolor="gray">
                <v:imagedata blacklevel="-1966f"/>
              </v:oval>
              <v:oval id="_x0000_s1300" style="position:absolute;left:3417;top:3446;width:180;height:180" fillcolor="gray">
                <v:imagedata blacklevel="-1966f"/>
              </v:oval>
            </v:group>
            <v:shape id="_x0000_s1301" type="#_x0000_t75" style="position:absolute;left:1257;top:4809;width:1260;height:976">
              <v:imagedata r:id="rId27" o:title="" blacklevel="-1966f"/>
            </v:shape>
          </v:group>
        </w:pict>
      </w:r>
      <w:r>
        <w:rPr>
          <w:rFonts w:ascii="Comic Sans MS" w:hAnsi="Comic Sans MS"/>
        </w:rPr>
        <w:t xml:space="preserve">     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</w:t>
      </w:r>
      <w:r w:rsidRPr="00DC7008">
        <w:rPr>
          <w:rFonts w:ascii="Comic Sans MS" w:hAnsi="Comic Sans MS"/>
          <w:b/>
        </w:rPr>
        <w:t>B)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noProof/>
        </w:rPr>
        <w:pict>
          <v:group id="_x0000_s1302" style="position:absolute;margin-left:45pt;margin-top:8.9pt;width:4in;height:34.7pt;z-index:251657216" coordorigin="1437,4886" coordsize="5760,976">
            <v:group id="_x0000_s1303" style="position:absolute;left:6297;top:5066;width:900;height:720" coordorigin="2697,2906" coordsize="900,720">
              <v:group id="_x0000_s1304" style="position:absolute;left:2697;top:2906;width:900;height:540" coordorigin="2697,2906" coordsize="720,720">
                <v:rect id="_x0000_s1305" style="position:absolute;left:2697;top:2906;width:540;height:540" strokecolor="#969696"/>
                <v:rect id="_x0000_s1306" style="position:absolute;left:2874;top:3086;width:540;height:540" strokecolor="#969696"/>
                <v:line id="_x0000_s1307" style="position:absolute" from="2697,3446" to="2877,3626"/>
                <v:line id="_x0000_s1308" style="position:absolute" from="2697,2906" to="2877,3086"/>
                <v:line id="_x0000_s1309" style="position:absolute" from="3237,2906" to="3417,3086"/>
              </v:group>
              <v:oval id="_x0000_s1310" style="position:absolute;left:2877;top:3446;width:180;height:180" fillcolor="gray"/>
              <v:oval id="_x0000_s1311" style="position:absolute;left:3417;top:3446;width:180;height:180" fillcolor="gray"/>
            </v:group>
            <v:group id="_x0000_s1312" style="position:absolute;left:5577;top:5066;width:900;height:720" coordorigin="2697,2906" coordsize="900,720">
              <v:group id="_x0000_s1313" style="position:absolute;left:2697;top:2906;width:900;height:540" coordorigin="2697,2906" coordsize="720,720">
                <v:rect id="_x0000_s1314" style="position:absolute;left:2697;top:2906;width:540;height:540" strokecolor="#969696"/>
                <v:rect id="_x0000_s1315" style="position:absolute;left:2874;top:3086;width:540;height:540" strokecolor="#969696"/>
                <v:line id="_x0000_s1316" style="position:absolute" from="2697,3446" to="2877,3626"/>
                <v:line id="_x0000_s1317" style="position:absolute" from="2697,2906" to="2877,3086"/>
                <v:line id="_x0000_s1318" style="position:absolute" from="3237,2906" to="3417,3086"/>
              </v:group>
              <v:oval id="_x0000_s1319" style="position:absolute;left:2877;top:3446;width:180;height:180" fillcolor="gray"/>
              <v:oval id="_x0000_s1320" style="position:absolute;left:3417;top:3446;width:180;height:180" fillcolor="gray"/>
            </v:group>
            <v:group id="_x0000_s1321" style="position:absolute;left:4857;top:5066;width:900;height:720" coordorigin="2697,2906" coordsize="900,720">
              <v:group id="_x0000_s1322" style="position:absolute;left:2697;top:2906;width:900;height:540" coordorigin="2697,2906" coordsize="720,720">
                <v:rect id="_x0000_s1323" style="position:absolute;left:2697;top:2906;width:540;height:540" strokecolor="#969696"/>
                <v:rect id="_x0000_s1324" style="position:absolute;left:2874;top:3086;width:540;height:540" strokecolor="#969696"/>
                <v:line id="_x0000_s1325" style="position:absolute" from="2697,3446" to="2877,3626"/>
                <v:line id="_x0000_s1326" style="position:absolute" from="2697,2906" to="2877,3086"/>
                <v:line id="_x0000_s1327" style="position:absolute" from="3237,2906" to="3417,3086"/>
              </v:group>
              <v:oval id="_x0000_s1328" style="position:absolute;left:2877;top:3446;width:180;height:180" fillcolor="gray"/>
              <v:oval id="_x0000_s1329" style="position:absolute;left:3417;top:3446;width:180;height:180" fillcolor="gray"/>
            </v:group>
            <v:group id="_x0000_s1330" style="position:absolute;left:4137;top:5066;width:900;height:720" coordorigin="2697,2906" coordsize="900,720">
              <v:group id="_x0000_s1331" style="position:absolute;left:2697;top:2906;width:900;height:540" coordorigin="2697,2906" coordsize="720,720">
                <v:rect id="_x0000_s1332" style="position:absolute;left:2697;top:2906;width:540;height:540" strokecolor="#969696"/>
                <v:rect id="_x0000_s1333" style="position:absolute;left:2874;top:3086;width:540;height:540" strokecolor="#969696"/>
                <v:line id="_x0000_s1334" style="position:absolute" from="2697,3446" to="2877,3626"/>
                <v:line id="_x0000_s1335" style="position:absolute" from="2697,2906" to="2877,3086"/>
                <v:line id="_x0000_s1336" style="position:absolute" from="3237,2906" to="3417,3086"/>
              </v:group>
              <v:oval id="_x0000_s1337" style="position:absolute;left:2877;top:3446;width:180;height:180" fillcolor="gray"/>
              <v:oval id="_x0000_s1338" style="position:absolute;left:3417;top:3446;width:180;height:180" fillcolor="gray"/>
            </v:group>
            <v:group id="_x0000_s1339" style="position:absolute;left:3417;top:5066;width:900;height:720" coordorigin="2697,2906" coordsize="900,720">
              <v:group id="_x0000_s1340" style="position:absolute;left:2697;top:2906;width:900;height:540" coordorigin="2697,2906" coordsize="720,720">
                <v:rect id="_x0000_s1341" style="position:absolute;left:2697;top:2906;width:540;height:540" strokecolor="#969696"/>
                <v:rect id="_x0000_s1342" style="position:absolute;left:2874;top:3086;width:540;height:540" strokecolor="#969696"/>
                <v:line id="_x0000_s1343" style="position:absolute" from="2697,3446" to="2877,3626"/>
                <v:line id="_x0000_s1344" style="position:absolute" from="2697,2906" to="2877,3086"/>
                <v:line id="_x0000_s1345" style="position:absolute" from="3237,2906" to="3417,3086"/>
              </v:group>
              <v:oval id="_x0000_s1346" style="position:absolute;left:2877;top:3446;width:180;height:180" fillcolor="gray"/>
              <v:oval id="_x0000_s1347" style="position:absolute;left:3417;top:3446;width:180;height:180" fillcolor="gray"/>
            </v:group>
            <v:group id="_x0000_s1348" style="position:absolute;left:2697;top:5066;width:900;height:720" coordorigin="2697,2906" coordsize="900,720">
              <v:group id="_x0000_s1349" style="position:absolute;left:2697;top:2906;width:900;height:540" coordorigin="2697,2906" coordsize="720,720">
                <v:rect id="_x0000_s1350" style="position:absolute;left:2697;top:2906;width:540;height:540" strokecolor="#969696"/>
                <v:rect id="_x0000_s1351" style="position:absolute;left:2874;top:3086;width:540;height:540" strokecolor="#969696"/>
                <v:line id="_x0000_s1352" style="position:absolute" from="2697,3446" to="2877,3626"/>
                <v:line id="_x0000_s1353" style="position:absolute" from="2697,2906" to="2877,3086"/>
                <v:line id="_x0000_s1354" style="position:absolute" from="3237,2906" to="3417,3086"/>
              </v:group>
              <v:oval id="_x0000_s1355" style="position:absolute;left:2877;top:3446;width:180;height:180" fillcolor="gray"/>
              <v:oval id="_x0000_s1356" style="position:absolute;left:3417;top:3446;width:180;height:180" fillcolor="gray"/>
            </v:group>
            <v:shape id="_x0000_s1357" type="#_x0000_t75" style="position:absolute;left:1437;top:4886;width:1260;height:976">
              <v:imagedata r:id="rId27" o:title="" blacklevel="-1966f"/>
            </v:shape>
          </v:group>
        </w:pic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C)</w:t>
      </w: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Pr="008048DA" w:rsidRDefault="00047019" w:rsidP="00396B1F">
      <w:pPr>
        <w:ind w:left="360"/>
        <w:rPr>
          <w:rFonts w:ascii="ayta" w:hAnsi="ayta"/>
        </w:rPr>
      </w:pPr>
      <w:r>
        <w:rPr>
          <w:rFonts w:ascii="Comic Sans MS" w:hAnsi="Comic Sans MS"/>
          <w:b/>
        </w:rPr>
        <w:t>13)-</w:t>
      </w:r>
      <w:r w:rsidRPr="00396B1F">
        <w:rPr>
          <w:rFonts w:ascii="ayta" w:hAnsi="ayta"/>
          <w:b/>
        </w:rPr>
        <w:t xml:space="preserve"> </w:t>
      </w:r>
      <w:r>
        <w:rPr>
          <w:rFonts w:ascii="ayta" w:hAnsi="ayta"/>
          <w:b/>
        </w:rPr>
        <w:t>İleriye doğru üçer üçer ritmik sayarken 48’den sonra hangi sayı gelir?</w:t>
      </w:r>
      <w:r w:rsidRPr="008048DA">
        <w:rPr>
          <w:rFonts w:ascii="ayta" w:hAnsi="ayta"/>
          <w:b/>
        </w:rPr>
        <w:t xml:space="preserve"> </w:t>
      </w:r>
    </w:p>
    <w:p w:rsidR="00047019" w:rsidRPr="00396B1F" w:rsidRDefault="00047019" w:rsidP="00396B1F">
      <w:pPr>
        <w:ind w:left="360"/>
        <w:rPr>
          <w:rFonts w:ascii="Kayra" w:hAnsi="Kayra"/>
        </w:rPr>
      </w:pPr>
      <w:r w:rsidRPr="00396B1F">
        <w:rPr>
          <w:rFonts w:ascii="ayta" w:hAnsi="ayta"/>
        </w:rPr>
        <w:t>A) 51                                    B)  50                                 C) 49</w:t>
      </w:r>
    </w:p>
    <w:p w:rsidR="00047019" w:rsidRPr="00396B1F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Pr="009B2A18" w:rsidRDefault="00047019" w:rsidP="00396B1F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>
        <w:rPr>
          <w:noProof/>
        </w:rPr>
        <w:pict>
          <v:group id="_x0000_s1358" style="position:absolute;margin-left:57pt;margin-top:4.5pt;width:204pt;height:51.85pt;z-index:251659264;mso-position-horizontal-relative:text;mso-position-vertical-relative:text" coordorigin="9537,969" coordsize="4500,1217">
            <v:shape id="_x0000_s1359" type="#_x0000_t75" style="position:absolute;left:9537;top:1286;width:840;height:840">
              <v:imagedata r:id="rId28" o:title=""/>
            </v:shape>
            <v:shape id="_x0000_s1360" type="#_x0000_t75" style="position:absolute;left:11337;top:969;width:540;height:1160">
              <v:imagedata r:id="rId29" o:title=""/>
            </v:shape>
            <v:shape id="_x0000_s1361" type="#_x0000_t75" style="position:absolute;left:11877;top:1106;width:1080;height:1080">
              <v:imagedata r:id="rId30" o:title=""/>
            </v:shape>
            <v:shape id="_x0000_s1362" type="#_x0000_t75" style="position:absolute;left:10437;top:1329;width:840;height:840">
              <v:imagedata r:id="rId28" o:title=""/>
            </v:shape>
            <v:shape id="_x0000_s1363" type="#_x0000_t75" style="position:absolute;left:12957;top:1106;width:1080;height:1080">
              <v:imagedata r:id="rId30" o:title=""/>
            </v:shape>
          </v:group>
        </w:pict>
      </w:r>
      <w:r>
        <w:rPr>
          <w:rFonts w:ascii="Comic Sans MS" w:hAnsi="Comic Sans MS"/>
          <w:b/>
        </w:rPr>
        <w:t xml:space="preserve">14)- </w:t>
      </w:r>
    </w:p>
    <w:p w:rsidR="00047019" w:rsidRDefault="00047019" w:rsidP="00003272">
      <w:pPr>
        <w:ind w:right="-256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</w:rPr>
        <w:t xml:space="preserve">                                                                          </w:t>
      </w:r>
      <w:r>
        <w:rPr>
          <w:rFonts w:ascii="Comic Sans MS" w:hAnsi="Comic Sans MS"/>
          <w:b/>
        </w:rPr>
        <w:t xml:space="preserve">  </w:t>
      </w:r>
      <w:r w:rsidRPr="00684BD1">
        <w:rPr>
          <w:rFonts w:ascii="Comic Sans MS" w:hAnsi="Comic Sans MS"/>
          <w:b/>
          <w:sz w:val="32"/>
          <w:szCs w:val="32"/>
        </w:rPr>
        <w:t xml:space="preserve">? 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684BD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?   ?</w:t>
      </w:r>
      <w:r w:rsidRPr="00684BD1">
        <w:rPr>
          <w:rFonts w:ascii="Comic Sans MS" w:hAnsi="Comic Sans MS"/>
          <w:b/>
          <w:sz w:val="32"/>
          <w:szCs w:val="32"/>
        </w:rPr>
        <w:t xml:space="preserve"> </w:t>
      </w:r>
    </w:p>
    <w:p w:rsidR="00047019" w:rsidRPr="00684BD1" w:rsidRDefault="00047019" w:rsidP="00003272">
      <w:pPr>
        <w:ind w:right="-2560"/>
        <w:rPr>
          <w:rFonts w:ascii="Comic Sans MS" w:hAnsi="Comic Sans MS"/>
          <w:b/>
          <w:sz w:val="16"/>
          <w:szCs w:val="16"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     </w:t>
      </w:r>
      <w:r>
        <w:rPr>
          <w:rFonts w:ascii="Comic Sans MS" w:hAnsi="Comic Sans MS"/>
          <w:b/>
        </w:rPr>
        <w:t xml:space="preserve">Yukarıdaki örüntüde soru işareti olan yerlere </w:t>
      </w:r>
    </w:p>
    <w:p w:rsidR="00047019" w:rsidRDefault="00047019" w:rsidP="00003272">
      <w:pPr>
        <w:ind w:right="-2560"/>
        <w:rPr>
          <w:rFonts w:ascii="Comic Sans MS" w:hAnsi="Comic Sans MS"/>
          <w:b/>
          <w:sz w:val="8"/>
          <w:szCs w:val="8"/>
        </w:rPr>
      </w:pPr>
      <w:r>
        <w:rPr>
          <w:rFonts w:ascii="Comic Sans MS" w:hAnsi="Comic Sans MS"/>
          <w:b/>
        </w:rPr>
        <w:t xml:space="preserve">      aşağıdakilerden hangisi </w:t>
      </w:r>
      <w:r w:rsidRPr="00A7638C">
        <w:rPr>
          <w:rFonts w:ascii="Comic Sans MS" w:hAnsi="Comic Sans MS"/>
          <w:b/>
          <w:u w:val="single"/>
        </w:rPr>
        <w:t>gelmelidir</w:t>
      </w:r>
      <w:r>
        <w:rPr>
          <w:rFonts w:ascii="Comic Sans MS" w:hAnsi="Comic Sans MS"/>
          <w:b/>
        </w:rPr>
        <w:t xml:space="preserve"> ?</w:t>
      </w:r>
    </w:p>
    <w:p w:rsidR="00047019" w:rsidRDefault="00047019" w:rsidP="00003272">
      <w:pPr>
        <w:ind w:right="-2560"/>
        <w:rPr>
          <w:rFonts w:ascii="Comic Sans MS" w:hAnsi="Comic Sans MS"/>
          <w:b/>
          <w:sz w:val="8"/>
          <w:szCs w:val="8"/>
        </w:rPr>
      </w:pPr>
    </w:p>
    <w:p w:rsidR="00047019" w:rsidRPr="00A7638C" w:rsidRDefault="00047019" w:rsidP="00003272">
      <w:pPr>
        <w:ind w:right="-2560"/>
        <w:rPr>
          <w:rFonts w:ascii="Comic Sans MS" w:hAnsi="Comic Sans MS"/>
          <w:b/>
          <w:sz w:val="8"/>
          <w:szCs w:val="8"/>
        </w:rPr>
      </w:pPr>
    </w:p>
    <w:p w:rsidR="00047019" w:rsidRDefault="00047019" w:rsidP="00003272">
      <w:pPr>
        <w:numPr>
          <w:ilvl w:val="0"/>
          <w:numId w:val="5"/>
        </w:numPr>
        <w:ind w:right="-2560"/>
        <w:rPr>
          <w:rFonts w:ascii="Comic Sans MS" w:hAnsi="Comic Sans MS"/>
        </w:rPr>
      </w:pPr>
      <w:r>
        <w:rPr>
          <w:rFonts w:ascii="Comic Sans MS" w:hAnsi="Comic Sans MS"/>
        </w:rPr>
        <w:t>Bir elma, bir patlıcan, bir çay bardağı</w:t>
      </w:r>
    </w:p>
    <w:p w:rsidR="00047019" w:rsidRDefault="00047019" w:rsidP="00003272">
      <w:pPr>
        <w:numPr>
          <w:ilvl w:val="0"/>
          <w:numId w:val="5"/>
        </w:numPr>
        <w:ind w:right="-2560"/>
        <w:rPr>
          <w:rFonts w:ascii="Comic Sans MS" w:hAnsi="Comic Sans MS"/>
        </w:rPr>
      </w:pPr>
      <w:r>
        <w:rPr>
          <w:rFonts w:ascii="Comic Sans MS" w:hAnsi="Comic Sans MS"/>
        </w:rPr>
        <w:t>İki elma, bir patlıcan</w:t>
      </w:r>
    </w:p>
    <w:p w:rsidR="00047019" w:rsidRDefault="00047019" w:rsidP="00003272">
      <w:pPr>
        <w:numPr>
          <w:ilvl w:val="0"/>
          <w:numId w:val="5"/>
        </w:numPr>
        <w:ind w:right="-2560"/>
        <w:rPr>
          <w:rFonts w:ascii="Comic Sans MS" w:hAnsi="Comic Sans MS"/>
        </w:rPr>
      </w:pPr>
      <w:r>
        <w:rPr>
          <w:rFonts w:ascii="Comic Sans MS" w:hAnsi="Comic Sans MS"/>
        </w:rPr>
        <w:t>Bir patlıcan, iki çay bardağı</w:t>
      </w: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ind w:right="-2560"/>
        <w:rPr>
          <w:rFonts w:ascii="Comic Sans MS" w:hAnsi="Comic Sans MS"/>
        </w:rPr>
      </w:pPr>
    </w:p>
    <w:p w:rsidR="00047019" w:rsidRDefault="00047019" w:rsidP="00003272">
      <w:pPr>
        <w:jc w:val="both"/>
        <w:rPr>
          <w:rFonts w:ascii="Comic Sans MS" w:hAnsi="Comic Sans MS"/>
          <w:b/>
          <w:szCs w:val="28"/>
        </w:rPr>
      </w:pPr>
      <w:r>
        <w:rPr>
          <w:rFonts w:ascii="Comic Sans MS" w:hAnsi="Comic Sans MS"/>
          <w:b/>
        </w:rPr>
        <w:t>15</w:t>
      </w:r>
      <w:r w:rsidRPr="00A02C03">
        <w:rPr>
          <w:rFonts w:ascii="Comic Sans MS" w:hAnsi="Comic Sans MS"/>
          <w:b/>
        </w:rPr>
        <w:t xml:space="preserve">)- </w:t>
      </w:r>
      <w:r w:rsidRPr="00A02C03">
        <w:rPr>
          <w:rFonts w:ascii="Comic Sans MS" w:hAnsi="Comic Sans MS"/>
          <w:b/>
          <w:szCs w:val="28"/>
        </w:rPr>
        <w:t xml:space="preserve">26 sayısının 15 fazlasının 9 </w:t>
      </w:r>
      <w:r>
        <w:rPr>
          <w:rFonts w:ascii="Comic Sans MS" w:hAnsi="Comic Sans MS"/>
          <w:b/>
          <w:szCs w:val="28"/>
        </w:rPr>
        <w:t>eksiği</w:t>
      </w:r>
      <w:r w:rsidRPr="00A02C03">
        <w:rPr>
          <w:rFonts w:ascii="Comic Sans MS" w:hAnsi="Comic Sans MS"/>
          <w:b/>
          <w:szCs w:val="28"/>
        </w:rPr>
        <w:t xml:space="preserve"> kaçtır?</w:t>
      </w:r>
    </w:p>
    <w:p w:rsidR="00047019" w:rsidRPr="00A02C03" w:rsidRDefault="00047019" w:rsidP="00003272">
      <w:pPr>
        <w:jc w:val="both"/>
        <w:rPr>
          <w:rFonts w:ascii="Comic Sans MS" w:hAnsi="Comic Sans MS"/>
          <w:b/>
        </w:rPr>
      </w:pPr>
    </w:p>
    <w:p w:rsidR="00047019" w:rsidRDefault="00047019" w:rsidP="00003272">
      <w:pPr>
        <w:numPr>
          <w:ilvl w:val="0"/>
          <w:numId w:val="6"/>
        </w:numPr>
        <w:ind w:right="-2560"/>
        <w:rPr>
          <w:rFonts w:ascii="Comic Sans MS" w:hAnsi="Comic Sans MS"/>
        </w:rPr>
      </w:pPr>
      <w:r>
        <w:rPr>
          <w:rFonts w:ascii="Comic Sans MS" w:hAnsi="Comic Sans MS"/>
        </w:rPr>
        <w:t>50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</w:t>
      </w:r>
      <w:r w:rsidRPr="00A02C0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41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A02C03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32</w:t>
      </w:r>
    </w:p>
    <w:p w:rsidR="00047019" w:rsidRDefault="00047019" w:rsidP="00003272">
      <w:pPr>
        <w:ind w:right="-2560"/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ind w:right="-2560"/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ind w:right="-2560"/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ind w:right="-2560"/>
        <w:rPr>
          <w:rFonts w:ascii="Comic Sans MS" w:hAnsi="Comic Sans MS"/>
          <w:sz w:val="6"/>
          <w:szCs w:val="6"/>
        </w:rPr>
      </w:pPr>
    </w:p>
    <w:p w:rsidR="00047019" w:rsidRPr="009B487A" w:rsidRDefault="00047019" w:rsidP="00003272">
      <w:pPr>
        <w:ind w:right="-2560"/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ind w:right="-2560"/>
        <w:rPr>
          <w:rFonts w:ascii="Comic Sans MS" w:hAnsi="Comic Sans MS"/>
          <w:b/>
        </w:rPr>
      </w:pPr>
    </w:p>
    <w:p w:rsidR="00047019" w:rsidRDefault="00047019" w:rsidP="00003272">
      <w:pPr>
        <w:rPr>
          <w:b/>
        </w:rPr>
      </w:pPr>
      <w:r>
        <w:rPr>
          <w:b/>
        </w:rPr>
        <w:t>HAYAT BİLGİSİ</w:t>
      </w:r>
    </w:p>
    <w:p w:rsidR="00047019" w:rsidRDefault="00047019" w:rsidP="00003272">
      <w:pPr>
        <w:rPr>
          <w:b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group id="_x0000_s1364" style="position:absolute;margin-left:384pt;margin-top:-18pt;width:27pt;height:567pt;z-index:251675648" coordorigin="7737,206" coordsize="540,11340">
            <v:shape id="_x0000_s1365" type="#_x0000_t136" style="position:absolute;left:2967;top:5696;width:9900;height:360;rotation:270">
              <v:stroke dashstyle="1 1"/>
              <v:shadow color="#868686"/>
              <v:textpath style="font-family:&quot;Arial Black&quot;;v-text-kern:t" trim="t" fitpath="t" string="FEVZİ ÇAKMAK İLKÖĞRETİM OKULU - 2. SINIF"/>
            </v:shape>
            <v:line id="_x0000_s1366" style="position:absolute" from="8277,206" to="8277,11546" strokecolor="silver"/>
            <v:line id="_x0000_s1367" style="position:absolute" from="8097,206" to="8097,11546" strokecolor="silver"/>
          </v:group>
        </w:pict>
      </w:r>
      <w:r>
        <w:rPr>
          <w:rFonts w:ascii="Comic Sans MS" w:hAnsi="Comic Sans MS"/>
          <w:b/>
        </w:rPr>
        <w:t xml:space="preserve">1)- </w:t>
      </w:r>
      <w:r w:rsidRPr="00AB50A2">
        <w:rPr>
          <w:rFonts w:ascii="Comic Sans MS" w:hAnsi="Comic Sans MS"/>
        </w:rPr>
        <w:t>Deniz ile Harun, Türkçe dersi sınavından yeni çıkmışlardı.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AB50A2">
        <w:rPr>
          <w:rFonts w:ascii="Comic Sans MS" w:hAnsi="Comic Sans MS"/>
        </w:rPr>
        <w:t>Deniz’in sınavı hiç de iyi geçmemişti.</w:t>
      </w:r>
      <w:r>
        <w:rPr>
          <w:rFonts w:ascii="Comic Sans MS" w:hAnsi="Comic Sans MS"/>
        </w:rPr>
        <w:t xml:space="preserve"> </w:t>
      </w:r>
      <w:r w:rsidRPr="00AB50A2">
        <w:rPr>
          <w:rFonts w:ascii="Comic Sans MS" w:hAnsi="Comic Sans MS"/>
        </w:rPr>
        <w:t xml:space="preserve">Harun ise biraz iyi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geçtiğini </w:t>
      </w:r>
      <w:r w:rsidRPr="00AB50A2">
        <w:rPr>
          <w:rFonts w:ascii="Comic Sans MS" w:hAnsi="Comic Sans MS"/>
        </w:rPr>
        <w:t>söylüyordu.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Bu durumda Deniz ile arkadaşı </w:t>
      </w:r>
    </w:p>
    <w:p w:rsidR="00047019" w:rsidRPr="00AD462E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Harun’un yüz ifadesi nasıl olmalıdır ?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noProof/>
        </w:rPr>
        <w:pict>
          <v:shape id="_x0000_s1368" type="#_x0000_t136" style="position:absolute;margin-left:36pt;margin-top:15.6pt;width:54pt;height:9pt;z-index:251666432" fillcolor="#333" strokecolor="gray">
            <v:shadow color="#868686"/>
            <v:textpath style="font-family:&quot;Comic Sans MS&quot;;font-size:14pt;v-text-kern:t" trim="t" fitpath="t" string="Deniz   Harun"/>
          </v:shape>
        </w:pict>
      </w:r>
      <w:r>
        <w:rPr>
          <w:noProof/>
        </w:rPr>
        <w:pict>
          <v:shape id="_x0000_s1369" type="#_x0000_t136" style="position:absolute;margin-left:2in;margin-top:15.6pt;width:54pt;height:9pt;z-index:251667456" fillcolor="#333" strokecolor="gray">
            <v:shadow color="#868686"/>
            <v:textpath style="font-family:&quot;Comic Sans MS&quot;;font-size:14pt;v-text-kern:t" trim="t" fitpath="t" string="Deniz   Harun"/>
          </v:shape>
        </w:pict>
      </w:r>
      <w:r>
        <w:rPr>
          <w:noProof/>
        </w:rPr>
        <w:pict>
          <v:shape id="_x0000_s1370" type="#_x0000_t136" style="position:absolute;margin-left:243pt;margin-top:15.6pt;width:54pt;height:9pt;z-index:251668480" fillcolor="#333" strokecolor="gray">
            <v:shadow color="#868686"/>
            <v:textpath style="font-family:&quot;Comic Sans MS&quot;;font-size:14pt;v-text-kern:t" trim="t" fitpath="t" string="Deniz   Harun"/>
          </v:shape>
        </w:pic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noProof/>
        </w:rPr>
        <w:pict>
          <v:oval id="_x0000_s1371" style="position:absolute;margin-left:270pt;margin-top:7.9pt;width:36pt;height:51.9pt;z-index:-251641856" strokecolor="white">
            <v:fill r:id="rId31" o:title="" recolor="t" rotate="t" type="frame"/>
          </v:oval>
        </w:pict>
      </w:r>
      <w:r>
        <w:rPr>
          <w:noProof/>
        </w:rPr>
        <w:pict>
          <v:oval id="_x0000_s1372" style="position:absolute;margin-left:234pt;margin-top:7.9pt;width:36pt;height:51.9pt;z-index:-251642880" strokecolor="white">
            <v:fill r:id="rId31" o:title="" recolor="t" rotate="t" type="frame"/>
          </v:oval>
        </w:pict>
      </w:r>
      <w:r>
        <w:rPr>
          <w:noProof/>
        </w:rPr>
        <w:pict>
          <v:oval id="_x0000_s1373" style="position:absolute;margin-left:171pt;margin-top:7.9pt;width:36pt;height:51.9pt;z-index:-251643904" strokecolor="white" strokeweight="1.5pt">
            <v:fill r:id="rId32" o:title="" recolor="t" rotate="t" type="frame"/>
          </v:oval>
        </w:pict>
      </w:r>
      <w:r>
        <w:rPr>
          <w:noProof/>
        </w:rPr>
        <w:pict>
          <v:oval id="_x0000_s1374" style="position:absolute;margin-left:135pt;margin-top:7.9pt;width:36pt;height:51.9pt;z-index:-251644928" strokecolor="white">
            <v:fill r:id="rId31" o:title="" recolor="t" rotate="t" type="frame"/>
          </v:oval>
        </w:pict>
      </w:r>
      <w:r>
        <w:rPr>
          <w:noProof/>
        </w:rPr>
        <w:pict>
          <v:oval id="_x0000_s1375" style="position:absolute;margin-left:27pt;margin-top:10pt;width:36pt;height:51.9pt;z-index:-251654144" strokecolor="white" strokeweight="1.5pt">
            <v:fill r:id="rId32" o:title="" recolor="t" rotate="t" type="frame"/>
          </v:oval>
        </w:pict>
      </w:r>
      <w:r>
        <w:rPr>
          <w:noProof/>
        </w:rPr>
        <w:pict>
          <v:oval id="_x0000_s1376" style="position:absolute;margin-left:63pt;margin-top:10pt;width:36pt;height:51.9pt;z-index:-251653120" strokecolor="white">
            <v:fill r:id="rId31" o:title="" recolor="t" rotate="t" type="frame"/>
          </v:oval>
        </w:pict>
      </w:r>
    </w:p>
    <w:p w:rsidR="00047019" w:rsidRPr="00AB50A2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A)                  B)                C) 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Pr="00FC110A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Pr="008940F6" w:rsidRDefault="00047019" w:rsidP="00003272">
      <w:pPr>
        <w:ind w:right="-21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2)-  </w:t>
      </w:r>
      <w:r w:rsidRPr="008940F6">
        <w:rPr>
          <w:rFonts w:ascii="Comic Sans MS" w:hAnsi="Comic Sans MS"/>
        </w:rPr>
        <w:t>I -</w:t>
      </w:r>
      <w:r>
        <w:rPr>
          <w:rFonts w:ascii="Comic Sans MS" w:hAnsi="Comic Sans MS"/>
        </w:rPr>
        <w:t xml:space="preserve"> </w:t>
      </w:r>
      <w:r w:rsidRPr="008940F6">
        <w:rPr>
          <w:rFonts w:ascii="Comic Sans MS" w:hAnsi="Comic Sans MS"/>
        </w:rPr>
        <w:t>dürüstlük</w:t>
      </w:r>
    </w:p>
    <w:p w:rsidR="00047019" w:rsidRPr="008940F6" w:rsidRDefault="00047019" w:rsidP="00003272">
      <w:pPr>
        <w:ind w:right="-214"/>
        <w:rPr>
          <w:rFonts w:ascii="Comic Sans MS" w:hAnsi="Comic Sans MS"/>
        </w:rPr>
      </w:pPr>
      <w:r w:rsidRPr="008940F6">
        <w:rPr>
          <w:rFonts w:ascii="Comic Sans MS" w:hAnsi="Comic Sans MS"/>
        </w:rPr>
        <w:t xml:space="preserve">       II - hoşgörü</w:t>
      </w:r>
    </w:p>
    <w:p w:rsidR="00047019" w:rsidRPr="008940F6" w:rsidRDefault="00047019" w:rsidP="00003272">
      <w:pPr>
        <w:ind w:right="-214"/>
        <w:rPr>
          <w:rFonts w:ascii="Comic Sans MS" w:hAnsi="Comic Sans MS"/>
        </w:rPr>
      </w:pPr>
      <w:r w:rsidRPr="008940F6">
        <w:rPr>
          <w:rFonts w:ascii="Comic Sans MS" w:hAnsi="Comic Sans MS"/>
        </w:rPr>
        <w:t xml:space="preserve">     III -</w:t>
      </w:r>
      <w:r>
        <w:rPr>
          <w:rFonts w:ascii="Comic Sans MS" w:hAnsi="Comic Sans MS"/>
        </w:rPr>
        <w:t xml:space="preserve"> </w:t>
      </w:r>
      <w:r w:rsidRPr="008940F6">
        <w:rPr>
          <w:rFonts w:ascii="Comic Sans MS" w:hAnsi="Comic Sans MS"/>
        </w:rPr>
        <w:t>sevgi</w:t>
      </w:r>
    </w:p>
    <w:p w:rsidR="00047019" w:rsidRPr="008940F6" w:rsidRDefault="00047019" w:rsidP="00003272">
      <w:pPr>
        <w:ind w:right="-214"/>
        <w:rPr>
          <w:rFonts w:ascii="Comic Sans MS" w:hAnsi="Comic Sans MS"/>
        </w:rPr>
      </w:pPr>
      <w:r w:rsidRPr="008940F6">
        <w:rPr>
          <w:rFonts w:ascii="Comic Sans MS" w:hAnsi="Comic Sans MS"/>
        </w:rPr>
        <w:t xml:space="preserve">      IV </w:t>
      </w:r>
      <w:r>
        <w:rPr>
          <w:rFonts w:ascii="Comic Sans MS" w:hAnsi="Comic Sans MS"/>
        </w:rPr>
        <w:t xml:space="preserve">– </w:t>
      </w:r>
      <w:r w:rsidRPr="008940F6">
        <w:rPr>
          <w:rFonts w:ascii="Comic Sans MS" w:hAnsi="Comic Sans MS"/>
        </w:rPr>
        <w:t>saygı</w: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7019" w:rsidRDefault="00047019" w:rsidP="00003272">
      <w:pPr>
        <w:ind w:right="-21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Pr="008940F6">
        <w:rPr>
          <w:rFonts w:ascii="Comic Sans MS" w:hAnsi="Comic Sans MS"/>
          <w:b/>
        </w:rPr>
        <w:t xml:space="preserve"> İnsan ilişkilerinin karşılıklı olarak düzenli yürütülmesi </w:t>
      </w:r>
    </w:p>
    <w:p w:rsidR="00047019" w:rsidRDefault="00047019" w:rsidP="00003272">
      <w:pPr>
        <w:ind w:right="-21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8940F6">
        <w:rPr>
          <w:rFonts w:ascii="Comic Sans MS" w:hAnsi="Comic Sans MS"/>
          <w:b/>
        </w:rPr>
        <w:t>için yukarıda verilen değerlerden hangileri gereklidir?</w:t>
      </w:r>
    </w:p>
    <w:p w:rsidR="00047019" w:rsidRPr="008940F6" w:rsidRDefault="00047019" w:rsidP="00003272">
      <w:pPr>
        <w:ind w:right="-214"/>
        <w:rPr>
          <w:rFonts w:ascii="Comic Sans MS" w:hAnsi="Comic Sans MS"/>
          <w:b/>
        </w:rPr>
      </w:pPr>
    </w:p>
    <w:p w:rsidR="00047019" w:rsidRDefault="00047019" w:rsidP="00003272">
      <w:pPr>
        <w:ind w:right="-214"/>
        <w:rPr>
          <w:rFonts w:ascii="Comic Sans MS" w:hAnsi="Comic Sans MS"/>
        </w:rPr>
      </w:pPr>
      <w:r w:rsidRPr="008940F6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</w:t>
      </w:r>
      <w:r w:rsidRPr="008940F6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I-II-III-IV       </w:t>
      </w:r>
      <w:r w:rsidRPr="008940F6">
        <w:rPr>
          <w:rFonts w:ascii="Comic Sans MS" w:hAnsi="Comic Sans MS"/>
        </w:rPr>
        <w:t xml:space="preserve"> </w:t>
      </w:r>
      <w:r w:rsidRPr="008940F6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</w:t>
      </w:r>
      <w:r w:rsidRPr="008940F6">
        <w:rPr>
          <w:rFonts w:ascii="Comic Sans MS" w:hAnsi="Comic Sans MS"/>
        </w:rPr>
        <w:t xml:space="preserve"> I-II-III</w:t>
      </w:r>
      <w:r w:rsidRPr="008940F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</w:t>
      </w:r>
      <w:r w:rsidRPr="008940F6">
        <w:rPr>
          <w:rFonts w:ascii="Comic Sans MS" w:hAnsi="Comic Sans MS"/>
          <w:b/>
        </w:rPr>
        <w:t>C)</w:t>
      </w:r>
      <w:r w:rsidRPr="008940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8940F6">
        <w:rPr>
          <w:rFonts w:ascii="Comic Sans MS" w:hAnsi="Comic Sans MS"/>
        </w:rPr>
        <w:t>III-IV</w:t>
      </w:r>
    </w:p>
    <w:p w:rsidR="00047019" w:rsidRDefault="00047019" w:rsidP="00003272">
      <w:pPr>
        <w:ind w:right="-214"/>
        <w:rPr>
          <w:rFonts w:ascii="Comic Sans MS" w:hAnsi="Comic Sans MS"/>
        </w:rPr>
      </w:pPr>
    </w:p>
    <w:p w:rsidR="00047019" w:rsidRDefault="00047019" w:rsidP="00003272">
      <w:pPr>
        <w:ind w:right="-214"/>
        <w:rPr>
          <w:rFonts w:ascii="Comic Sans MS" w:hAnsi="Comic Sans MS"/>
        </w:rPr>
      </w:pPr>
      <w:r>
        <w:rPr>
          <w:rFonts w:ascii="Comic Sans MS" w:hAnsi="Comic Sans MS"/>
          <w:b/>
        </w:rPr>
        <w:t>3)-</w:t>
      </w:r>
      <w:r>
        <w:rPr>
          <w:rFonts w:ascii="Comic Sans MS" w:hAnsi="Comic Sans MS"/>
        </w:rPr>
        <w:t xml:space="preserve">   Sena’nın arkadaşı okula yeni gelmişti. Sena’nın sınıfını</w:t>
      </w:r>
    </w:p>
    <w:p w:rsidR="00047019" w:rsidRPr="008940F6" w:rsidRDefault="00047019" w:rsidP="00003272">
      <w:pPr>
        <w:ind w:right="-214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bulamadı. </w:t>
      </w:r>
      <w:r w:rsidRPr="008940F6">
        <w:rPr>
          <w:rFonts w:ascii="Comic Sans MS" w:hAnsi="Comic Sans MS"/>
          <w:b/>
        </w:rPr>
        <w:t xml:space="preserve">Müdür yardımcısı 2/E sınıfının yerini Sena’nın </w:t>
      </w:r>
    </w:p>
    <w:p w:rsidR="00047019" w:rsidRPr="008940F6" w:rsidRDefault="00047019" w:rsidP="00003272">
      <w:pPr>
        <w:ind w:right="-21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8940F6">
        <w:rPr>
          <w:rFonts w:ascii="Comic Sans MS" w:hAnsi="Comic Sans MS"/>
          <w:b/>
        </w:rPr>
        <w:t xml:space="preserve">arkadaşına nasıl tarif etmiş </w:t>
      </w:r>
      <w:r w:rsidRPr="008940F6">
        <w:rPr>
          <w:rFonts w:ascii="Comic Sans MS" w:hAnsi="Comic Sans MS"/>
          <w:b/>
          <w:u w:val="single"/>
        </w:rPr>
        <w:t>olabilir</w:t>
      </w:r>
      <w:r w:rsidRPr="008940F6">
        <w:rPr>
          <w:rFonts w:ascii="Comic Sans MS" w:hAnsi="Comic Sans MS"/>
          <w:b/>
        </w:rPr>
        <w:t xml:space="preserve"> ?</w:t>
      </w:r>
    </w:p>
    <w:p w:rsidR="00047019" w:rsidRDefault="00047019" w:rsidP="00003272">
      <w:pPr>
        <w:rPr>
          <w:rFonts w:ascii="Comic Sans MS" w:hAnsi="Comic Sans MS"/>
          <w:sz w:val="8"/>
          <w:szCs w:val="8"/>
        </w:rPr>
      </w:pPr>
    </w:p>
    <w:p w:rsidR="00047019" w:rsidRDefault="00047019" w:rsidP="00003272">
      <w:pPr>
        <w:rPr>
          <w:rFonts w:ascii="Comic Sans MS" w:hAnsi="Comic Sans MS"/>
          <w:sz w:val="8"/>
          <w:szCs w:val="8"/>
        </w:rPr>
      </w:pPr>
    </w:p>
    <w:p w:rsidR="00047019" w:rsidRPr="00881163" w:rsidRDefault="00047019" w:rsidP="00003272">
      <w:pPr>
        <w:rPr>
          <w:rFonts w:ascii="Comic Sans MS" w:hAnsi="Comic Sans MS"/>
          <w:b/>
          <w:sz w:val="8"/>
          <w:szCs w:val="8"/>
        </w:rPr>
      </w:pPr>
      <w:r>
        <w:rPr>
          <w:noProof/>
        </w:rPr>
        <w:pict>
          <v:oval id="_x0000_s1377" style="position:absolute;margin-left:198pt;margin-top:1.8pt;width:36pt;height:48.5pt;z-index:-251652096" strokecolor="white">
            <v:fill r:id="rId33" o:title="" recolor="t" rotate="t" type="frame"/>
          </v:oval>
        </w:pict>
      </w:r>
      <w:r>
        <w:rPr>
          <w:noProof/>
        </w:rPr>
        <w:pict>
          <v:oval id="_x0000_s1378" style="position:absolute;margin-left:27pt;margin-top:5.15pt;width:36pt;height:54.15pt;z-index:-251655168" strokecolor="white">
            <v:fill r:id="rId33" o:title="" recolor="t" rotate="t" type="frame"/>
          </v:oval>
        </w:pict>
      </w:r>
      <w:r>
        <w:rPr>
          <w:noProof/>
        </w:rPr>
        <w:pict>
          <v:shape id="_x0000_s1379" type="#_x0000_t62" style="position:absolute;margin-left:243pt;margin-top:1.8pt;width:90pt;height:48.5pt;z-index:251665408" adj="-5436,11156" strokecolor="#333">
            <v:textbox style="mso-next-textbox:#_x0000_s1379">
              <w:txbxContent>
                <w:p w:rsidR="00047019" w:rsidRPr="00C354BF" w:rsidRDefault="00047019" w:rsidP="00003272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C354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Okulun çatı</w:t>
                  </w:r>
                </w:p>
                <w:p w:rsidR="00047019" w:rsidRPr="00C354BF" w:rsidRDefault="00047019" w:rsidP="00003272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C354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katındadır.</w:t>
                  </w:r>
                </w:p>
                <w:p w:rsidR="00047019" w:rsidRDefault="00047019" w:rsidP="00003272"/>
              </w:txbxContent>
            </v:textbox>
          </v:shape>
        </w:pict>
      </w:r>
      <w:r>
        <w:rPr>
          <w:noProof/>
        </w:rPr>
        <w:pict>
          <v:shape id="_x0000_s1380" type="#_x0000_t62" style="position:absolute;margin-left:1in;margin-top:1.8pt;width:99pt;height:48.5pt;z-index:251660288" adj="-2978,10154" strokecolor="#333">
            <v:textbox style="mso-next-textbox:#_x0000_s1380">
              <w:txbxContent>
                <w:p w:rsidR="00047019" w:rsidRPr="00C354BF" w:rsidRDefault="00047019" w:rsidP="00003272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C354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Okulun bahçesindedir.</w:t>
                  </w:r>
                </w:p>
                <w:p w:rsidR="00047019" w:rsidRDefault="00047019" w:rsidP="00003272"/>
              </w:txbxContent>
            </v:textbox>
          </v:shape>
        </w:pict>
      </w:r>
    </w:p>
    <w:p w:rsidR="00047019" w:rsidRDefault="00047019" w:rsidP="00003272">
      <w:pPr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B) 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oval id="_x0000_s1381" style="position:absolute;margin-left:90pt;margin-top:9.05pt;width:36pt;height:48.5pt;z-index:-251646976" strokecolor="white">
            <v:fill r:id="rId33" o:title="" recolor="t" rotate="t" type="frame"/>
          </v:oval>
        </w:pict>
      </w:r>
      <w:r>
        <w:rPr>
          <w:noProof/>
        </w:rPr>
        <w:pict>
          <v:shape id="_x0000_s1382" type="#_x0000_t62" style="position:absolute;margin-left:135pt;margin-top:3.55pt;width:171pt;height:41.5pt;z-index:251670528" adj="-1819,15120" strokecolor="#333">
            <v:textbox style="mso-next-textbox:#_x0000_s1382">
              <w:txbxContent>
                <w:p w:rsidR="00047019" w:rsidRPr="00C354BF" w:rsidRDefault="00047019" w:rsidP="00003272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C354B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Okulun 2.katında, soldaki sınıfın karşısındadır.</w:t>
                  </w:r>
                </w:p>
                <w:p w:rsidR="00047019" w:rsidRDefault="00047019" w:rsidP="00003272"/>
              </w:txbxContent>
            </v:textbox>
          </v:shape>
        </w:pic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</w:t>
      </w:r>
      <w:r w:rsidRPr="00FC110A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FC110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</w:t>
      </w:r>
    </w:p>
    <w:p w:rsidR="00047019" w:rsidRDefault="00047019" w:rsidP="0000327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                                   </w:t>
      </w:r>
    </w:p>
    <w:p w:rsidR="00047019" w:rsidRDefault="00047019" w:rsidP="0000327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     </w:t>
      </w:r>
    </w:p>
    <w:p w:rsidR="00047019" w:rsidRDefault="00047019" w:rsidP="00003272">
      <w:pPr>
        <w:rPr>
          <w:b/>
        </w:rPr>
      </w:pPr>
    </w:p>
    <w:p w:rsidR="00047019" w:rsidRDefault="00047019" w:rsidP="00003272">
      <w:pPr>
        <w:rPr>
          <w:rFonts w:ascii="Arial" w:hAnsi="Arial" w:cs="Arial"/>
          <w:color w:val="000000"/>
        </w:rPr>
      </w:pPr>
      <w:r>
        <w:rPr>
          <w:noProof/>
        </w:rPr>
        <w:pict>
          <v:shape id="_x0000_s1383" type="#_x0000_t62" style="position:absolute;margin-left:20.2pt;margin-top:3.6pt;width:225pt;height:63pt;z-index:251676672" adj="13824,3994" strokecolor="#669" strokeweight="1.5pt">
            <v:stroke dashstyle="1 1" endcap="round"/>
            <v:textbox style="mso-next-textbox:#_x0000_s1383">
              <w:txbxContent>
                <w:p w:rsidR="00047019" w:rsidRPr="00B33371" w:rsidRDefault="00047019" w:rsidP="000032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</w:t>
                  </w:r>
                  <w:r w:rsidRPr="00B33371">
                    <w:rPr>
                      <w:rFonts w:ascii="Comic Sans MS" w:hAnsi="Comic Sans MS"/>
                    </w:rPr>
                    <w:t>Çok düzensizim. İşlerimi planlayamıyorum, zamanında okula gelemiyorum.</w:t>
                  </w:r>
                </w:p>
                <w:p w:rsidR="00047019" w:rsidRDefault="00047019" w:rsidP="00003272"/>
              </w:txbxContent>
            </v:textbox>
          </v:shape>
        </w:pict>
      </w:r>
      <w:r>
        <w:rPr>
          <w:rFonts w:ascii="Comic Sans MS" w:hAnsi="Comic Sans MS"/>
          <w:b/>
        </w:rPr>
        <w:t>4)-</w:t>
      </w:r>
      <w:r w:rsidRPr="00F86DF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     </w:t>
      </w:r>
    </w:p>
    <w:p w:rsidR="00047019" w:rsidRDefault="00047019" w:rsidP="00003272">
      <w:pPr>
        <w:rPr>
          <w:rFonts w:ascii="Arial" w:hAnsi="Arial" w:cs="Arial"/>
          <w:color w:val="000000"/>
        </w:rPr>
      </w:pPr>
    </w:p>
    <w:p w:rsidR="00047019" w:rsidRPr="00973B47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      </w:t>
      </w: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sz w:val="22"/>
          <w:szCs w:val="22"/>
        </w:rPr>
        <w:t xml:space="preserve">  </w:t>
      </w: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Pr="000E34A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</w:t>
      </w:r>
      <w:r w:rsidRPr="000E34A9">
        <w:rPr>
          <w:rFonts w:ascii="Comic Sans MS" w:hAnsi="Comic Sans MS"/>
          <w:b/>
        </w:rPr>
        <w:t xml:space="preserve">Yukarıdaki bilgilere göre Mehmet ile ilgili aşağıdaki 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0E34A9">
        <w:rPr>
          <w:rFonts w:ascii="Comic Sans MS" w:hAnsi="Comic Sans MS"/>
          <w:b/>
        </w:rPr>
        <w:t xml:space="preserve"> ifadelerden hangisi yanlıştır ?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Kalemini evde unutur.</w:t>
      </w:r>
    </w:p>
    <w:p w:rsidR="00047019" w:rsidRDefault="00047019" w:rsidP="00003272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Çantasını önceden hazırlar.</w:t>
      </w:r>
    </w:p>
    <w:p w:rsidR="00047019" w:rsidRDefault="00047019" w:rsidP="00003272">
      <w:pPr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Derslere her zaman geç girer.</w:t>
      </w:r>
    </w:p>
    <w:p w:rsidR="00047019" w:rsidRDefault="00047019" w:rsidP="00003272">
      <w:pPr>
        <w:rPr>
          <w:rFonts w:ascii="Comic Sans MS" w:hAnsi="Comic Sans MS"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rFonts w:ascii="Comic Sans MS" w:hAnsi="Comic Sans MS"/>
        </w:rPr>
      </w:pPr>
      <w:r>
        <w:rPr>
          <w:noProof/>
        </w:rPr>
        <w:pict>
          <v:oval id="_x0000_s1384" style="position:absolute;margin-left:317.2pt;margin-top:9.2pt;width:81pt;height:78.9pt;z-index:-251637760" strokecolor="white">
            <v:fill r:id="rId34" o:title="" recolor="t" rotate="t" type="frame"/>
          </v:oval>
        </w:pict>
      </w:r>
      <w:r>
        <w:rPr>
          <w:rFonts w:ascii="Comic Sans MS" w:hAnsi="Comic Sans MS"/>
          <w:b/>
        </w:rPr>
        <w:t xml:space="preserve">5)- </w:t>
      </w:r>
      <w:r>
        <w:rPr>
          <w:rFonts w:ascii="Comic Sans MS" w:hAnsi="Comic Sans MS"/>
        </w:rPr>
        <w:t xml:space="preserve">    Öğretmen ders işlerken Hasan devamlı konuşuyordu. </w:t>
      </w:r>
    </w:p>
    <w:p w:rsidR="00047019" w:rsidRDefault="00047019" w:rsidP="000032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Arkadaşları ise bu durumdan rahatsız oluyorlardı. </w:t>
      </w:r>
    </w:p>
    <w:p w:rsidR="00047019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</w:t>
      </w:r>
      <w:r w:rsidRPr="000E34A9">
        <w:rPr>
          <w:rFonts w:ascii="Comic Sans MS" w:hAnsi="Comic Sans MS"/>
          <w:b/>
        </w:rPr>
        <w:t xml:space="preserve">Arkadaşları aşağıdaki ifadelerden hangisini söyleyerek </w:t>
      </w:r>
    </w:p>
    <w:p w:rsidR="00047019" w:rsidRDefault="00047019" w:rsidP="0000327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Hasan’ı </w:t>
      </w:r>
      <w:r w:rsidRPr="000E34A9">
        <w:rPr>
          <w:rFonts w:ascii="Comic Sans MS" w:hAnsi="Comic Sans MS"/>
          <w:b/>
          <w:u w:val="single"/>
        </w:rPr>
        <w:t>uyarmıştır?</w:t>
      </w:r>
    </w:p>
    <w:p w:rsidR="00047019" w:rsidRDefault="00047019" w:rsidP="00003272">
      <w:pPr>
        <w:rPr>
          <w:rFonts w:ascii="Comic Sans MS" w:hAnsi="Comic Sans MS"/>
          <w:b/>
          <w:u w:val="single"/>
        </w:rPr>
      </w:pPr>
      <w:r>
        <w:rPr>
          <w:noProof/>
        </w:rPr>
        <w:pict>
          <v:shape id="_x0000_s1385" type="#_x0000_t62" style="position:absolute;margin-left:92.2pt;margin-top:13.7pt;width:225pt;height:45pt;z-index:251680768" adj="-1056,4512" strokecolor="#333" strokeweight="1.5pt">
            <v:stroke dashstyle="1 1"/>
            <v:textbox style="mso-next-textbox:#_x0000_s1385">
              <w:txbxContent>
                <w:p w:rsidR="00047019" w:rsidRDefault="00047019" w:rsidP="000032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Kimseyi rahatsız etmeden birlikte konuşalım.</w:t>
                  </w:r>
                </w:p>
                <w:p w:rsidR="00047019" w:rsidRDefault="00047019" w:rsidP="00003272"/>
              </w:txbxContent>
            </v:textbox>
          </v:shape>
        </w:pict>
      </w:r>
      <w:r>
        <w:rPr>
          <w:noProof/>
        </w:rPr>
        <w:pict>
          <v:oval id="_x0000_s1386" style="position:absolute;margin-left:38.2pt;margin-top:6.8pt;width:45pt;height:51.9pt;z-index:-251636736" strokecolor="white">
            <v:fill r:id="rId35" o:title="" recolor="t" rotate="t" type="frame"/>
          </v:oval>
        </w:pict>
      </w:r>
    </w:p>
    <w:p w:rsidR="00047019" w:rsidRPr="000E34A9" w:rsidRDefault="00047019" w:rsidP="00003272">
      <w:pPr>
        <w:rPr>
          <w:rFonts w:ascii="Comic Sans MS" w:hAnsi="Comic Sans MS"/>
        </w:rPr>
      </w:pPr>
      <w:r w:rsidRPr="000E34A9">
        <w:rPr>
          <w:rFonts w:ascii="Comic Sans MS" w:hAnsi="Comic Sans MS"/>
          <w:b/>
        </w:rPr>
        <w:t xml:space="preserve">    A)</w:t>
      </w:r>
      <w:r>
        <w:rPr>
          <w:rFonts w:ascii="Comic Sans MS" w:hAnsi="Comic Sans MS"/>
          <w:b/>
        </w:rPr>
        <w:t xml:space="preserve"> </w:t>
      </w:r>
    </w:p>
    <w:p w:rsidR="00047019" w:rsidRDefault="00047019" w:rsidP="00003272">
      <w:pPr>
        <w:rPr>
          <w:rFonts w:ascii="Comic Sans MS" w:hAnsi="Comic Sans MS"/>
          <w:sz w:val="22"/>
          <w:szCs w:val="22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 id="_x0000_s1387" type="#_x0000_t62" style="position:absolute;margin-left:92.2pt;margin-top:14.75pt;width:234pt;height:45pt;z-index:251682816" adj="-1352,11352" strokecolor="#333" strokeweight="1.5pt">
            <v:stroke dashstyle="1 1"/>
            <v:textbox style="mso-next-textbox:#_x0000_s1387">
              <w:txbxContent>
                <w:p w:rsidR="00047019" w:rsidRDefault="00047019" w:rsidP="000032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Arkadaşım, öğretmenin konuşmalarını anlayamıyorum. sessiz olabilir misin ?</w:t>
                  </w:r>
                </w:p>
                <w:p w:rsidR="00047019" w:rsidRDefault="00047019" w:rsidP="00003272"/>
              </w:txbxContent>
            </v:textbox>
          </v:shape>
        </w:pict>
      </w:r>
      <w:r>
        <w:rPr>
          <w:noProof/>
        </w:rPr>
        <w:pict>
          <v:oval id="_x0000_s1388" style="position:absolute;margin-left:38.2pt;margin-top:5.75pt;width:45pt;height:56.7pt;z-index:-251634688" strokecolor="white">
            <v:fill r:id="rId36" o:title="" recolor="t" rotate="t" type="frame"/>
          </v:oval>
        </w:pict>
      </w:r>
    </w:p>
    <w:p w:rsidR="00047019" w:rsidRPr="00C42792" w:rsidRDefault="00047019" w:rsidP="00003272">
      <w:pPr>
        <w:rPr>
          <w:rFonts w:ascii="Comic Sans MS" w:hAnsi="Comic Sans MS"/>
          <w:b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Pr="00C42792">
        <w:rPr>
          <w:rFonts w:ascii="Comic Sans MS" w:hAnsi="Comic Sans MS"/>
          <w:b/>
        </w:rPr>
        <w:t xml:space="preserve">B) </w:t>
      </w: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6"/>
          <w:szCs w:val="6"/>
        </w:rPr>
      </w:pPr>
    </w:p>
    <w:p w:rsidR="00047019" w:rsidRDefault="00047019" w:rsidP="00003272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oval id="_x0000_s1389" style="position:absolute;margin-left:38.2pt;margin-top:.65pt;width:45pt;height:60.8pt;z-index:-251632640" strokecolor="white">
            <v:fill r:id="rId37" o:title="" recolor="t" rotate="t" type="frame"/>
          </v:oval>
        </w:pict>
      </w:r>
      <w:r>
        <w:rPr>
          <w:rFonts w:ascii="Comic Sans MS" w:hAnsi="Comic Sans MS"/>
          <w:sz w:val="22"/>
          <w:szCs w:val="22"/>
        </w:rPr>
        <w:t xml:space="preserve">   </w:t>
      </w:r>
    </w:p>
    <w:p w:rsidR="00047019" w:rsidRPr="00C42792" w:rsidRDefault="00047019" w:rsidP="00003272">
      <w:pPr>
        <w:rPr>
          <w:rFonts w:ascii="Comic Sans MS" w:hAnsi="Comic Sans MS"/>
        </w:rPr>
      </w:pPr>
      <w:r>
        <w:rPr>
          <w:noProof/>
        </w:rPr>
        <w:pict>
          <v:shape id="_x0000_s1390" type="#_x0000_t62" style="position:absolute;margin-left:83.05pt;margin-top:3.35pt;width:234.15pt;height:42.75pt;z-index:251677696" adj="-899,2855" strokecolor="#333" strokeweight="1.75pt">
            <v:stroke dashstyle="1 1" endcap="round"/>
            <v:textbox style="mso-next-textbox:#_x0000_s1390">
              <w:txbxContent>
                <w:p w:rsidR="00047019" w:rsidRDefault="00047019" w:rsidP="000032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Üff! Çok konuşuyorsun. Dışarı çıkıp konuşalım mı?.</w:t>
                  </w:r>
                </w:p>
                <w:p w:rsidR="00047019" w:rsidRDefault="00047019" w:rsidP="00003272"/>
              </w:txbxContent>
            </v:textbox>
          </v:shape>
        </w:pict>
      </w:r>
      <w:r>
        <w:rPr>
          <w:rFonts w:ascii="Comic Sans MS" w:hAnsi="Comic Sans MS"/>
          <w:sz w:val="22"/>
          <w:szCs w:val="22"/>
        </w:rPr>
        <w:t xml:space="preserve">       </w:t>
      </w:r>
      <w:r w:rsidRPr="00C42792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</w:p>
    <w:p w:rsidR="00047019" w:rsidRDefault="00047019" w:rsidP="0000327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</w:p>
    <w:p w:rsidR="00047019" w:rsidRDefault="00047019" w:rsidP="00003272">
      <w:pPr>
        <w:rPr>
          <w:rFonts w:ascii="Comic Sans MS" w:hAnsi="Comic Sans MS"/>
          <w:sz w:val="22"/>
          <w:szCs w:val="22"/>
        </w:rPr>
      </w:pPr>
    </w:p>
    <w:p w:rsidR="00047019" w:rsidRDefault="00047019" w:rsidP="00003272">
      <w:pPr>
        <w:rPr>
          <w:rFonts w:ascii="Comic Sans MS" w:hAnsi="Comic Sans MS"/>
          <w:sz w:val="22"/>
          <w:szCs w:val="22"/>
        </w:rPr>
      </w:pPr>
    </w:p>
    <w:p w:rsidR="00047019" w:rsidRDefault="00047019" w:rsidP="001779E8">
      <w:pPr>
        <w:rPr>
          <w:rFonts w:ascii="Comic Sans MS" w:hAnsi="Comic Sans MS"/>
          <w:b/>
        </w:rPr>
      </w:pPr>
      <w:r>
        <w:rPr>
          <w:noProof/>
        </w:rPr>
        <w:pict>
          <v:group id="_x0000_s1391" style="position:absolute;margin-left:17.85pt;margin-top:1.9pt;width:99pt;height:99pt;z-index:-251628544" coordorigin="8953,424" coordsize="2160,1980">
            <v:rect id="_x0000_s1392" style="position:absolute;left:8953;top:424;width:2160;height:1980" strokecolor="white">
              <v:fill r:id="rId38" o:title="" recolor="t" rotate="t" type="frame"/>
            </v:rect>
            <v:shape id="_x0000_s1393" type="#_x0000_t136" style="position:absolute;left:9673;top:1865;width:185;height:360" fillcolor="#333" strokecolor="white">
              <v:shadow color="#868686"/>
              <v:textpath style="font-family:&quot;Arial Black&quot;;v-text-kern:t" trim="t" fitpath="t" string="1"/>
            </v:shape>
            <v:shape id="_x0000_s1394" type="#_x0000_t136" style="position:absolute;left:10393;top:1865;width:185;height:360" fillcolor="#333" strokecolor="white">
              <v:shadow color="#868686"/>
              <v:textpath style="font-family:&quot;Arial Black&quot;;v-text-kern:t" trim="t" fitpath="t" string="2"/>
            </v:shape>
          </v:group>
        </w:pict>
      </w:r>
      <w:r>
        <w:rPr>
          <w:noProof/>
        </w:rPr>
        <w:pict>
          <v:shape id="_x0000_s1395" type="#_x0000_t62" style="position:absolute;margin-left:81pt;margin-top:10.9pt;width:126pt;height:27pt;z-index:251684864" adj="-3051,12760" strokeweight="1.25pt">
            <v:stroke dashstyle="1 1" endcap="round"/>
            <v:textbox style="mso-next-textbox:#_x0000_s1395">
              <w:txbxContent>
                <w:p w:rsidR="00047019" w:rsidRPr="00540573" w:rsidRDefault="00047019" w:rsidP="001779E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405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Ben zayıf biriyim.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6" type="#_x0000_t62" style="position:absolute;margin-left:225pt;margin-top:2.65pt;width:135pt;height:27pt;z-index:251686912" adj="11072,29560" strokeweight="1.25pt">
            <v:stroke dashstyle="1 1" endcap="round"/>
            <v:textbox style="mso-next-textbox:#_x0000_s1396">
              <w:txbxContent>
                <w:p w:rsidR="00047019" w:rsidRPr="00540573" w:rsidRDefault="00047019" w:rsidP="001779E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Biraz şişman ve kelim</w:t>
                  </w:r>
                  <w:r w:rsidRPr="005405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C42792">
        <w:rPr>
          <w:rFonts w:ascii="Comic Sans MS" w:hAnsi="Comic Sans MS"/>
          <w:b/>
        </w:rPr>
        <w:t>6)-</w: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noProof/>
        </w:rPr>
        <w:pict>
          <v:group id="_x0000_s1397" style="position:absolute;margin-left:243pt;margin-top:12.2pt;width:63pt;height:72.15pt;z-index:-251627520" coordorigin="13633,964" coordsize="1260,1443">
            <v:rect id="_x0000_s1398" style="position:absolute;left:13633;top:964;width:1260;height:1443" strokecolor="white">
              <v:fill r:id="rId39" o:title="" recolor="t" rotate="t" type="frame"/>
            </v:rect>
            <v:shape id="_x0000_s1399" type="#_x0000_t136" style="position:absolute;left:13857;top:1826;width:185;height:360" fillcolor="#333" strokecolor="white">
              <v:shadow color="#868686"/>
              <v:textpath style="font-family:&quot;Arial Black&quot;;v-text-kern:t" trim="t" fitpath="t" string="3"/>
            </v:shape>
          </v:group>
        </w:pic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noProof/>
        </w:rPr>
        <w:pict>
          <v:shape id="_x0000_s1400" type="#_x0000_t62" style="position:absolute;margin-left:108pt;margin-top:14.25pt;width:126pt;height:45pt;z-index:251685888" adj="-2537,6216" strokeweight="1.25pt">
            <v:stroke dashstyle="1 1" endcap="round"/>
            <v:textbox style="mso-next-textbox:#_x0000_s1400">
              <w:txbxContent>
                <w:p w:rsidR="00047019" w:rsidRPr="00540573" w:rsidRDefault="00047019" w:rsidP="001779E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405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Beni hiç sorma. Çok güzel resim yaparım.</w:t>
                  </w:r>
                </w:p>
              </w:txbxContent>
            </v:textbox>
          </v:shape>
        </w:pict>
      </w:r>
    </w:p>
    <w:p w:rsidR="00047019" w:rsidRDefault="00047019" w:rsidP="001779E8">
      <w:pPr>
        <w:rPr>
          <w:rFonts w:ascii="Comic Sans MS" w:hAnsi="Comic Sans MS"/>
          <w:b/>
        </w:rPr>
      </w:pPr>
    </w:p>
    <w:p w:rsidR="00047019" w:rsidRDefault="00047019" w:rsidP="001779E8">
      <w:pPr>
        <w:rPr>
          <w:rFonts w:ascii="Comic Sans MS" w:hAnsi="Comic Sans MS"/>
          <w:b/>
        </w:rPr>
      </w:pPr>
    </w:p>
    <w:p w:rsidR="00047019" w:rsidRDefault="00047019" w:rsidP="001779E8">
      <w:pPr>
        <w:rPr>
          <w:rFonts w:ascii="Comic Sans MS" w:hAnsi="Comic Sans MS"/>
          <w:sz w:val="8"/>
          <w:szCs w:val="8"/>
        </w:rPr>
      </w:pPr>
      <w:r>
        <w:rPr>
          <w:rFonts w:ascii="Comic Sans MS" w:hAnsi="Comic Sans MS"/>
        </w:rPr>
        <w:t xml:space="preserve"> </w:t>
      </w:r>
    </w:p>
    <w:p w:rsidR="00047019" w:rsidRPr="00C02D90" w:rsidRDefault="00047019" w:rsidP="001779E8">
      <w:pPr>
        <w:rPr>
          <w:rFonts w:ascii="Comic Sans MS" w:hAnsi="Comic Sans MS"/>
        </w:rPr>
      </w:pPr>
      <w:r>
        <w:rPr>
          <w:rFonts w:ascii="Comic Sans MS" w:hAnsi="Comic Sans MS"/>
          <w:sz w:val="22"/>
          <w:szCs w:val="22"/>
        </w:rPr>
        <w:t xml:space="preserve">  </w:t>
      </w:r>
    </w:p>
    <w:p w:rsidR="00047019" w:rsidRDefault="00047019" w:rsidP="001779E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Yukarıdaki varlıklar çeşitli özelliklerini ifade etmişlerdir. </w: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b/>
        </w:rPr>
        <w:t xml:space="preserve">Acaba hangisi fiziksel özelliklerinden </w:t>
      </w:r>
      <w:r w:rsidRPr="00E875F6">
        <w:rPr>
          <w:rFonts w:ascii="Comic Sans MS" w:hAnsi="Comic Sans MS"/>
          <w:b/>
          <w:u w:val="single"/>
        </w:rPr>
        <w:t>bahsetmemiştir</w:t>
      </w:r>
      <w:r>
        <w:rPr>
          <w:rFonts w:ascii="Comic Sans MS" w:hAnsi="Comic Sans MS"/>
          <w:b/>
        </w:rPr>
        <w:t xml:space="preserve"> ?</w:t>
      </w:r>
    </w:p>
    <w:p w:rsidR="00047019" w:rsidRDefault="00047019" w:rsidP="001779E8">
      <w:pPr>
        <w:rPr>
          <w:rFonts w:ascii="Comic Sans MS" w:hAnsi="Comic Sans MS"/>
          <w:b/>
        </w:rPr>
      </w:pPr>
    </w:p>
    <w:p w:rsidR="00047019" w:rsidRDefault="00047019" w:rsidP="001779E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A) </w:t>
      </w:r>
      <w:r>
        <w:rPr>
          <w:rFonts w:ascii="Comic Sans MS" w:hAnsi="Comic Sans MS"/>
        </w:rPr>
        <w:t>1’inci</w:t>
      </w:r>
      <w:r>
        <w:rPr>
          <w:rFonts w:ascii="Comic Sans MS" w:hAnsi="Comic Sans MS"/>
          <w:b/>
        </w:rPr>
        <w:t xml:space="preserve">                B) </w:t>
      </w:r>
      <w:r w:rsidRPr="00540573">
        <w:rPr>
          <w:rFonts w:ascii="Comic Sans MS" w:hAnsi="Comic Sans MS"/>
        </w:rPr>
        <w:t>2</w:t>
      </w:r>
      <w:r>
        <w:rPr>
          <w:rFonts w:ascii="Comic Sans MS" w:hAnsi="Comic Sans MS"/>
        </w:rPr>
        <w:t>’inci</w:t>
      </w:r>
      <w:r>
        <w:rPr>
          <w:rFonts w:ascii="Comic Sans MS" w:hAnsi="Comic Sans MS"/>
          <w:b/>
        </w:rPr>
        <w:t xml:space="preserve">               C) </w:t>
      </w:r>
      <w:r w:rsidRPr="00540573">
        <w:rPr>
          <w:rFonts w:ascii="Comic Sans MS" w:hAnsi="Comic Sans MS"/>
        </w:rPr>
        <w:t>3</w:t>
      </w:r>
      <w:r>
        <w:rPr>
          <w:rFonts w:ascii="Comic Sans MS" w:hAnsi="Comic Sans MS"/>
        </w:rPr>
        <w:t>’üncü</w:t>
      </w:r>
    </w:p>
    <w:p w:rsidR="00047019" w:rsidRDefault="00047019" w:rsidP="001779E8">
      <w:pPr>
        <w:rPr>
          <w:rFonts w:ascii="Comic Sans MS" w:hAnsi="Comic Sans MS"/>
        </w:rPr>
      </w:pPr>
    </w:p>
    <w:p w:rsidR="00047019" w:rsidRPr="008E7417" w:rsidRDefault="00047019" w:rsidP="008E741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7.) </w:t>
      </w:r>
      <w:r>
        <w:rPr>
          <w:rFonts w:ascii="Verdana" w:hAnsi="Verdana"/>
          <w:color w:val="444444"/>
          <w:sz w:val="16"/>
          <w:szCs w:val="16"/>
        </w:rPr>
        <w:t xml:space="preserve"> </w:t>
      </w:r>
      <w:r w:rsidRPr="008E7417">
        <w:rPr>
          <w:rFonts w:ascii="Comic Sans MS" w:hAnsi="Comic Sans MS"/>
          <w:b/>
          <w:color w:val="444444"/>
        </w:rPr>
        <w:t>Aşağıdaki bilgilerden hangisi yanlıştır?</w:t>
      </w:r>
      <w:r w:rsidRPr="008E7417">
        <w:rPr>
          <w:rFonts w:ascii="Comic Sans MS" w:hAnsi="Comic Sans MS"/>
          <w:color w:val="444444"/>
        </w:rPr>
        <w:br/>
        <w:t>A. Arkadaşlarımızı sık sık öğretmenimize şikayet etmeliyiz.</w:t>
      </w:r>
      <w:r w:rsidRPr="008E7417">
        <w:rPr>
          <w:rFonts w:ascii="Comic Sans MS" w:hAnsi="Comic Sans MS"/>
          <w:color w:val="444444"/>
        </w:rPr>
        <w:br/>
        <w:t>B. Arkadaşlarımızın haklarına saygı göstermeliyiz.</w:t>
      </w:r>
      <w:r w:rsidRPr="008E7417">
        <w:rPr>
          <w:rFonts w:ascii="Comic Sans MS" w:hAnsi="Comic Sans MS"/>
          <w:color w:val="444444"/>
        </w:rPr>
        <w:br/>
        <w:t>C. Gerektiğind</w:t>
      </w:r>
      <w:hyperlink r:id="rId40" w:tooltip="e okul" w:history="1">
        <w:r w:rsidRPr="008E7417">
          <w:rPr>
            <w:rStyle w:val="Hyperlink"/>
            <w:rFonts w:ascii="Comic Sans MS" w:hAnsi="Comic Sans MS"/>
          </w:rPr>
          <w:t>e okul</w:t>
        </w:r>
      </w:hyperlink>
      <w:r w:rsidRPr="008E7417">
        <w:rPr>
          <w:rFonts w:ascii="Comic Sans MS" w:hAnsi="Comic Sans MS"/>
          <w:color w:val="444444"/>
        </w:rPr>
        <w:t xml:space="preserve"> eşyalarımızı arkadaşlarımızla paylaşmalıyız.</w:t>
      </w:r>
    </w:p>
    <w:p w:rsidR="00047019" w:rsidRPr="008E7417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Comic Sans MS" w:hAnsi="Comic Sans MS"/>
        </w:rPr>
      </w:pPr>
      <w:r>
        <w:rPr>
          <w:noProof/>
        </w:rPr>
        <w:pict>
          <v:shape id="_x0000_s1401" type="#_x0000_t62" style="position:absolute;margin-left:90pt;margin-top:12.9pt;width:243pt;height:63pt;z-index:251691008" adj="-1804,7869" strokeweight="1.25pt">
            <v:stroke dashstyle="1 1" endcap="round"/>
            <v:textbox style="mso-next-textbox:#_x0000_s1401">
              <w:txbxContent>
                <w:p w:rsidR="00047019" w:rsidRPr="00C02D90" w:rsidRDefault="00047019" w:rsidP="001779E8">
                  <w:pPr>
                    <w:rPr>
                      <w:rFonts w:ascii="Comic Sans MS" w:hAnsi="Comic Sans MS"/>
                      <w:b/>
                    </w:rPr>
                  </w:pPr>
                  <w:r w:rsidRPr="00C02D90">
                    <w:rPr>
                      <w:rFonts w:ascii="Comic Sans MS" w:hAnsi="Comic Sans MS"/>
                    </w:rPr>
                    <w:t>Okulun koridorunda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C02D90">
                    <w:rPr>
                      <w:rFonts w:ascii="Comic Sans MS" w:hAnsi="Comic Sans MS"/>
                    </w:rPr>
                    <w:t>bir miktar para buldum.</w:t>
                  </w:r>
                  <w:r>
                    <w:rPr>
                      <w:rFonts w:ascii="Comic Sans MS" w:hAnsi="Comic Sans MS"/>
                      <w:b/>
                    </w:rPr>
                    <w:t xml:space="preserve"> Sizce, ben bu parayı </w:t>
                  </w:r>
                  <w:r w:rsidRPr="000F3F21">
                    <w:rPr>
                      <w:rFonts w:ascii="Comic Sans MS" w:hAnsi="Comic Sans MS"/>
                      <w:b/>
                      <w:u w:val="single"/>
                    </w:rPr>
                    <w:t>ne yapmalıyım</w:t>
                  </w:r>
                  <w:r>
                    <w:rPr>
                      <w:rFonts w:ascii="Comic Sans MS" w:hAnsi="Comic Sans MS"/>
                      <w:b/>
                    </w:rPr>
                    <w:t xml:space="preserve"> ?</w:t>
                  </w:r>
                </w:p>
                <w:p w:rsidR="00047019" w:rsidRPr="00540573" w:rsidRDefault="00047019" w:rsidP="001779E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oval id="_x0000_s1402" style="position:absolute;margin-left:18pt;margin-top:12.9pt;width:1in;height:1in;z-index:251689984" strokecolor="white">
            <v:fill r:id="rId41" o:title="" recolor="t" rotate="t" type="frame"/>
          </v:oval>
        </w:pict>
      </w:r>
    </w:p>
    <w:p w:rsidR="00047019" w:rsidRPr="00161AF5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8)-             </w:t>
      </w:r>
    </w:p>
    <w:p w:rsidR="00047019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Comic Sans MS" w:hAnsi="Comic Sans MS"/>
        </w:rPr>
      </w:pPr>
    </w:p>
    <w:p w:rsidR="00047019" w:rsidRPr="00F86DF4" w:rsidRDefault="00047019" w:rsidP="001779E8">
      <w:pPr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047019" w:rsidRDefault="00047019" w:rsidP="001779E8">
      <w:pPr>
        <w:rPr>
          <w:rFonts w:ascii="Hand writing Mutlu" w:hAnsi="Hand writing Mutlu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</w:t>
      </w:r>
      <w:r>
        <w:rPr>
          <w:rFonts w:ascii="Hand writing Mutlu" w:hAnsi="Hand writing Mutlu"/>
          <w:b/>
          <w:sz w:val="22"/>
          <w:szCs w:val="22"/>
        </w:rPr>
        <w:t xml:space="preserve">  </w:t>
      </w:r>
    </w:p>
    <w:p w:rsidR="00047019" w:rsidRDefault="00047019" w:rsidP="001779E8">
      <w:pPr>
        <w:rPr>
          <w:rFonts w:ascii="Comic Sans MS" w:hAnsi="Comic Sans MS"/>
          <w:i/>
          <w:sz w:val="22"/>
          <w:szCs w:val="22"/>
        </w:rPr>
      </w:pPr>
    </w:p>
    <w:p w:rsidR="00047019" w:rsidRDefault="00047019" w:rsidP="001779E8">
      <w:pPr>
        <w:numPr>
          <w:ilvl w:val="0"/>
          <w:numId w:val="9"/>
        </w:numPr>
        <w:tabs>
          <w:tab w:val="clear" w:pos="870"/>
          <w:tab w:val="num" w:pos="915"/>
        </w:tabs>
        <w:ind w:left="915"/>
        <w:rPr>
          <w:rFonts w:ascii="Comic Sans MS" w:hAnsi="Comic Sans MS"/>
        </w:rPr>
      </w:pPr>
      <w:r>
        <w:rPr>
          <w:rFonts w:ascii="Comic Sans MS" w:hAnsi="Comic Sans MS"/>
        </w:rPr>
        <w:t>Arkadaşlarımla harcamalıyım.</w:t>
      </w:r>
    </w:p>
    <w:p w:rsidR="00047019" w:rsidRDefault="00047019" w:rsidP="001779E8">
      <w:pPr>
        <w:numPr>
          <w:ilvl w:val="0"/>
          <w:numId w:val="9"/>
        </w:numPr>
        <w:tabs>
          <w:tab w:val="clear" w:pos="870"/>
          <w:tab w:val="num" w:pos="915"/>
        </w:tabs>
        <w:ind w:left="915"/>
        <w:rPr>
          <w:rFonts w:ascii="Comic Sans MS" w:hAnsi="Comic Sans MS"/>
        </w:rPr>
      </w:pPr>
      <w:r>
        <w:rPr>
          <w:rFonts w:ascii="Comic Sans MS" w:hAnsi="Comic Sans MS"/>
        </w:rPr>
        <w:t>Alıp çantama koymalı, sonra eve götürmeliyim.</w:t>
      </w:r>
    </w:p>
    <w:p w:rsidR="00047019" w:rsidRDefault="00047019" w:rsidP="001779E8">
      <w:pPr>
        <w:numPr>
          <w:ilvl w:val="0"/>
          <w:numId w:val="9"/>
        </w:numPr>
        <w:tabs>
          <w:tab w:val="clear" w:pos="870"/>
          <w:tab w:val="num" w:pos="915"/>
        </w:tabs>
        <w:ind w:left="915"/>
        <w:rPr>
          <w:rFonts w:ascii="Comic Sans MS" w:hAnsi="Comic Sans MS"/>
        </w:rPr>
      </w:pPr>
      <w:r>
        <w:rPr>
          <w:rFonts w:ascii="Comic Sans MS" w:hAnsi="Comic Sans MS"/>
        </w:rPr>
        <w:t>Nöbetçi öğretmene vermeliyim.</w:t>
      </w: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  <w:r w:rsidRPr="00C02D90">
        <w:rPr>
          <w:rFonts w:ascii="Comic Sans MS" w:hAnsi="Comic Sans MS"/>
          <w:b/>
        </w:rPr>
        <w:t>9)-</w:t>
      </w:r>
      <w:r>
        <w:rPr>
          <w:rFonts w:ascii="Comic Sans MS" w:hAnsi="Comic Sans MS"/>
          <w:b/>
        </w:rPr>
        <w:t xml:space="preserve"> Aşağıda verilen </w:t>
      </w:r>
      <w:r w:rsidRPr="00E875F6">
        <w:rPr>
          <w:rFonts w:ascii="Comic Sans MS" w:hAnsi="Comic Sans MS"/>
          <w:b/>
          <w:u w:val="single"/>
        </w:rPr>
        <w:t>eşleştirmelerden</w:t>
      </w:r>
      <w:r>
        <w:rPr>
          <w:rFonts w:ascii="Comic Sans MS" w:hAnsi="Comic Sans MS"/>
          <w:b/>
        </w:rPr>
        <w:t xml:space="preserve"> hangisi yanlıştır ?</w:t>
      </w: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Pr="00BA56DC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1779E8">
      <w:pPr>
        <w:numPr>
          <w:ilvl w:val="0"/>
          <w:numId w:val="10"/>
        </w:numPr>
        <w:rPr>
          <w:rFonts w:ascii="Comic Sans MS" w:hAnsi="Comic Sans MS"/>
        </w:rPr>
      </w:pPr>
      <w:r>
        <w:rPr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403" type="#_x0000_t93" style="position:absolute;left:0;text-align:left;margin-left:128.2pt;margin-top:3pt;width:27pt;height:9pt;z-index:251692032"/>
        </w:pict>
      </w:r>
      <w:r>
        <w:rPr>
          <w:rFonts w:ascii="Comic Sans MS" w:hAnsi="Comic Sans MS"/>
        </w:rPr>
        <w:t xml:space="preserve">29 Ekim 1919               Zafer Bayramı </w:t>
      </w:r>
    </w:p>
    <w:p w:rsidR="00047019" w:rsidRDefault="00047019" w:rsidP="001779E8">
      <w:pPr>
        <w:numPr>
          <w:ilvl w:val="0"/>
          <w:numId w:val="10"/>
        </w:numPr>
        <w:rPr>
          <w:rFonts w:ascii="Comic Sans MS" w:hAnsi="Comic Sans MS"/>
        </w:rPr>
      </w:pPr>
      <w:r>
        <w:rPr>
          <w:noProof/>
        </w:rPr>
        <w:pict>
          <v:shape id="_x0000_s1404" type="#_x0000_t93" style="position:absolute;left:0;text-align:left;margin-left:128.2pt;margin-top:4.3pt;width:27pt;height:9pt;z-index:251693056"/>
        </w:pict>
      </w:r>
      <w:r>
        <w:rPr>
          <w:rFonts w:ascii="Comic Sans MS" w:hAnsi="Comic Sans MS"/>
        </w:rPr>
        <w:t>23 Nisan 1920             Türkiye Büyük Millet Meclisi açıldı</w:t>
      </w:r>
    </w:p>
    <w:p w:rsidR="00047019" w:rsidRDefault="00047019" w:rsidP="001779E8">
      <w:pPr>
        <w:numPr>
          <w:ilvl w:val="0"/>
          <w:numId w:val="10"/>
        </w:numPr>
        <w:rPr>
          <w:rFonts w:ascii="Comic Sans MS" w:hAnsi="Comic Sans MS"/>
        </w:rPr>
      </w:pPr>
      <w:r>
        <w:rPr>
          <w:noProof/>
        </w:rPr>
        <w:pict>
          <v:shape id="_x0000_s1405" type="#_x0000_t93" style="position:absolute;left:0;text-align:left;margin-left:128.2pt;margin-top:5.55pt;width:27pt;height:9pt;z-index:251694080"/>
        </w:pict>
      </w:r>
      <w:r>
        <w:rPr>
          <w:rFonts w:ascii="Comic Sans MS" w:hAnsi="Comic Sans MS"/>
        </w:rPr>
        <w:t>19 Mayıs 1919              Atatürk Samsun’a çıktı</w:t>
      </w:r>
    </w:p>
    <w:p w:rsidR="00047019" w:rsidRDefault="00047019" w:rsidP="001779E8">
      <w:pPr>
        <w:rPr>
          <w:rFonts w:ascii="Comic Sans MS" w:hAnsi="Comic Sans MS"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sz w:val="8"/>
          <w:szCs w:val="8"/>
        </w:rPr>
      </w:pPr>
    </w:p>
    <w:p w:rsidR="00047019" w:rsidRPr="00E31B19" w:rsidRDefault="00047019" w:rsidP="001779E8">
      <w:pPr>
        <w:rPr>
          <w:rFonts w:ascii="Comic Sans MS" w:hAnsi="Comic Sans MS"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b/>
        </w:rPr>
      </w:pPr>
      <w:r>
        <w:rPr>
          <w:noProof/>
        </w:rPr>
        <w:pict>
          <v:shape id="_x0000_s1406" type="#_x0000_t202" style="position:absolute;margin-left:128.2pt;margin-top:2.55pt;width:225pt;height:63pt;z-index:251696128">
            <v:textbox style="mso-next-textbox:#_x0000_s1406">
              <w:txbxContent>
                <w:p w:rsidR="00047019" w:rsidRDefault="00047019" w:rsidP="001779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Selin, dişlerini fırçalamak istiyor.</w:t>
                  </w:r>
                </w:p>
                <w:p w:rsidR="00047019" w:rsidRPr="00E875F6" w:rsidRDefault="00047019" w:rsidP="001779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Ama boyu yetişmediğinden diş macununa uzanamıyor.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407" style="position:absolute;margin-left:29.2pt;margin-top:.4pt;width:90pt;height:65.15pt;z-index:251695104" strokecolor="white">
            <v:fill r:id="rId42" o:title="" recolor="t" rotate="t" type="frame"/>
          </v:rect>
        </w:pict>
      </w:r>
      <w:r>
        <w:rPr>
          <w:rFonts w:ascii="Comic Sans MS" w:hAnsi="Comic Sans MS"/>
          <w:b/>
        </w:rPr>
        <w:t xml:space="preserve">10)- </w:t>
      </w:r>
    </w:p>
    <w:p w:rsidR="00047019" w:rsidRDefault="00047019" w:rsidP="001779E8">
      <w:pPr>
        <w:rPr>
          <w:rFonts w:ascii="Comic Sans MS" w:hAnsi="Comic Sans MS"/>
          <w:b/>
        </w:rPr>
      </w:pPr>
    </w:p>
    <w:p w:rsidR="00047019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b/>
        </w:rPr>
        <w:t xml:space="preserve">Böyle bir durumda Selin’in yerinde olsanız </w:t>
      </w:r>
      <w:r w:rsidRPr="00E875F6">
        <w:rPr>
          <w:rFonts w:ascii="Comic Sans MS" w:hAnsi="Comic Sans MS"/>
          <w:b/>
          <w:u w:val="single"/>
        </w:rPr>
        <w:t>ne yapardınız</w:t>
      </w:r>
      <w:r>
        <w:rPr>
          <w:rFonts w:ascii="Comic Sans MS" w:hAnsi="Comic Sans MS"/>
          <w:b/>
        </w:rPr>
        <w:t xml:space="preserve"> ?</w:t>
      </w: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Pr="00E31B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1779E8">
      <w:pPr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Dişlerimi fırçalamaktan vazgeçerdim.</w:t>
      </w:r>
    </w:p>
    <w:p w:rsidR="00047019" w:rsidRDefault="00047019" w:rsidP="001779E8">
      <w:pPr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Lavaboya çıkıp diş macununu alırdım.</w:t>
      </w:r>
    </w:p>
    <w:p w:rsidR="00047019" w:rsidRDefault="00047019" w:rsidP="001779E8">
      <w:pPr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Aile bireylerimin birinden yardım isterdim.</w:t>
      </w:r>
    </w:p>
    <w:p w:rsidR="00047019" w:rsidRDefault="00047019" w:rsidP="001779E8">
      <w:pPr>
        <w:rPr>
          <w:rFonts w:ascii="Comic Sans MS" w:hAnsi="Comic Sans MS"/>
        </w:rPr>
      </w:pPr>
      <w:r>
        <w:rPr>
          <w:noProof/>
        </w:rPr>
        <w:pict>
          <v:shape id="_x0000_s1408" type="#_x0000_t202" style="position:absolute;margin-left:29.2pt;margin-top:13.2pt;width:324pt;height:43.7pt;z-index:251697152" strokecolor="white">
            <v:fill r:id="rId43" o:title="" opacity="59638f" recolor="t" rotate="t" type="frame"/>
            <v:textbox style="mso-next-textbox:#_x0000_s1408">
              <w:txbxContent>
                <w:p w:rsidR="00047019" w:rsidRDefault="00047019" w:rsidP="001779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Teneffüste oyun oynayan bir gurup öğrencinin topu</w:t>
                  </w:r>
                </w:p>
                <w:p w:rsidR="00047019" w:rsidRDefault="00047019" w:rsidP="001779E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>sokağa kaçınca Kambercan, topun peşinden yola fırladı.</w:t>
                  </w:r>
                </w:p>
                <w:p w:rsidR="00047019" w:rsidRPr="0006222D" w:rsidRDefault="00047019" w:rsidP="001779E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</w:p>
              </w:txbxContent>
            </v:textbox>
          </v:shape>
        </w:pic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11)-</w:t>
      </w:r>
    </w:p>
    <w:p w:rsidR="00047019" w:rsidRDefault="00047019" w:rsidP="001779E8">
      <w:pPr>
        <w:rPr>
          <w:rFonts w:ascii="Comic Sans MS" w:hAnsi="Comic Sans MS"/>
          <w:b/>
        </w:rPr>
      </w:pPr>
    </w:p>
    <w:p w:rsidR="00047019" w:rsidRDefault="00047019" w:rsidP="001779E8">
      <w:pPr>
        <w:rPr>
          <w:rFonts w:ascii="Comic Sans MS" w:hAnsi="Comic Sans MS"/>
          <w:b/>
          <w:sz w:val="6"/>
          <w:szCs w:val="6"/>
        </w:rPr>
      </w:pPr>
      <w:r>
        <w:rPr>
          <w:rFonts w:ascii="Comic Sans MS" w:hAnsi="Comic Sans MS"/>
          <w:b/>
        </w:rPr>
        <w:t xml:space="preserve">  </w:t>
      </w:r>
    </w:p>
    <w:p w:rsidR="00047019" w:rsidRPr="00BA56DC" w:rsidRDefault="00047019" w:rsidP="001779E8">
      <w:pPr>
        <w:rPr>
          <w:rFonts w:ascii="Comic Sans MS" w:hAnsi="Comic Sans MS"/>
          <w:b/>
          <w:sz w:val="6"/>
          <w:szCs w:val="6"/>
        </w:rPr>
      </w:pP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Kambercan’ın davranışıyla ilgili hangi öğrencinin </w: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söylediği yanlış bir davranıştır ?</w:t>
      </w: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b/>
        </w:rPr>
      </w:pPr>
      <w:r>
        <w:rPr>
          <w:noProof/>
        </w:rPr>
        <w:pict>
          <v:oval id="_x0000_s1409" style="position:absolute;margin-left:47.2pt;margin-top:.95pt;width:45.15pt;height:53.4pt;z-index:251698176" strokecolor="white">
            <v:fill r:id="rId44" o:title="" recolor="t" rotate="t" type="frame"/>
          </v:oval>
        </w:pict>
      </w:r>
      <w:r>
        <w:rPr>
          <w:noProof/>
        </w:rPr>
        <w:pict>
          <v:shape id="_x0000_s1410" type="#_x0000_t62" style="position:absolute;margin-left:101.2pt;margin-top:14pt;width:3in;height:27pt;z-index:251699200" adj="-2080,8560" strokecolor="maroon" strokeweight="1.25pt">
            <v:stroke dashstyle="1 1" endcap="round"/>
            <v:textbox style="mso-next-textbox:#_x0000_s1410">
              <w:txbxContent>
                <w:p w:rsidR="00047019" w:rsidRPr="00E31B19" w:rsidRDefault="00047019" w:rsidP="001779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Okulun bahçesinde top oynamak.</w:t>
                  </w:r>
                </w:p>
                <w:p w:rsidR="00047019" w:rsidRPr="00540573" w:rsidRDefault="00047019" w:rsidP="001779E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A)                    </w:t>
      </w: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b/>
        </w:rPr>
      </w:pPr>
      <w:r>
        <w:rPr>
          <w:noProof/>
        </w:rPr>
        <w:pict>
          <v:oval id="_x0000_s1411" style="position:absolute;margin-left:47.2pt;margin-top:4.75pt;width:45.15pt;height:49.95pt;z-index:251700224" strokecolor="white">
            <v:fill r:id="rId45" o:title="" opacity="56361f" recolor="t" rotate="t" type="frame"/>
          </v:oval>
        </w:pict>
      </w:r>
      <w:r>
        <w:rPr>
          <w:noProof/>
        </w:rPr>
        <w:pict>
          <v:shape id="_x0000_s1412" type="#_x0000_t62" style="position:absolute;margin-left:101.2pt;margin-top:13.6pt;width:3in;height:27pt;z-index:251702272" adj="-2305,9760" strokecolor="#36f" strokeweight="1.25pt">
            <v:stroke dashstyle="1 1" endcap="round"/>
            <v:textbox style="mso-next-textbox:#_x0000_s1412">
              <w:txbxContent>
                <w:p w:rsidR="00047019" w:rsidRPr="00E31B19" w:rsidRDefault="00047019" w:rsidP="001779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Topun peşinden yola fırlamak.</w:t>
                  </w:r>
                </w:p>
                <w:p w:rsidR="00047019" w:rsidRPr="00540573" w:rsidRDefault="00047019" w:rsidP="001779E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47019" w:rsidRDefault="00047019" w:rsidP="001779E8">
      <w:pPr>
        <w:rPr>
          <w:rFonts w:ascii="Comic Sans MS" w:hAnsi="Comic Sans MS"/>
          <w:b/>
          <w:sz w:val="6"/>
          <w:szCs w:val="6"/>
        </w:rPr>
      </w:pPr>
      <w:r>
        <w:rPr>
          <w:rFonts w:ascii="Comic Sans MS" w:hAnsi="Comic Sans MS"/>
          <w:b/>
        </w:rPr>
        <w:t xml:space="preserve">     B)                   </w:t>
      </w: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1779E8">
      <w:pPr>
        <w:rPr>
          <w:rFonts w:ascii="Comic Sans MS" w:hAnsi="Comic Sans MS"/>
          <w:b/>
        </w:rPr>
      </w:pPr>
      <w:r>
        <w:rPr>
          <w:noProof/>
        </w:rPr>
        <w:pict>
          <v:shape id="_x0000_s1413" type="#_x0000_t62" style="position:absolute;margin-left:101.2pt;margin-top:14.15pt;width:234pt;height:27pt;z-index:251703296" adj="-1851,8160" strokecolor="olive" strokeweight="1.25pt">
            <v:stroke dashstyle="1 1" endcap="round"/>
            <v:textbox style="mso-next-textbox:#_x0000_s1413">
              <w:txbxContent>
                <w:p w:rsidR="00047019" w:rsidRPr="00E31B19" w:rsidRDefault="00047019" w:rsidP="001779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Yanlışlıkla topu caddeye kaçırtmak.</w:t>
                  </w:r>
                </w:p>
                <w:p w:rsidR="00047019" w:rsidRPr="00540573" w:rsidRDefault="00047019" w:rsidP="001779E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oval id="_x0000_s1414" style="position:absolute;margin-left:47.05pt;margin-top:11.4pt;width:45.15pt;height:56.75pt;z-index:251701248" strokecolor="white">
            <v:fill r:id="rId46" o:title="" opacity="61604f" recolor="t" rotate="t" type="frame"/>
          </v:oval>
        </w:pict>
      </w:r>
      <w:r>
        <w:rPr>
          <w:rFonts w:ascii="Comic Sans MS" w:hAnsi="Comic Sans MS"/>
          <w:b/>
        </w:rPr>
        <w:t xml:space="preserve">   </w: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C)</w:t>
      </w:r>
    </w:p>
    <w:p w:rsidR="00047019" w:rsidRDefault="00047019" w:rsidP="001779E8">
      <w:pPr>
        <w:rPr>
          <w:rFonts w:ascii="Comic Sans MS" w:hAnsi="Comic Sans MS"/>
          <w:b/>
        </w:rPr>
      </w:pPr>
    </w:p>
    <w:p w:rsidR="00047019" w:rsidRDefault="00047019" w:rsidP="00003272">
      <w:pPr>
        <w:rPr>
          <w:b/>
        </w:rPr>
      </w:pPr>
    </w:p>
    <w:p w:rsidR="00047019" w:rsidRDefault="00047019" w:rsidP="00003272">
      <w:pPr>
        <w:rPr>
          <w:b/>
        </w:rPr>
      </w:pPr>
    </w:p>
    <w:p w:rsidR="00047019" w:rsidRDefault="00047019" w:rsidP="001779E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12)-</w:t>
      </w:r>
      <w:r>
        <w:rPr>
          <w:rFonts w:ascii="Comic Sans MS" w:hAnsi="Comic Sans MS"/>
        </w:rPr>
        <w:t xml:space="preserve">  1. Uçak           - Hava yolu taşıtı</w:t>
      </w:r>
    </w:p>
    <w:p w:rsidR="00047019" w:rsidRDefault="00047019" w:rsidP="001779E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2. Vapur         - Kara yolu taşıtı</w:t>
      </w:r>
    </w:p>
    <w:p w:rsidR="00047019" w:rsidRPr="00E31B19" w:rsidRDefault="00047019" w:rsidP="001779E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3. Atlı araba  - Demir yolu taşıtı</w:t>
      </w:r>
    </w:p>
    <w:p w:rsidR="00047019" w:rsidRPr="004F1A29" w:rsidRDefault="00047019" w:rsidP="001779E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</w:t>
      </w:r>
      <w:r w:rsidRPr="004F1A29">
        <w:rPr>
          <w:rFonts w:ascii="Comic Sans MS" w:hAnsi="Comic Sans MS"/>
        </w:rPr>
        <w:t xml:space="preserve">Yukarıda bazı taşıtlar ve hareket ettikleri yer  </w:t>
      </w:r>
    </w:p>
    <w:p w:rsidR="00047019" w:rsidRDefault="00047019" w:rsidP="001779E8">
      <w:pPr>
        <w:rPr>
          <w:rFonts w:ascii="Comic Sans MS" w:hAnsi="Comic Sans MS"/>
        </w:rPr>
      </w:pPr>
      <w:r w:rsidRPr="004F1A29">
        <w:rPr>
          <w:rFonts w:ascii="Comic Sans MS" w:hAnsi="Comic Sans MS"/>
        </w:rPr>
        <w:t xml:space="preserve">      karşılaştırılmıştır.</w:t>
      </w:r>
      <w:r>
        <w:rPr>
          <w:rFonts w:ascii="Comic Sans MS" w:hAnsi="Comic Sans MS"/>
        </w:rPr>
        <w:t xml:space="preserve"> </w:t>
      </w:r>
    </w:p>
    <w:p w:rsidR="00047019" w:rsidRDefault="00047019" w:rsidP="001779E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r>
        <w:rPr>
          <w:rFonts w:ascii="Comic Sans MS" w:hAnsi="Comic Sans MS"/>
          <w:b/>
        </w:rPr>
        <w:t xml:space="preserve">Buna göre hangi eşleştirme </w:t>
      </w:r>
      <w:r w:rsidRPr="00893E5B">
        <w:rPr>
          <w:rFonts w:ascii="Comic Sans MS" w:hAnsi="Comic Sans MS"/>
          <w:b/>
          <w:u w:val="single"/>
        </w:rPr>
        <w:t>doğrudur</w:t>
      </w:r>
      <w:r>
        <w:rPr>
          <w:rFonts w:ascii="Comic Sans MS" w:hAnsi="Comic Sans MS"/>
          <w:b/>
        </w:rPr>
        <w:t xml:space="preserve"> ?</w:t>
      </w:r>
      <w:r w:rsidRPr="004F1A29">
        <w:rPr>
          <w:rFonts w:ascii="Comic Sans MS" w:hAnsi="Comic Sans MS"/>
        </w:rPr>
        <w:t xml:space="preserve">  </w:t>
      </w:r>
    </w:p>
    <w:p w:rsidR="00047019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</w:t>
      </w:r>
      <w:r w:rsidRPr="004F1A29"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  <w:b/>
        </w:rPr>
        <w:t>3.                B) 2.               C) 1.</w:t>
      </w:r>
    </w:p>
    <w:p w:rsidR="00047019" w:rsidRDefault="00047019" w:rsidP="001779E8">
      <w:pPr>
        <w:rPr>
          <w:rFonts w:ascii="Comic Sans MS" w:hAnsi="Comic Sans MS"/>
          <w:b/>
        </w:rPr>
      </w:pPr>
    </w:p>
    <w:p w:rsidR="00047019" w:rsidRDefault="00047019" w:rsidP="001779E8">
      <w:pPr>
        <w:rPr>
          <w:noProof/>
        </w:rPr>
      </w:pPr>
      <w:r>
        <w:rPr>
          <w:noProof/>
        </w:rPr>
        <w:pict>
          <v:shape id="_x0000_s1415" type="#_x0000_t61" style="position:absolute;margin-left:183.85pt;margin-top:10.8pt;width:180pt;height:45pt;z-index:251713536" adj="-1962,6528" strokecolor="red">
            <v:stroke dashstyle="1 1"/>
            <v:textbox>
              <w:txbxContent>
                <w:p w:rsidR="00047019" w:rsidRPr="004357D9" w:rsidRDefault="00047019" w:rsidP="00290EA7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Kırmızıda durur, sarıda geçer ve yeşil yanınca da hazırlanırım.</w:t>
                  </w:r>
                </w:p>
              </w:txbxContent>
            </v:textbox>
          </v:shape>
        </w:pict>
      </w:r>
      <w:r>
        <w:rPr>
          <w:noProof/>
        </w:rPr>
        <w:pict>
          <v:oval id="_x0000_s1416" style="position:absolute;margin-left:108.85pt;margin-top:1.25pt;width:54pt;height:63pt;z-index:251712512" strokecolor="white">
            <v:fill r:id="rId47" o:title="" opacity="62259f" recolor="t" rotate="t" type="frame"/>
          </v:oval>
        </w:pict>
      </w:r>
      <w:r>
        <w:rPr>
          <w:noProof/>
        </w:rPr>
        <w:t xml:space="preserve">  </w:t>
      </w:r>
    </w:p>
    <w:p w:rsidR="00047019" w:rsidRDefault="00047019" w:rsidP="001779E8">
      <w:pPr>
        <w:rPr>
          <w:noProof/>
        </w:rPr>
      </w:pPr>
    </w:p>
    <w:p w:rsidR="00047019" w:rsidRDefault="00047019" w:rsidP="001779E8">
      <w:pPr>
        <w:rPr>
          <w:noProof/>
        </w:rPr>
      </w:pPr>
    </w:p>
    <w:p w:rsidR="00047019" w:rsidRPr="00E16582" w:rsidRDefault="00047019" w:rsidP="001779E8">
      <w:pPr>
        <w:rPr>
          <w:b/>
          <w:noProof/>
        </w:rPr>
      </w:pPr>
      <w:r>
        <w:rPr>
          <w:noProof/>
        </w:rPr>
        <w:pict>
          <v:shape id="_x0000_s1417" type="#_x0000_t136" style="position:absolute;margin-left:70.1pt;margin-top:.3pt;width:38.75pt;height:14.1pt;z-index:251708416" fillcolor="#333" stroked="f">
            <v:shadow on="t" color="#b2b2b2" opacity="52429f" offset="3pt"/>
            <v:textpath style="font-family:&quot;Comic Sans MS&quot;;font-size:20pt;v-text-kern:t" trim="t" fitpath="t" string="Zeynep"/>
            <w10:wrap type="square"/>
          </v:shape>
        </w:pict>
      </w:r>
      <w:r w:rsidRPr="00E16582">
        <w:rPr>
          <w:b/>
          <w:noProof/>
        </w:rPr>
        <w:t>13)</w:t>
      </w:r>
    </w:p>
    <w:p w:rsidR="00047019" w:rsidRDefault="00047019" w:rsidP="001779E8">
      <w:pPr>
        <w:rPr>
          <w:rFonts w:ascii="Comic Sans MS" w:hAnsi="Comic Sans MS"/>
        </w:rPr>
      </w:pPr>
      <w:r>
        <w:rPr>
          <w:noProof/>
        </w:rPr>
        <w:pict>
          <v:oval id="_x0000_s1418" style="position:absolute;margin-left:299.2pt;margin-top:9.1pt;width:54pt;height:63pt;z-index:251704320" strokecolor="white">
            <v:fill r:id="rId48" o:title="" recolor="t" rotate="t" type="frame"/>
          </v:oval>
        </w:pict>
      </w:r>
      <w:r>
        <w:rPr>
          <w:noProof/>
        </w:rPr>
        <w:pict>
          <v:shape id="_x0000_s1419" type="#_x0000_t61" style="position:absolute;margin-left:81pt;margin-top:5.85pt;width:188.85pt;height:45pt;z-index:251706368" adj="23619,6528" strokecolor="#c9f">
            <v:stroke dashstyle="1 1" endcap="round"/>
            <v:textbox>
              <w:txbxContent>
                <w:p w:rsidR="00047019" w:rsidRPr="004357D9" w:rsidRDefault="00047019" w:rsidP="001779E8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Kırmızıda hazırlanır, sarıda durur ve yeşil yanınca da geçerim.</w:t>
                  </w:r>
                </w:p>
              </w:txbxContent>
            </v:textbox>
          </v:shape>
        </w:pict>
      </w:r>
    </w:p>
    <w:p w:rsidR="00047019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Comic Sans MS" w:hAnsi="Comic Sans MS"/>
        </w:rPr>
      </w:pPr>
      <w:r>
        <w:rPr>
          <w:noProof/>
        </w:rPr>
        <w:pict>
          <v:oval id="_x0000_s1420" style="position:absolute;margin-left:13.95pt;margin-top:5.95pt;width:54pt;height:58.85pt;z-index:251705344" strokecolor="white">
            <v:fill r:id="rId49" o:title="" opacity="57672f" recolor="t" rotate="t" type="frame"/>
          </v:oval>
        </w:pict>
      </w:r>
    </w:p>
    <w:p w:rsidR="00047019" w:rsidRDefault="00047019" w:rsidP="001779E8">
      <w:pPr>
        <w:rPr>
          <w:rFonts w:ascii="Comic Sans MS" w:hAnsi="Comic Sans MS"/>
        </w:rPr>
      </w:pPr>
      <w:r>
        <w:rPr>
          <w:noProof/>
        </w:rPr>
        <w:pict>
          <v:shape id="_x0000_s1421" type="#_x0000_t136" style="position:absolute;margin-left:310.6pt;margin-top:12.2pt;width:38.75pt;height:18pt;z-index:251726848" fillcolor="#333" stroked="f">
            <v:shadow on="t" color="#b2b2b2" opacity="52429f" offset="3pt"/>
            <v:textpath style="font-family:&quot;Comic Sans MS&quot;;font-size:20pt;v-text-kern:t" trim="t" fitpath="t" string="Dilan'ın"/>
            <w10:wrap type="square"/>
          </v:shape>
        </w:pict>
      </w:r>
      <w:r>
        <w:rPr>
          <w:noProof/>
        </w:rPr>
        <w:pict>
          <v:shape id="_x0000_s1422" type="#_x0000_t61" style="position:absolute;margin-left:81pt;margin-top:3.1pt;width:188.85pt;height:45pt;z-index:251707392" adj="-1887,9000" strokecolor="olive">
            <v:stroke dashstyle="1 1" endcap="round"/>
            <v:textbox>
              <w:txbxContent>
                <w:p w:rsidR="00047019" w:rsidRPr="004357D9" w:rsidRDefault="00047019" w:rsidP="001779E8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Kırmızıda durur, sarıda hazırlanır ve yeşil yanınca da geçerim.</w:t>
                  </w:r>
                </w:p>
              </w:txbxContent>
            </v:textbox>
          </v:shape>
        </w:pict>
      </w:r>
    </w:p>
    <w:p w:rsidR="00047019" w:rsidRDefault="00047019" w:rsidP="001779E8">
      <w:pPr>
        <w:rPr>
          <w:rFonts w:ascii="Comic Sans MS" w:hAnsi="Comic Sans MS"/>
        </w:rPr>
      </w:pPr>
    </w:p>
    <w:p w:rsidR="00047019" w:rsidRPr="00E875F6" w:rsidRDefault="00047019" w:rsidP="001779E8">
      <w:pPr>
        <w:rPr>
          <w:rFonts w:ascii="Comic Sans MS" w:hAnsi="Comic Sans MS"/>
        </w:rPr>
      </w:pPr>
    </w:p>
    <w:p w:rsidR="00047019" w:rsidRDefault="00047019" w:rsidP="001779E8">
      <w:pPr>
        <w:rPr>
          <w:rFonts w:ascii="Hand writing Mutlu" w:hAnsi="Hand writing Mutlu"/>
          <w:b/>
          <w:sz w:val="22"/>
          <w:szCs w:val="22"/>
        </w:rPr>
      </w:pPr>
    </w:p>
    <w:p w:rsidR="00047019" w:rsidRDefault="00047019" w:rsidP="001779E8">
      <w:pPr>
        <w:rPr>
          <w:rFonts w:ascii="Hand writing Mutlu" w:hAnsi="Hand writing Mutlu"/>
          <w:b/>
          <w:sz w:val="22"/>
          <w:szCs w:val="22"/>
        </w:rPr>
      </w:pPr>
      <w:r>
        <w:rPr>
          <w:noProof/>
        </w:rPr>
        <w:pict>
          <v:shape id="_x0000_s1423" type="#_x0000_t136" style="position:absolute;margin-left:20.5pt;margin-top:.35pt;width:38.75pt;height:18pt;z-index:251714560" fillcolor="#333" stroked="f">
            <v:shadow on="t" color="#b2b2b2" opacity="52429f" offset="3pt"/>
            <v:textpath style="font-family:&quot;Comic Sans MS&quot;;font-size:20pt;v-text-kern:t" trim="t" fitpath="t" string="Berfin'in"/>
            <w10:wrap type="square"/>
          </v:shape>
        </w:pict>
      </w:r>
    </w:p>
    <w:p w:rsidR="00047019" w:rsidRDefault="00047019" w:rsidP="001779E8">
      <w:pPr>
        <w:rPr>
          <w:rFonts w:ascii="Hand writing Mutlu" w:hAnsi="Hand writing Mutlu"/>
          <w:b/>
          <w:sz w:val="22"/>
          <w:szCs w:val="22"/>
        </w:rPr>
      </w:pPr>
    </w:p>
    <w:p w:rsidR="00047019" w:rsidRDefault="00047019" w:rsidP="001779E8">
      <w:pPr>
        <w:rPr>
          <w:rFonts w:ascii="Hand writing Mutlu" w:hAnsi="Hand writing Mutlu"/>
          <w:b/>
          <w:sz w:val="22"/>
          <w:szCs w:val="22"/>
        </w:rPr>
      </w:pPr>
      <w:r>
        <w:rPr>
          <w:rFonts w:ascii="Hand writing Mutlu" w:hAnsi="Hand writing Mutlu"/>
          <w:b/>
          <w:sz w:val="22"/>
          <w:szCs w:val="22"/>
        </w:rPr>
        <w:t xml:space="preserve">     </w: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Hand writing Mutlu" w:hAnsi="Hand writing Mutlu"/>
          <w:b/>
          <w:sz w:val="22"/>
          <w:szCs w:val="22"/>
        </w:rPr>
        <w:t xml:space="preserve"> </w:t>
      </w:r>
      <w:r w:rsidRPr="00A265B7">
        <w:rPr>
          <w:rFonts w:ascii="Comic Sans MS" w:hAnsi="Comic Sans MS"/>
          <w:b/>
        </w:rPr>
        <w:t xml:space="preserve">Yukarıdaki öğrencilerin verdikleri bilgilere </w: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g</w:t>
      </w:r>
      <w:r w:rsidRPr="00A265B7">
        <w:rPr>
          <w:rFonts w:ascii="Comic Sans MS" w:hAnsi="Comic Sans MS"/>
          <w:b/>
        </w:rPr>
        <w:t>öre</w:t>
      </w:r>
      <w:r>
        <w:rPr>
          <w:rFonts w:ascii="Comic Sans MS" w:hAnsi="Comic Sans MS"/>
          <w:b/>
        </w:rPr>
        <w:t xml:space="preserve"> h</w:t>
      </w:r>
      <w:r w:rsidRPr="00A265B7">
        <w:rPr>
          <w:rFonts w:ascii="Comic Sans MS" w:hAnsi="Comic Sans MS"/>
          <w:b/>
        </w:rPr>
        <w:t xml:space="preserve">angisinin açıklaması </w:t>
      </w:r>
      <w:r w:rsidRPr="000F3F21">
        <w:rPr>
          <w:rFonts w:ascii="Comic Sans MS" w:hAnsi="Comic Sans MS"/>
          <w:b/>
          <w:u w:val="single"/>
        </w:rPr>
        <w:t>doğrudur</w:t>
      </w:r>
      <w:r w:rsidRPr="00A265B7">
        <w:rPr>
          <w:rFonts w:ascii="Comic Sans MS" w:hAnsi="Comic Sans MS"/>
          <w:b/>
        </w:rPr>
        <w:t xml:space="preserve"> ?</w:t>
      </w:r>
    </w:p>
    <w:p w:rsidR="00047019" w:rsidRDefault="00047019" w:rsidP="001779E8">
      <w:pPr>
        <w:rPr>
          <w:rFonts w:ascii="Comic Sans MS" w:hAnsi="Comic Sans MS"/>
          <w:b/>
        </w:rPr>
      </w:pPr>
    </w:p>
    <w:p w:rsidR="00047019" w:rsidRDefault="00047019" w:rsidP="001779E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047019" w:rsidRDefault="00047019" w:rsidP="001779E8">
      <w:pPr>
        <w:rPr>
          <w:rFonts w:ascii="Comic Sans MS" w:hAnsi="Comic Sans MS"/>
          <w:b/>
        </w:rPr>
      </w:pPr>
      <w:r>
        <w:rPr>
          <w:noProof/>
        </w:rPr>
        <w:pict>
          <v:oval id="_x0000_s1424" style="position:absolute;margin-left:238pt;margin-top:2.85pt;width:45pt;height:58.2pt;z-index:251711488" strokecolor="white">
            <v:fill r:id="rId47" o:title="" opacity="62259f" recolor="t" rotate="t" type="frame"/>
          </v:oval>
        </w:pict>
      </w:r>
      <w:r>
        <w:rPr>
          <w:noProof/>
        </w:rPr>
        <w:pict>
          <v:oval id="_x0000_s1425" style="position:absolute;margin-left:129.85pt;margin-top:6.7pt;width:45pt;height:58.2pt;z-index:251710464" strokecolor="white">
            <v:fill r:id="rId48" o:title="" recolor="t" rotate="t" type="frame"/>
          </v:oval>
        </w:pict>
      </w:r>
      <w:r>
        <w:rPr>
          <w:noProof/>
        </w:rPr>
        <w:pict>
          <v:oval id="_x0000_s1426" style="position:absolute;margin-left:36pt;margin-top:6.7pt;width:45pt;height:58.2pt;z-index:251709440" strokecolor="white">
            <v:fill r:id="rId49" o:title="" opacity="57672f" recolor="t" rotate="t" type="frame"/>
          </v:oval>
        </w:pict>
      </w:r>
      <w:r>
        <w:rPr>
          <w:rFonts w:ascii="Comic Sans MS" w:hAnsi="Comic Sans MS"/>
          <w:b/>
        </w:rPr>
        <w:t xml:space="preserve">A).                 B)                   C)                                                                           </w:t>
      </w:r>
    </w:p>
    <w:p w:rsidR="00047019" w:rsidRDefault="00047019" w:rsidP="00003272">
      <w:pPr>
        <w:rPr>
          <w:b/>
        </w:rPr>
      </w:pPr>
    </w:p>
    <w:p w:rsidR="00047019" w:rsidRDefault="00047019" w:rsidP="00003272">
      <w:pPr>
        <w:rPr>
          <w:b/>
        </w:rPr>
      </w:pPr>
    </w:p>
    <w:p w:rsidR="00047019" w:rsidRDefault="00047019" w:rsidP="00003272">
      <w:pPr>
        <w:rPr>
          <w:b/>
        </w:rPr>
      </w:pPr>
    </w:p>
    <w:p w:rsidR="00047019" w:rsidRDefault="00047019" w:rsidP="00003272">
      <w:pPr>
        <w:rPr>
          <w:b/>
        </w:rPr>
      </w:pPr>
    </w:p>
    <w:p w:rsidR="00047019" w:rsidRDefault="00047019" w:rsidP="00003272">
      <w:pPr>
        <w:rPr>
          <w:b/>
        </w:rPr>
      </w:pPr>
      <w:r>
        <w:rPr>
          <w:noProof/>
        </w:rPr>
        <w:pict>
          <v:shape id="_x0000_s1427" type="#_x0000_t136" style="position:absolute;margin-left:238pt;margin-top:1.5pt;width:47.75pt;height:18pt;z-index:251717632" fillcolor="#333" stroked="f">
            <v:shadow on="t" color="#b2b2b2" opacity="52429f" offset="3pt"/>
            <v:textpath style="font-family:&quot;Comic Sans MS&quot;;font-size:20pt;v-text-kern:t" trim="t" fitpath="t" string="Zeynep'in"/>
            <w10:wrap type="square"/>
          </v:shape>
        </w:pict>
      </w:r>
      <w:r>
        <w:rPr>
          <w:noProof/>
        </w:rPr>
        <w:pict>
          <v:shape id="_x0000_s1428" type="#_x0000_t136" style="position:absolute;margin-left:136.1pt;margin-top:1.5pt;width:38.75pt;height:18pt;z-index:251716608" fillcolor="#333" stroked="f">
            <v:shadow on="t" color="#b2b2b2" opacity="52429f" offset="3pt"/>
            <v:textpath style="font-family:&quot;Comic Sans MS&quot;;font-size:20pt;v-text-kern:t" trim="t" fitpath="t" string="Dilan'ın"/>
            <w10:wrap type="square"/>
          </v:shape>
        </w:pict>
      </w:r>
      <w:r>
        <w:rPr>
          <w:noProof/>
        </w:rPr>
        <w:pict>
          <v:shape id="_x0000_s1429" type="#_x0000_t136" style="position:absolute;margin-left:42.25pt;margin-top:1.5pt;width:38.75pt;height:18pt;z-index:251715584" fillcolor="#333" stroked="f">
            <v:shadow on="t" color="#b2b2b2" opacity="52429f" offset="3pt"/>
            <v:textpath style="font-family:&quot;Comic Sans MS&quot;;font-size:20pt;v-text-kern:t" trim="t" fitpath="t" string="Berfin'in"/>
            <w10:wrap type="square"/>
          </v:shape>
        </w:pict>
      </w:r>
      <w:r>
        <w:rPr>
          <w:b/>
        </w:rPr>
        <w:t xml:space="preserve">                                 </w:t>
      </w:r>
    </w:p>
    <w:p w:rsidR="00047019" w:rsidRDefault="00047019" w:rsidP="00003272">
      <w:pPr>
        <w:rPr>
          <w:b/>
        </w:rPr>
      </w:pPr>
    </w:p>
    <w:p w:rsidR="00047019" w:rsidRDefault="00047019" w:rsidP="00003272">
      <w:pPr>
        <w:rPr>
          <w:b/>
        </w:rPr>
      </w:pPr>
    </w:p>
    <w:p w:rsidR="00047019" w:rsidRDefault="00047019" w:rsidP="00290EA7">
      <w:pPr>
        <w:rPr>
          <w:rFonts w:ascii="Comic Sans MS" w:hAnsi="Comic Sans MS"/>
          <w:b/>
        </w:rPr>
      </w:pPr>
    </w:p>
    <w:p w:rsidR="00047019" w:rsidRPr="00A0682E" w:rsidRDefault="00047019" w:rsidP="00290EA7">
      <w:pPr>
        <w:rPr>
          <w:rFonts w:ascii="Comic Sans MS" w:hAnsi="Comic Sans MS"/>
        </w:rPr>
      </w:pPr>
      <w:r w:rsidRPr="00A0682E">
        <w:rPr>
          <w:rFonts w:ascii="Comic Sans MS" w:hAnsi="Comic Sans MS"/>
        </w:rPr>
        <w:t>14)- Okuldan eve giderken tanımadığınız bir kişi size yaklaşıp</w:t>
      </w:r>
    </w:p>
    <w:p w:rsidR="00047019" w:rsidRDefault="00047019" w:rsidP="00290E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“</w:t>
      </w:r>
      <w:r>
        <w:rPr>
          <w:rFonts w:ascii="Comic Sans MS" w:hAnsi="Comic Sans MS"/>
        </w:rPr>
        <w:t xml:space="preserve"> Senin babanı tanıyorum. Seni evinize bırakayım.</w:t>
      </w:r>
      <w:r>
        <w:rPr>
          <w:rFonts w:ascii="Comic Sans MS" w:hAnsi="Comic Sans MS"/>
          <w:b/>
        </w:rPr>
        <w:t>” derse</w:t>
      </w:r>
    </w:p>
    <w:p w:rsidR="00047019" w:rsidRDefault="00047019" w:rsidP="00290E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Pr="000F3F21">
        <w:rPr>
          <w:rFonts w:ascii="Comic Sans MS" w:hAnsi="Comic Sans MS"/>
          <w:b/>
          <w:u w:val="single"/>
        </w:rPr>
        <w:t>ne yaparsınız</w:t>
      </w:r>
      <w:r>
        <w:rPr>
          <w:rFonts w:ascii="Comic Sans MS" w:hAnsi="Comic Sans MS"/>
          <w:b/>
        </w:rPr>
        <w:t xml:space="preserve"> ?</w:t>
      </w:r>
    </w:p>
    <w:p w:rsidR="00047019" w:rsidRDefault="00047019" w:rsidP="00290EA7">
      <w:pPr>
        <w:rPr>
          <w:rFonts w:ascii="Comic Sans MS" w:hAnsi="Comic Sans MS"/>
          <w:b/>
        </w:rPr>
      </w:pPr>
    </w:p>
    <w:p w:rsidR="00047019" w:rsidRDefault="00047019" w:rsidP="00290EA7">
      <w:pPr>
        <w:numPr>
          <w:ilvl w:val="0"/>
          <w:numId w:val="12"/>
        </w:numPr>
        <w:rPr>
          <w:rFonts w:ascii="Comic Sans MS" w:hAnsi="Comic Sans MS"/>
        </w:rPr>
      </w:pPr>
      <w:r w:rsidRPr="001710DB">
        <w:rPr>
          <w:rFonts w:ascii="Comic Sans MS" w:hAnsi="Comic Sans MS"/>
        </w:rPr>
        <w:t>Onunla birlikte her yere giderim.</w:t>
      </w:r>
    </w:p>
    <w:p w:rsidR="00047019" w:rsidRDefault="00047019" w:rsidP="00290EA7">
      <w:pPr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Biraz tanımaya çalışır ve isteğini kabul ederim.</w:t>
      </w:r>
    </w:p>
    <w:p w:rsidR="00047019" w:rsidRDefault="00047019" w:rsidP="00290EA7">
      <w:pPr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Onu hiç tanımadığımı söyler ve hemen oradan uzaklaşırım.</w:t>
      </w:r>
    </w:p>
    <w:p w:rsidR="00047019" w:rsidRDefault="00047019" w:rsidP="00290EA7">
      <w:pPr>
        <w:rPr>
          <w:rFonts w:ascii="Comic Sans MS" w:hAnsi="Comic Sans MS"/>
        </w:rPr>
      </w:pPr>
      <w:r>
        <w:rPr>
          <w:noProof/>
        </w:rPr>
        <w:pict>
          <v:shape id="Resim 450" o:spid="_x0000_s1430" type="#_x0000_t75" alt="imagesCAJB3UG3" style="position:absolute;margin-left:11.2pt;margin-top:14.05pt;width:68pt;height:90pt;z-index:-251597824;visibility:visible">
            <v:imagedata r:id="rId50" o:title=""/>
          </v:shape>
        </w:pict>
      </w:r>
      <w:r>
        <w:rPr>
          <w:noProof/>
        </w:rPr>
        <w:pict>
          <v:shape id="_x0000_s1431" type="#_x0000_t61" style="position:absolute;margin-left:83.2pt;margin-top:14.05pt;width:270pt;height:81pt;z-index:251719680" adj="-1640,3360" strokecolor="olive">
            <v:stroke dashstyle="1 1" endcap="round"/>
            <v:textbox>
              <w:txbxContent>
                <w:p w:rsidR="00047019" w:rsidRPr="000036CC" w:rsidRDefault="00047019" w:rsidP="00290EA7">
                  <w:pPr>
                    <w:rPr>
                      <w:rFonts w:ascii="Comic Sans MS" w:hAnsi="Comic Sans MS"/>
                    </w:rPr>
                  </w:pPr>
                  <w:r w:rsidRPr="000036CC">
                    <w:rPr>
                      <w:rFonts w:ascii="Comic Sans MS" w:hAnsi="Comic Sans MS"/>
                    </w:rPr>
                    <w:t>Mustafa Kemal önce Mahalle Mektebi’ne yazılmıştı.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0036CC">
                    <w:rPr>
                      <w:rFonts w:ascii="Comic Sans MS" w:hAnsi="Comic Sans MS"/>
                    </w:rPr>
                    <w:t xml:space="preserve">Ama , öğreniminin ilk yıllarında okula ara vermek zorunda kalmıştı. </w:t>
                  </w:r>
                  <w:r w:rsidRPr="000036CC">
                    <w:rPr>
                      <w:rFonts w:ascii="Comic Sans MS" w:hAnsi="Comic Sans MS"/>
                      <w:b/>
                    </w:rPr>
                    <w:t xml:space="preserve">Sizce bunun </w:t>
                  </w:r>
                  <w:r w:rsidRPr="000F3F21">
                    <w:rPr>
                      <w:rFonts w:ascii="Comic Sans MS" w:hAnsi="Comic Sans MS"/>
                      <w:b/>
                      <w:u w:val="single"/>
                    </w:rPr>
                    <w:t>nedeni neydi</w:t>
                  </w:r>
                  <w:r w:rsidRPr="000036CC">
                    <w:rPr>
                      <w:rFonts w:ascii="Comic Sans MS" w:hAnsi="Comic Sans MS"/>
                      <w:b/>
                    </w:rPr>
                    <w:t>?</w:t>
                  </w:r>
                </w:p>
              </w:txbxContent>
            </v:textbox>
          </v:shape>
        </w:pict>
      </w:r>
    </w:p>
    <w:p w:rsidR="00047019" w:rsidRDefault="00047019" w:rsidP="00290E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15)-</w:t>
      </w:r>
    </w:p>
    <w:p w:rsidR="00047019" w:rsidRDefault="00047019" w:rsidP="00290EA7">
      <w:pPr>
        <w:rPr>
          <w:rFonts w:ascii="Comic Sans MS" w:hAnsi="Comic Sans MS"/>
          <w:b/>
        </w:rPr>
      </w:pPr>
    </w:p>
    <w:p w:rsidR="00047019" w:rsidRDefault="00047019" w:rsidP="00290EA7">
      <w:pPr>
        <w:rPr>
          <w:rFonts w:ascii="Comic Sans MS" w:hAnsi="Comic Sans MS"/>
          <w:b/>
        </w:rPr>
      </w:pPr>
    </w:p>
    <w:p w:rsidR="00047019" w:rsidRDefault="00047019" w:rsidP="00290EA7">
      <w:pPr>
        <w:rPr>
          <w:rFonts w:ascii="Comic Sans MS" w:hAnsi="Comic Sans MS"/>
          <w:b/>
        </w:rPr>
      </w:pPr>
    </w:p>
    <w:p w:rsidR="00047019" w:rsidRDefault="00047019" w:rsidP="00290EA7">
      <w:pPr>
        <w:rPr>
          <w:rFonts w:ascii="Comic Sans MS" w:hAnsi="Comic Sans MS"/>
          <w:b/>
        </w:rPr>
      </w:pPr>
    </w:p>
    <w:p w:rsidR="00047019" w:rsidRDefault="00047019" w:rsidP="00290E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Öğretmenin sorusuna hangi öğrenci </w:t>
      </w:r>
      <w:r w:rsidRPr="000F3F21">
        <w:rPr>
          <w:rFonts w:ascii="Comic Sans MS" w:hAnsi="Comic Sans MS"/>
          <w:b/>
          <w:u w:val="single"/>
        </w:rPr>
        <w:t>doğru cevabı</w:t>
      </w:r>
      <w:r>
        <w:rPr>
          <w:rFonts w:ascii="Comic Sans MS" w:hAnsi="Comic Sans MS"/>
          <w:b/>
        </w:rPr>
        <w:t xml:space="preserve"> </w:t>
      </w:r>
    </w:p>
    <w:p w:rsidR="00047019" w:rsidRDefault="00047019" w:rsidP="00290E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vermiş olmalıdır ?</w:t>
      </w:r>
    </w:p>
    <w:p w:rsidR="00047019" w:rsidRDefault="00047019" w:rsidP="00290EA7">
      <w:pPr>
        <w:rPr>
          <w:rFonts w:ascii="Comic Sans MS" w:hAnsi="Comic Sans MS"/>
          <w:b/>
        </w:rPr>
      </w:pPr>
      <w:r>
        <w:rPr>
          <w:noProof/>
        </w:rPr>
        <w:pict>
          <v:oval id="_x0000_s1432" style="position:absolute;margin-left:47.2pt;margin-top:14pt;width:45pt;height:54pt;z-index:251720704" strokecolor="white">
            <v:fill r:id="rId51" o:title="" recolor="t" rotate="t" type="frame"/>
          </v:oval>
        </w:pict>
      </w:r>
    </w:p>
    <w:p w:rsidR="00047019" w:rsidRPr="001710DB" w:rsidRDefault="00047019" w:rsidP="00290EA7">
      <w:pPr>
        <w:rPr>
          <w:rFonts w:ascii="Comic Sans MS" w:hAnsi="Comic Sans MS"/>
          <w:b/>
        </w:rPr>
      </w:pPr>
      <w:r>
        <w:rPr>
          <w:noProof/>
        </w:rPr>
        <w:pict>
          <v:shape id="_x0000_s1433" type="#_x0000_t62" style="position:absolute;margin-left:101.2pt;margin-top:7.55pt;width:171pt;height:27pt;z-index:251723776" adj="-2305,9120">
            <v:textbox>
              <w:txbxContent>
                <w:p w:rsidR="00047019" w:rsidRPr="00AD462E" w:rsidRDefault="00047019" w:rsidP="00290EA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Okulu pek sevmemişti.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 xml:space="preserve">       A) </w:t>
      </w:r>
    </w:p>
    <w:p w:rsidR="00047019" w:rsidRDefault="00047019" w:rsidP="00290EA7">
      <w:pPr>
        <w:rPr>
          <w:rFonts w:ascii="Comic Sans MS" w:hAnsi="Comic Sans MS"/>
          <w:b/>
        </w:rPr>
      </w:pPr>
    </w:p>
    <w:p w:rsidR="00047019" w:rsidRDefault="00047019" w:rsidP="00290EA7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290EA7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290EA7">
      <w:pPr>
        <w:rPr>
          <w:rFonts w:ascii="Comic Sans MS" w:hAnsi="Comic Sans MS"/>
          <w:b/>
        </w:rPr>
      </w:pPr>
      <w:r>
        <w:rPr>
          <w:noProof/>
        </w:rPr>
        <w:pict>
          <v:oval id="_x0000_s1434" style="position:absolute;margin-left:47.2pt;margin-top:10.1pt;width:45pt;height:59.6pt;z-index:251721728" strokecolor="white">
            <v:fill r:id="rId52" o:title="" recolor="t" rotate="t" type="frame"/>
          </v:oval>
        </w:pict>
      </w:r>
      <w:r>
        <w:rPr>
          <w:noProof/>
        </w:rPr>
        <w:pict>
          <v:shape id="_x0000_s1435" type="#_x0000_t62" style="position:absolute;margin-left:101.2pt;margin-top:10.1pt;width:153pt;height:27pt;z-index:251724800" adj="-3000,12560">
            <v:textbox>
              <w:txbxContent>
                <w:p w:rsidR="00047019" w:rsidRPr="00AD462E" w:rsidRDefault="00047019" w:rsidP="00290EA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Babası vefat etmişti.</w:t>
                  </w:r>
                </w:p>
              </w:txbxContent>
            </v:textbox>
          </v:shape>
        </w:pict>
      </w:r>
    </w:p>
    <w:p w:rsidR="00047019" w:rsidRDefault="00047019" w:rsidP="00290E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B) </w:t>
      </w:r>
    </w:p>
    <w:p w:rsidR="00047019" w:rsidRDefault="00047019" w:rsidP="00290EA7">
      <w:pPr>
        <w:rPr>
          <w:rFonts w:ascii="Comic Sans MS" w:hAnsi="Comic Sans MS"/>
          <w:b/>
        </w:rPr>
      </w:pPr>
    </w:p>
    <w:p w:rsidR="00047019" w:rsidRDefault="00047019" w:rsidP="00290EA7">
      <w:pPr>
        <w:rPr>
          <w:rFonts w:ascii="Comic Sans MS" w:hAnsi="Comic Sans MS"/>
          <w:b/>
          <w:sz w:val="8"/>
          <w:szCs w:val="8"/>
        </w:rPr>
      </w:pPr>
    </w:p>
    <w:p w:rsidR="00047019" w:rsidRDefault="00047019" w:rsidP="00290EA7">
      <w:pPr>
        <w:rPr>
          <w:rFonts w:ascii="Hand writing Mutlu" w:hAnsi="Hand writing Mutlu"/>
          <w:b/>
          <w:sz w:val="22"/>
          <w:szCs w:val="22"/>
        </w:rPr>
      </w:pPr>
      <w:r>
        <w:rPr>
          <w:noProof/>
        </w:rPr>
        <w:pict>
          <v:oval id="_x0000_s1436" style="position:absolute;margin-left:47.05pt;margin-top:15.2pt;width:45pt;height:61.75pt;z-index:251722752" strokecolor="white">
            <v:fill r:id="rId53" o:title="" opacity="61604f" recolor="t" rotate="t" type="frame"/>
          </v:oval>
        </w:pict>
      </w:r>
      <w:r>
        <w:rPr>
          <w:rFonts w:ascii="Hand writing Mutlu" w:hAnsi="Hand writing Mutlu"/>
          <w:b/>
          <w:sz w:val="22"/>
          <w:szCs w:val="22"/>
        </w:rPr>
        <w:t xml:space="preserve">            </w:t>
      </w:r>
    </w:p>
    <w:p w:rsidR="00047019" w:rsidRPr="00AD462E" w:rsidRDefault="00047019" w:rsidP="00290EA7">
      <w:pPr>
        <w:rPr>
          <w:rFonts w:ascii="Comic Sans MS" w:hAnsi="Comic Sans MS"/>
          <w:b/>
        </w:rPr>
      </w:pPr>
      <w:r>
        <w:rPr>
          <w:noProof/>
        </w:rPr>
        <w:pict>
          <v:shape id="_x0000_s1437" type="#_x0000_t62" style="position:absolute;margin-left:101.2pt;margin-top:5.75pt;width:234pt;height:27pt;z-index:251725824" adj="-2146,9680">
            <v:textbox>
              <w:txbxContent>
                <w:p w:rsidR="00047019" w:rsidRPr="00AD462E" w:rsidRDefault="00047019" w:rsidP="00290EA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Dayısının çiftliğine gitmek istiyordu.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sz w:val="22"/>
          <w:szCs w:val="22"/>
        </w:rPr>
        <w:t xml:space="preserve">      </w:t>
      </w:r>
      <w:r w:rsidRPr="00AD462E">
        <w:rPr>
          <w:rFonts w:ascii="Comic Sans MS" w:hAnsi="Comic Sans MS"/>
          <w:b/>
        </w:rPr>
        <w:t xml:space="preserve"> C) </w:t>
      </w:r>
    </w:p>
    <w:p w:rsidR="00047019" w:rsidRDefault="00047019" w:rsidP="00290EA7">
      <w:pPr>
        <w:rPr>
          <w:rFonts w:ascii="Hand writing Mutlu" w:hAnsi="Hand writing Mutlu"/>
          <w:b/>
          <w:sz w:val="22"/>
          <w:szCs w:val="22"/>
        </w:rPr>
      </w:pPr>
    </w:p>
    <w:p w:rsidR="00047019" w:rsidRDefault="00047019" w:rsidP="00290EA7">
      <w:pPr>
        <w:rPr>
          <w:rFonts w:ascii="Hand writing Mutlu" w:hAnsi="Hand writing Mutlu"/>
          <w:b/>
          <w:sz w:val="22"/>
          <w:szCs w:val="22"/>
        </w:rPr>
      </w:pPr>
    </w:p>
    <w:p w:rsidR="00047019" w:rsidRPr="00AD462E" w:rsidRDefault="00047019" w:rsidP="00290EA7">
      <w:pPr>
        <w:jc w:val="center"/>
        <w:rPr>
          <w:rFonts w:ascii="Comic Sans MS" w:hAnsi="Comic Sans MS"/>
          <w:sz w:val="22"/>
          <w:szCs w:val="22"/>
        </w:rPr>
      </w:pPr>
      <w:r w:rsidRPr="00AD462E">
        <w:rPr>
          <w:rFonts w:ascii="Comic Sans MS" w:hAnsi="Comic Sans MS"/>
          <w:sz w:val="22"/>
          <w:szCs w:val="22"/>
        </w:rPr>
        <w:t>HAYAT BİLGİSİ TESTİ BİTTİ.</w:t>
      </w:r>
    </w:p>
    <w:p w:rsidR="00047019" w:rsidRDefault="00047019" w:rsidP="00290EA7">
      <w:pPr>
        <w:jc w:val="center"/>
        <w:rPr>
          <w:rFonts w:ascii="Comic Sans MS" w:hAnsi="Comic Sans MS"/>
          <w:sz w:val="22"/>
          <w:szCs w:val="22"/>
        </w:rPr>
      </w:pPr>
      <w:r w:rsidRPr="00AD462E">
        <w:rPr>
          <w:rFonts w:ascii="Comic Sans MS" w:hAnsi="Comic Sans MS"/>
          <w:sz w:val="22"/>
          <w:szCs w:val="22"/>
        </w:rPr>
        <w:t>SORULARINIZI KONTROL EDİNİZ!</w:t>
      </w:r>
    </w:p>
    <w:p w:rsidR="00047019" w:rsidRDefault="00047019" w:rsidP="00290EA7">
      <w:pPr>
        <w:jc w:val="center"/>
        <w:rPr>
          <w:rFonts w:ascii="Comic Sans MS" w:hAnsi="Comic Sans MS"/>
          <w:sz w:val="22"/>
          <w:szCs w:val="22"/>
        </w:rPr>
      </w:pPr>
    </w:p>
    <w:p w:rsidR="00047019" w:rsidRDefault="00047019" w:rsidP="00003272">
      <w:pPr>
        <w:rPr>
          <w:b/>
        </w:rPr>
      </w:pPr>
    </w:p>
    <w:p w:rsidR="00047019" w:rsidRPr="00003272" w:rsidRDefault="00047019" w:rsidP="00003272">
      <w:pPr>
        <w:rPr>
          <w:b/>
        </w:rPr>
      </w:pPr>
      <w:r>
        <w:rPr>
          <w:b/>
        </w:rPr>
        <w:t xml:space="preserve">                                    </w:t>
      </w:r>
    </w:p>
    <w:sectPr w:rsidR="00047019" w:rsidRPr="00003272" w:rsidSect="00003272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">
    <w:altName w:val="Lucida Sans Unicode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yta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55EB"/>
    <w:multiLevelType w:val="hybridMultilevel"/>
    <w:tmpl w:val="0FBE61E0"/>
    <w:lvl w:ilvl="0" w:tplc="5D26E118">
      <w:start w:val="1"/>
      <w:numFmt w:val="upperLetter"/>
      <w:lvlText w:val="%1)"/>
      <w:lvlJc w:val="left"/>
      <w:pPr>
        <w:tabs>
          <w:tab w:val="num" w:pos="885"/>
        </w:tabs>
        <w:ind w:left="8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1">
    <w:nsid w:val="12032EDD"/>
    <w:multiLevelType w:val="hybridMultilevel"/>
    <w:tmpl w:val="C8F88012"/>
    <w:lvl w:ilvl="0" w:tplc="8B08570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F34C17"/>
    <w:multiLevelType w:val="hybridMultilevel"/>
    <w:tmpl w:val="5E4E33AA"/>
    <w:lvl w:ilvl="0" w:tplc="33AEF53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900"/>
        </w:tabs>
        <w:ind w:left="900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4">
    <w:nsid w:val="1F414965"/>
    <w:multiLevelType w:val="hybridMultilevel"/>
    <w:tmpl w:val="8CECC052"/>
    <w:lvl w:ilvl="0" w:tplc="91387492">
      <w:start w:val="1"/>
      <w:numFmt w:val="upperLetter"/>
      <w:lvlText w:val="%1)"/>
      <w:lvlJc w:val="left"/>
      <w:pPr>
        <w:tabs>
          <w:tab w:val="num" w:pos="690"/>
        </w:tabs>
        <w:ind w:left="690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5">
    <w:nsid w:val="1F8D1C66"/>
    <w:multiLevelType w:val="hybridMultilevel"/>
    <w:tmpl w:val="AA10BD02"/>
    <w:lvl w:ilvl="0" w:tplc="821AC73C">
      <w:start w:val="1"/>
      <w:numFmt w:val="upperLetter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6">
    <w:nsid w:val="2CC11744"/>
    <w:multiLevelType w:val="hybridMultilevel"/>
    <w:tmpl w:val="C764E948"/>
    <w:lvl w:ilvl="0" w:tplc="9BBAC994">
      <w:start w:val="1"/>
      <w:numFmt w:val="upperLetter"/>
      <w:lvlText w:val="%1)"/>
      <w:lvlJc w:val="left"/>
      <w:pPr>
        <w:tabs>
          <w:tab w:val="num" w:pos="1005"/>
        </w:tabs>
        <w:ind w:left="100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7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96D5068"/>
    <w:multiLevelType w:val="hybridMultilevel"/>
    <w:tmpl w:val="BF32561C"/>
    <w:lvl w:ilvl="0" w:tplc="78AA7E68">
      <w:start w:val="1"/>
      <w:numFmt w:val="upperLetter"/>
      <w:lvlText w:val="%1)"/>
      <w:lvlJc w:val="left"/>
      <w:pPr>
        <w:tabs>
          <w:tab w:val="num" w:pos="870"/>
        </w:tabs>
        <w:ind w:left="870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9">
    <w:nsid w:val="3A7B4EC4"/>
    <w:multiLevelType w:val="hybridMultilevel"/>
    <w:tmpl w:val="2B9C5992"/>
    <w:lvl w:ilvl="0" w:tplc="5156C048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1110"/>
        </w:tabs>
        <w:ind w:left="1110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abstractNum w:abstractNumId="11">
    <w:nsid w:val="5113115C"/>
    <w:multiLevelType w:val="hybridMultilevel"/>
    <w:tmpl w:val="5E0A1562"/>
    <w:lvl w:ilvl="0" w:tplc="9EA6C024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D215C6"/>
    <w:multiLevelType w:val="hybridMultilevel"/>
    <w:tmpl w:val="A6F2074A"/>
    <w:lvl w:ilvl="0" w:tplc="B27E1CD6">
      <w:start w:val="1"/>
      <w:numFmt w:val="upperLetter"/>
      <w:lvlText w:val="%1)"/>
      <w:lvlJc w:val="left"/>
      <w:pPr>
        <w:tabs>
          <w:tab w:val="num" w:pos="900"/>
        </w:tabs>
        <w:ind w:left="900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13">
    <w:nsid w:val="539713E5"/>
    <w:multiLevelType w:val="hybridMultilevel"/>
    <w:tmpl w:val="6CC061F0"/>
    <w:lvl w:ilvl="0" w:tplc="0B725F46">
      <w:start w:val="1"/>
      <w:numFmt w:val="upperLetter"/>
      <w:lvlText w:val="%1)"/>
      <w:lvlJc w:val="left"/>
      <w:pPr>
        <w:tabs>
          <w:tab w:val="num" w:pos="1005"/>
        </w:tabs>
        <w:ind w:left="100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14">
    <w:nsid w:val="62E77864"/>
    <w:multiLevelType w:val="hybridMultilevel"/>
    <w:tmpl w:val="9FF28184"/>
    <w:lvl w:ilvl="0" w:tplc="3BB4B47C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5">
    <w:nsid w:val="63EF1494"/>
    <w:multiLevelType w:val="hybridMultilevel"/>
    <w:tmpl w:val="D60C477A"/>
    <w:lvl w:ilvl="0" w:tplc="1B5E2EE0">
      <w:start w:val="1"/>
      <w:numFmt w:val="upperLetter"/>
      <w:lvlText w:val="%1)"/>
      <w:lvlJc w:val="left"/>
      <w:pPr>
        <w:ind w:left="8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16">
    <w:nsid w:val="6FF263E0"/>
    <w:multiLevelType w:val="hybridMultilevel"/>
    <w:tmpl w:val="C3BCBB90"/>
    <w:lvl w:ilvl="0" w:tplc="4BC426BE">
      <w:start w:val="1"/>
      <w:numFmt w:val="upperLetter"/>
      <w:lvlText w:val="%1)"/>
      <w:lvlJc w:val="left"/>
      <w:pPr>
        <w:tabs>
          <w:tab w:val="num" w:pos="1005"/>
        </w:tabs>
        <w:ind w:left="100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0"/>
  </w:num>
  <w:num w:numId="5">
    <w:abstractNumId w:val="13"/>
  </w:num>
  <w:num w:numId="6">
    <w:abstractNumId w:val="6"/>
  </w:num>
  <w:num w:numId="7">
    <w:abstractNumId w:val="14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11"/>
  </w:num>
  <w:num w:numId="14">
    <w:abstractNumId w:val="15"/>
  </w:num>
  <w:num w:numId="15">
    <w:abstractNumId w:val="7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3272"/>
    <w:rsid w:val="00003272"/>
    <w:rsid w:val="000036CC"/>
    <w:rsid w:val="00033733"/>
    <w:rsid w:val="00047019"/>
    <w:rsid w:val="0006222D"/>
    <w:rsid w:val="000D2065"/>
    <w:rsid w:val="000E34A9"/>
    <w:rsid w:val="000F3F21"/>
    <w:rsid w:val="000F5B5C"/>
    <w:rsid w:val="00127CBF"/>
    <w:rsid w:val="00135B6B"/>
    <w:rsid w:val="001517B6"/>
    <w:rsid w:val="00161AF5"/>
    <w:rsid w:val="001710DB"/>
    <w:rsid w:val="00173319"/>
    <w:rsid w:val="001779E8"/>
    <w:rsid w:val="001F30ED"/>
    <w:rsid w:val="002107DB"/>
    <w:rsid w:val="0027609D"/>
    <w:rsid w:val="00290EA7"/>
    <w:rsid w:val="0029699A"/>
    <w:rsid w:val="002D03BA"/>
    <w:rsid w:val="002D640B"/>
    <w:rsid w:val="002F3F49"/>
    <w:rsid w:val="00396B1F"/>
    <w:rsid w:val="003A4FBF"/>
    <w:rsid w:val="003E6B60"/>
    <w:rsid w:val="0041467F"/>
    <w:rsid w:val="00424DCC"/>
    <w:rsid w:val="004357D9"/>
    <w:rsid w:val="004671E5"/>
    <w:rsid w:val="00495DDB"/>
    <w:rsid w:val="004A3CB1"/>
    <w:rsid w:val="004F1A29"/>
    <w:rsid w:val="00540573"/>
    <w:rsid w:val="00550083"/>
    <w:rsid w:val="005C66C9"/>
    <w:rsid w:val="005E26CB"/>
    <w:rsid w:val="005F7C7E"/>
    <w:rsid w:val="00664C12"/>
    <w:rsid w:val="00684BD1"/>
    <w:rsid w:val="006A1E64"/>
    <w:rsid w:val="007C4060"/>
    <w:rsid w:val="007C441E"/>
    <w:rsid w:val="008048DA"/>
    <w:rsid w:val="00881163"/>
    <w:rsid w:val="0088191F"/>
    <w:rsid w:val="00893E5B"/>
    <w:rsid w:val="008940F6"/>
    <w:rsid w:val="008B2D13"/>
    <w:rsid w:val="008E7417"/>
    <w:rsid w:val="00931BB3"/>
    <w:rsid w:val="00944602"/>
    <w:rsid w:val="00973B47"/>
    <w:rsid w:val="009B2A18"/>
    <w:rsid w:val="009B487A"/>
    <w:rsid w:val="009B7776"/>
    <w:rsid w:val="009C282F"/>
    <w:rsid w:val="00A02C03"/>
    <w:rsid w:val="00A0682E"/>
    <w:rsid w:val="00A237D4"/>
    <w:rsid w:val="00A265B7"/>
    <w:rsid w:val="00A332E5"/>
    <w:rsid w:val="00A539A9"/>
    <w:rsid w:val="00A7638C"/>
    <w:rsid w:val="00AB50A2"/>
    <w:rsid w:val="00AB77DD"/>
    <w:rsid w:val="00AD462E"/>
    <w:rsid w:val="00B33371"/>
    <w:rsid w:val="00BA56DC"/>
    <w:rsid w:val="00C02D90"/>
    <w:rsid w:val="00C10DC2"/>
    <w:rsid w:val="00C223F7"/>
    <w:rsid w:val="00C354BF"/>
    <w:rsid w:val="00C42792"/>
    <w:rsid w:val="00CC5D60"/>
    <w:rsid w:val="00D41B45"/>
    <w:rsid w:val="00DC7008"/>
    <w:rsid w:val="00DD3C4E"/>
    <w:rsid w:val="00E16582"/>
    <w:rsid w:val="00E31B19"/>
    <w:rsid w:val="00E3240F"/>
    <w:rsid w:val="00E573C6"/>
    <w:rsid w:val="00E770BC"/>
    <w:rsid w:val="00E875F6"/>
    <w:rsid w:val="00F86DF4"/>
    <w:rsid w:val="00F934CB"/>
    <w:rsid w:val="00FA3D63"/>
    <w:rsid w:val="00FB1B39"/>
    <w:rsid w:val="00FB5C8A"/>
    <w:rsid w:val="00FC1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4460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4146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21" Type="http://schemas.openxmlformats.org/officeDocument/2006/relationships/image" Target="media/image13.jpeg"/><Relationship Id="rId34" Type="http://schemas.openxmlformats.org/officeDocument/2006/relationships/image" Target="media/image25.jpeg"/><Relationship Id="rId42" Type="http://schemas.openxmlformats.org/officeDocument/2006/relationships/image" Target="media/image32.jpeg"/><Relationship Id="rId47" Type="http://schemas.openxmlformats.org/officeDocument/2006/relationships/image" Target="media/image37.jpeg"/><Relationship Id="rId50" Type="http://schemas.openxmlformats.org/officeDocument/2006/relationships/image" Target="media/image40.jpeg"/><Relationship Id="rId55" Type="http://schemas.openxmlformats.org/officeDocument/2006/relationships/theme" Target="theme/theme1.xml"/><Relationship Id="rId7" Type="http://schemas.openxmlformats.org/officeDocument/2006/relationships/hyperlink" Target="http://www.testimiz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6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http://1.bp.blogspot.com/_ypalM7eSBEQ/Sx6eF0LleJI/AAAAAAAABeQ/bYO1wktaBgg/s320/School-Bus-Clipart.jpg" TargetMode="External"/><Relationship Id="rId29" Type="http://schemas.openxmlformats.org/officeDocument/2006/relationships/image" Target="media/image20.jpeg"/><Relationship Id="rId41" Type="http://schemas.openxmlformats.org/officeDocument/2006/relationships/image" Target="media/image31.jpe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24" Type="http://schemas.openxmlformats.org/officeDocument/2006/relationships/image" Target="http://t2.gstatic.com/images?q=tbn:rtvO0YLMiNNrFM:http://www.dorukcan.com/image/cocuk.gif" TargetMode="External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hyperlink" Target="http://www.egitim7.com/e-okul-girisi.html" TargetMode="External"/><Relationship Id="rId45" Type="http://schemas.openxmlformats.org/officeDocument/2006/relationships/image" Target="media/image35.jpeg"/><Relationship Id="rId53" Type="http://schemas.openxmlformats.org/officeDocument/2006/relationships/image" Target="media/image43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3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4" Type="http://schemas.openxmlformats.org/officeDocument/2006/relationships/image" Target="media/image34.jpeg"/><Relationship Id="rId52" Type="http://schemas.openxmlformats.org/officeDocument/2006/relationships/image" Target="media/image4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3.jpeg"/><Relationship Id="rId48" Type="http://schemas.openxmlformats.org/officeDocument/2006/relationships/image" Target="media/image38.jpeg"/><Relationship Id="rId8" Type="http://schemas.openxmlformats.org/officeDocument/2006/relationships/hyperlink" Target="http://www.testimiz.com" TargetMode="External"/><Relationship Id="rId51" Type="http://schemas.openxmlformats.org/officeDocument/2006/relationships/image" Target="media/image41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10</Pages>
  <Words>1690</Words>
  <Characters>9637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bimeks</dc:creator>
  <cp:keywords>www.sorubak.com</cp:keywords>
  <dc:description>www.sorubak.com</dc:description>
  <cp:lastModifiedBy>edanur</cp:lastModifiedBy>
  <cp:revision>9</cp:revision>
  <dcterms:created xsi:type="dcterms:W3CDTF">2012-11-03T06:57:00Z</dcterms:created>
  <dcterms:modified xsi:type="dcterms:W3CDTF">2013-12-01T13:33:00Z</dcterms:modified>
  <cp:category>www.sorubak.com</cp:category>
</cp:coreProperties>
</file>