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93" w:rsidRDefault="00041693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9" type="#_x0000_t98" style="position:absolute;margin-left:-34.4pt;margin-top:-40.9pt;width:525.85pt;height:43.7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41693" w:rsidRPr="005461CC" w:rsidRDefault="00041693" w:rsidP="00A9059D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C0504D"/>
                      <w:sz w:val="32"/>
                    </w:rPr>
                  </w:pPr>
                  <w:r w:rsidRPr="005461CC">
                    <w:rPr>
                      <w:rFonts w:ascii="Comic Sans MS" w:hAnsi="Comic Sans MS"/>
                      <w:b/>
                      <w:outline/>
                      <w:color w:val="C0504D"/>
                      <w:sz w:val="32"/>
                    </w:rPr>
                    <w:t>2.SINIF – 5 N 1 K ETKİNLİKLERİ</w:t>
                  </w:r>
                </w:p>
              </w:txbxContent>
            </v:textbox>
          </v:shape>
        </w:pict>
      </w: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  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Tilki ile kedi sohbet ediyorlarmış.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Tilki durmadan ne kadar hilekar ve kurnaz olduğunu anlatıyormuş.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Söylediğine göre düşmanları onu alt edemezmiş çünkü onlardan kurtulacak bir sürü oyun ve hile bilirmiş. Kedi biraz da utanarak;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”Ben fazla oyun bilmem ki!” demiş.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”Düşmanlarımın elinden kurtulmak için bir tek yol bilirim,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o da kaçmaktır.” 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Tilki;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”Kedi kardeş!” demiş,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”Ben her tehlike karşısında başımın çaresine bakabilirim ama senin durumuna üzülüyorum.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Korkarım bir gün düşmanların seni çabuk alt edecek.” Az sonra bir sürü tazının bağrışmalarını duymuşlar.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Bir avcı topluluğuna ait olan bu köpekler,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bütün hızlarıyla kendilerine doğru koşuyormuş.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Kedi hemen,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yanındaki bir ağacın dallarına sıçrayarak en üstteki bir yaprak kümesinin içine saklanmış. Tilki ise;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”Acaba şu hileyi mi yapsam,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yoksa bu hileyi mi?” diye düşünmeye başlamış.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Çünkü o kadar çok hile biliyormuş ki,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hangisini uygulamasının daha doğru olacağına karar veremiyormuş.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Tam birisini uygulayacakmış ki,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tazılar etrafını çevirip tilkinin işini bitirivermişler. Bütün olanları yukarıdan seyreden kedi,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</w:t>
      </w:r>
      <w:r w:rsidRPr="00A9059D"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çok hile bilmediğine şükretmiş.</w:t>
      </w: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1.) Parçada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kimler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varmış?</w:t>
      </w: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2.)Parçaya göre tilki ile kedi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ne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yapıyorlarmış?</w:t>
      </w: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3.)Parçaya göre kedi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nereye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saklanmış?</w:t>
      </w: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4.)Parçaya göre kedi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ne zaman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kaçmış?</w:t>
      </w: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5.)Parçaya göre tilki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 xml:space="preserve">neden 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>yakalanmış?</w:t>
      </w:r>
    </w:p>
    <w:p w:rsidR="00041693" w:rsidRDefault="00041693">
      <w:pP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</w:pPr>
    </w:p>
    <w:p w:rsidR="00041693" w:rsidRPr="00A9059D" w:rsidRDefault="00041693">
      <w:pPr>
        <w:rPr>
          <w:rFonts w:ascii="Comic Sans MS" w:hAnsi="Comic Sans MS"/>
          <w:sz w:val="28"/>
        </w:rPr>
      </w:pP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6.)Parçaya göre tilki </w:t>
      </w:r>
      <w:r w:rsidRPr="00A9059D">
        <w:rPr>
          <w:rFonts w:ascii="Comic Sans MS" w:hAnsi="Comic Sans MS" w:cs="Helvetica"/>
          <w:b/>
          <w:i/>
          <w:color w:val="323232"/>
          <w:sz w:val="24"/>
          <w:szCs w:val="20"/>
          <w:u w:val="single"/>
          <w:shd w:val="clear" w:color="auto" w:fill="F1F5F5"/>
        </w:rPr>
        <w:t>nasıl</w:t>
      </w:r>
      <w:r>
        <w:rPr>
          <w:rFonts w:ascii="Comic Sans MS" w:hAnsi="Comic Sans MS" w:cs="Helvetica"/>
          <w:color w:val="323232"/>
          <w:sz w:val="24"/>
          <w:szCs w:val="20"/>
          <w:shd w:val="clear" w:color="auto" w:fill="F1F5F5"/>
        </w:rPr>
        <w:t xml:space="preserve"> birisiymiş?</w:t>
      </w:r>
    </w:p>
    <w:p w:rsidR="00041693" w:rsidRDefault="00041693"/>
    <w:p w:rsidR="00041693" w:rsidRDefault="00041693"/>
    <w:p w:rsidR="00041693" w:rsidRPr="00CF5BD9" w:rsidRDefault="00041693" w:rsidP="00CF5BD9">
      <w:pPr>
        <w:pStyle w:val="NormalWeb"/>
        <w:rPr>
          <w:rFonts w:ascii="Comic Sans MS" w:hAnsi="Comic Sans MS" w:cs="Arial"/>
          <w:bCs/>
          <w:color w:val="535351"/>
          <w:szCs w:val="20"/>
        </w:rPr>
      </w:pP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   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Ormanlar kralı aslan ormanda bir gün avlanmaktan gelmiş, yatmış uyuyormuş. Minik bir fare aslanın üzerinde dolaşmaya başlamış.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Aslan si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>nirlenerek uyanıp fareyi yakalam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ış. Tam öldüreceği sırada fare yalvarmış: 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                                                                                                                                              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-Ne olur beni bırak! Gün olur benim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de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sana bir iyiliğim dokunur, demiş.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Aslan farenin bu sözlerine gülerek: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-Sen küçük bir faresin, bana ne iyiliğin dokunur ki deyip,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fareye acımış ve fareyi bırakmış. 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>Fare sevinerek oradan uzaklaş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mış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>.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                                                                                                                                     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Aradan zaman geçmiş, Aslan bir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gün avcıların kurduğu tuzağa yakalanmış.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Aslan çırpınmış, bağırmış ama tuzaktan bir türlü kurtulamamış. Oradan geçmekte olan minik fare aslanın bu durumunu görmüş. Hemen dişleri ile tuzağın iplerini kemirerek kesmiş. . Aslanı tuzaktan kurtarmış.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Fare aslana:</w:t>
      </w: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- Ben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i küçük diye beğenmiyordun. Bak </w:t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senin canını kurtardım, demiş. </w:t>
      </w:r>
      <w:r w:rsidRPr="00CF5BD9">
        <w:rPr>
          <w:rFonts w:ascii="Comic Sans MS" w:hAnsi="Comic Sans MS" w:cs="Arial"/>
          <w:b/>
          <w:color w:val="535351"/>
          <w:szCs w:val="20"/>
        </w:rPr>
        <w:br/>
      </w:r>
      <w:r w:rsidRPr="00CF5BD9">
        <w:rPr>
          <w:rStyle w:val="Strong"/>
          <w:rFonts w:ascii="Comic Sans MS" w:hAnsi="Comic Sans MS" w:cs="Arial"/>
          <w:b w:val="0"/>
          <w:color w:val="535351"/>
          <w:szCs w:val="20"/>
        </w:rPr>
        <w:t>Aslan, böylece yapılan bir iyiliğin karşılıksız kalmayacağını anlamış.</w:t>
      </w: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1.)Parçada </w:t>
      </w:r>
      <w:r w:rsidRPr="00CF5BD9">
        <w:rPr>
          <w:rStyle w:val="Strong"/>
          <w:rFonts w:ascii="Comic Sans MS" w:hAnsi="Comic Sans MS" w:cs="Arial"/>
          <w:i/>
          <w:color w:val="535351"/>
          <w:szCs w:val="20"/>
          <w:u w:val="single"/>
        </w:rPr>
        <w:t>kimler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anlatılmaktadır?</w:t>
      </w: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2.)Aslan, fareye </w:t>
      </w:r>
      <w:r w:rsidRPr="00CF5BD9">
        <w:rPr>
          <w:rStyle w:val="Strong"/>
          <w:rFonts w:ascii="Comic Sans MS" w:hAnsi="Comic Sans MS" w:cs="Arial"/>
          <w:i/>
          <w:color w:val="535351"/>
          <w:szCs w:val="20"/>
          <w:u w:val="single"/>
        </w:rPr>
        <w:t>neden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kızmış?</w:t>
      </w: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3.)Fare, aslanı </w:t>
      </w:r>
      <w:r w:rsidRPr="00CF5BD9">
        <w:rPr>
          <w:rStyle w:val="Strong"/>
          <w:rFonts w:ascii="Comic Sans MS" w:hAnsi="Comic Sans MS" w:cs="Arial"/>
          <w:i/>
          <w:color w:val="535351"/>
          <w:szCs w:val="20"/>
          <w:u w:val="single"/>
        </w:rPr>
        <w:t>nasıl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kurtarmış?</w:t>
      </w:r>
      <w:bookmarkStart w:id="0" w:name="_GoBack"/>
      <w:bookmarkEnd w:id="0"/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4.)Aslan </w:t>
      </w:r>
      <w:r w:rsidRPr="00CF5BD9">
        <w:rPr>
          <w:rStyle w:val="Strong"/>
          <w:rFonts w:ascii="Comic Sans MS" w:hAnsi="Comic Sans MS" w:cs="Arial"/>
          <w:i/>
          <w:color w:val="535351"/>
          <w:szCs w:val="20"/>
          <w:u w:val="single"/>
        </w:rPr>
        <w:t>ne zaman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uyumuş?</w:t>
      </w: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5.)Aslan fareyi yakalayınca </w:t>
      </w:r>
      <w:r w:rsidRPr="00CF5BD9">
        <w:rPr>
          <w:rStyle w:val="Strong"/>
          <w:rFonts w:ascii="Comic Sans MS" w:hAnsi="Comic Sans MS" w:cs="Arial"/>
          <w:i/>
          <w:color w:val="535351"/>
          <w:szCs w:val="20"/>
          <w:u w:val="single"/>
        </w:rPr>
        <w:t>ne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yapmış?</w:t>
      </w:r>
    </w:p>
    <w:p w:rsidR="00041693" w:rsidRDefault="00041693" w:rsidP="00CF5BD9">
      <w:pPr>
        <w:pStyle w:val="NormalWeb"/>
        <w:rPr>
          <w:rStyle w:val="Strong"/>
          <w:rFonts w:ascii="Comic Sans MS" w:hAnsi="Comic Sans MS" w:cs="Arial"/>
          <w:b w:val="0"/>
          <w:color w:val="535351"/>
          <w:szCs w:val="20"/>
        </w:rPr>
      </w:pPr>
    </w:p>
    <w:p w:rsidR="00041693" w:rsidRPr="00CF5BD9" w:rsidRDefault="00041693" w:rsidP="00CF5BD9">
      <w:pPr>
        <w:pStyle w:val="NormalWeb"/>
        <w:rPr>
          <w:rFonts w:ascii="Comic Sans MS" w:hAnsi="Comic Sans MS" w:cs="Arial"/>
          <w:b/>
          <w:color w:val="535351"/>
          <w:szCs w:val="20"/>
        </w:rPr>
      </w:pP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6.)Aslan ve fare </w:t>
      </w:r>
      <w:r w:rsidRPr="00D162B0">
        <w:rPr>
          <w:rStyle w:val="Strong"/>
          <w:rFonts w:ascii="Comic Sans MS" w:hAnsi="Comic Sans MS" w:cs="Arial"/>
          <w:i/>
          <w:color w:val="535351"/>
          <w:szCs w:val="20"/>
          <w:u w:val="single"/>
        </w:rPr>
        <w:t>nerede</w:t>
      </w:r>
      <w:r>
        <w:rPr>
          <w:rStyle w:val="Strong"/>
          <w:rFonts w:ascii="Comic Sans MS" w:hAnsi="Comic Sans MS" w:cs="Arial"/>
          <w:b w:val="0"/>
          <w:color w:val="535351"/>
          <w:szCs w:val="20"/>
        </w:rPr>
        <w:t xml:space="preserve"> yaşıyorlarmış?</w:t>
      </w:r>
    </w:p>
    <w:p w:rsidR="00041693" w:rsidRDefault="00041693"/>
    <w:p w:rsidR="00041693" w:rsidRDefault="00041693"/>
    <w:p w:rsidR="00041693" w:rsidRDefault="00041693" w:rsidP="00DD30FF">
      <w:pPr>
        <w:pStyle w:val="ListParagraph"/>
      </w:pPr>
      <w:hyperlink r:id="rId6" w:history="1">
        <w:r w:rsidRPr="00932704">
          <w:rPr>
            <w:rStyle w:val="Hyperlink"/>
          </w:rPr>
          <w:t>www.sorubak.com</w:t>
        </w:r>
      </w:hyperlink>
      <w:r>
        <w:t xml:space="preserve"> </w:t>
      </w:r>
    </w:p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p w:rsidR="00041693" w:rsidRDefault="00041693"/>
    <w:sectPr w:rsidR="00041693" w:rsidSect="001410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693" w:rsidRDefault="00041693" w:rsidP="0014100F">
      <w:pPr>
        <w:spacing w:after="0" w:line="240" w:lineRule="auto"/>
      </w:pPr>
      <w:r>
        <w:separator/>
      </w:r>
    </w:p>
  </w:endnote>
  <w:endnote w:type="continuationSeparator" w:id="0">
    <w:p w:rsidR="00041693" w:rsidRDefault="00041693" w:rsidP="0014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93" w:rsidRDefault="000416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93" w:rsidRDefault="0004169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93" w:rsidRDefault="000416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693" w:rsidRDefault="00041693" w:rsidP="0014100F">
      <w:pPr>
        <w:spacing w:after="0" w:line="240" w:lineRule="auto"/>
      </w:pPr>
      <w:r>
        <w:separator/>
      </w:r>
    </w:p>
  </w:footnote>
  <w:footnote w:type="continuationSeparator" w:id="0">
    <w:p w:rsidR="00041693" w:rsidRDefault="00041693" w:rsidP="00141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93" w:rsidRDefault="00041693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14379" o:spid="_x0000_s2049" type="#_x0000_t75" style="position:absolute;margin-left:0;margin-top:0;width:525pt;height:566.25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93" w:rsidRDefault="00041693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14380" o:spid="_x0000_s2050" type="#_x0000_t75" style="position:absolute;margin-left:0;margin-top:0;width:525pt;height:566.25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93" w:rsidRDefault="00041693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14378" o:spid="_x0000_s2051" type="#_x0000_t75" style="position:absolute;margin-left:0;margin-top:0;width:525pt;height:566.25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00F"/>
    <w:rsid w:val="00041693"/>
    <w:rsid w:val="0014100F"/>
    <w:rsid w:val="00333ADA"/>
    <w:rsid w:val="00365601"/>
    <w:rsid w:val="00402931"/>
    <w:rsid w:val="005461CC"/>
    <w:rsid w:val="00932704"/>
    <w:rsid w:val="00994497"/>
    <w:rsid w:val="009A7BDD"/>
    <w:rsid w:val="00A9059D"/>
    <w:rsid w:val="00AC3CAF"/>
    <w:rsid w:val="00B021CB"/>
    <w:rsid w:val="00CF5BD9"/>
    <w:rsid w:val="00D162B0"/>
    <w:rsid w:val="00DD30FF"/>
    <w:rsid w:val="00F65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AD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100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100F"/>
    <w:rPr>
      <w:rFonts w:cs="Times New Roman"/>
    </w:rPr>
  </w:style>
  <w:style w:type="paragraph" w:styleId="NormalWeb">
    <w:name w:val="Normal (Web)"/>
    <w:basedOn w:val="Normal"/>
    <w:uiPriority w:val="99"/>
    <w:semiHidden/>
    <w:rsid w:val="00CF5B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CF5BD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DD30F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D30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7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3</Pages>
  <Words>418</Words>
  <Characters>2389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2013-02-11T22:17:00Z</dcterms:created>
  <dcterms:modified xsi:type="dcterms:W3CDTF">2014-02-08T14:23:00Z</dcterms:modified>
  <cp:category>www.sorubak.com</cp:category>
</cp:coreProperties>
</file>