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D27" w:rsidRPr="00F40DD8" w:rsidRDefault="00DA2D27" w:rsidP="00196171">
      <w:pPr>
        <w:rPr>
          <w:rFonts w:ascii="Comic Sans MS" w:hAnsi="Comic Sans MS"/>
        </w:rPr>
      </w:pPr>
      <w:r>
        <w:rPr>
          <w:noProof/>
        </w:rPr>
        <w:pict>
          <v:roundrect id="_x0000_s1026" style="position:absolute;margin-left:-.4pt;margin-top:0;width:448.5pt;height:65.25pt;z-index:-251659264" arcsize="10923f"/>
        </w:pict>
      </w:r>
    </w:p>
    <w:p w:rsidR="00DA2D27" w:rsidRPr="00F40DD8" w:rsidRDefault="00DA2D27" w:rsidP="00196171">
      <w:pPr>
        <w:jc w:val="center"/>
        <w:rPr>
          <w:rFonts w:ascii="Comic Sans MS" w:hAnsi="Comic Sans MS"/>
        </w:rPr>
      </w:pPr>
      <w:r>
        <w:rPr>
          <w:rFonts w:ascii="Comic Sans MS" w:hAnsi="Comic Sans MS"/>
        </w:rPr>
        <w:t xml:space="preserve">HAYAT BİLGİSİ DERSİ </w:t>
      </w:r>
    </w:p>
    <w:p w:rsidR="00DA2D27" w:rsidRPr="00836E72" w:rsidRDefault="00DA2D27" w:rsidP="00E463B6">
      <w:pPr>
        <w:jc w:val="center"/>
        <w:rPr>
          <w:rFonts w:ascii="Comic Sans MS" w:hAnsi="Comic Sans MS"/>
          <w:b/>
          <w:sz w:val="28"/>
          <w:szCs w:val="28"/>
        </w:rPr>
      </w:pPr>
      <w:r w:rsidRPr="00F40DD8">
        <w:rPr>
          <w:rFonts w:ascii="Comic Sans MS" w:hAnsi="Comic Sans MS"/>
        </w:rPr>
        <w:t xml:space="preserve">  AD</w:t>
      </w:r>
      <w:r>
        <w:rPr>
          <w:rFonts w:ascii="Comic Sans MS" w:hAnsi="Comic Sans MS"/>
        </w:rPr>
        <w:t>I SOYADI:……………………………………………</w:t>
      </w:r>
      <w:r>
        <w:rPr>
          <w:rFonts w:ascii="Comic Sans MS" w:hAnsi="Comic Sans MS"/>
        </w:rPr>
        <w:tab/>
        <w:t xml:space="preserve"> </w:t>
      </w:r>
      <w:r w:rsidRPr="00836E72">
        <w:rPr>
          <w:rFonts w:ascii="Comic Sans MS" w:hAnsi="Comic Sans MS"/>
          <w:b/>
          <w:sz w:val="28"/>
          <w:szCs w:val="28"/>
        </w:rPr>
        <w:t>Sağlıklı Olmak İçin</w:t>
      </w:r>
    </w:p>
    <w:p w:rsidR="00DA2D27" w:rsidRPr="00996F56" w:rsidRDefault="00DA2D27" w:rsidP="00E463B6">
      <w:pPr>
        <w:ind w:firstLine="709"/>
        <w:rPr>
          <w:rFonts w:ascii="Comic Sans MS" w:hAnsi="Comic Sans M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3" o:spid="_x0000_s1027" type="#_x0000_t75" style="position:absolute;left:0;text-align:left;margin-left:325.95pt;margin-top:5.45pt;width:124pt;height:101.4pt;z-index:-251658240;visibility:visible" wrapcoords="-131 0 -131 21440 21600 21440 21600 0 -131 0">
            <v:imagedata r:id="rId7" o:title=""/>
            <w10:wrap type="tight"/>
          </v:shape>
        </w:pict>
      </w:r>
      <w:r w:rsidRPr="00996F56">
        <w:rPr>
          <w:rFonts w:ascii="Comic Sans MS" w:hAnsi="Comic Sans MS"/>
          <w:sz w:val="28"/>
          <w:szCs w:val="28"/>
        </w:rPr>
        <w:t>Vücudumuzu oluşturan ve belli görevleri olan bölümlere organ denir. Yaşamımızı sürdürebilmek için bütün organların uyum içinde çalışması ve her birinin sağlıklı olması gerekir. Herhangi birinin görevini yapmaması sağlığımızın bozulmasına neden olur.</w:t>
      </w:r>
    </w:p>
    <w:p w:rsidR="00DA2D27" w:rsidRPr="00996F56" w:rsidRDefault="00DA2D27" w:rsidP="00E463B6">
      <w:pPr>
        <w:ind w:firstLine="709"/>
        <w:rPr>
          <w:rFonts w:ascii="Comic Sans MS" w:hAnsi="Comic Sans MS"/>
          <w:sz w:val="28"/>
          <w:szCs w:val="28"/>
        </w:rPr>
      </w:pPr>
      <w:r w:rsidRPr="00996F56">
        <w:rPr>
          <w:rFonts w:ascii="Comic Sans MS" w:hAnsi="Comic Sans MS"/>
          <w:sz w:val="28"/>
          <w:szCs w:val="28"/>
        </w:rPr>
        <w:t>Vücudumuz; baş, gövde, kollar ve bacaklar olmak üzere üç bölümden oluşur. Vücudun her bölümünde organlar bulunur.</w:t>
      </w:r>
    </w:p>
    <w:p w:rsidR="00DA2D27" w:rsidRPr="00996F56" w:rsidRDefault="00DA2D27" w:rsidP="00E463B6">
      <w:pPr>
        <w:rPr>
          <w:rFonts w:ascii="Comic Sans MS" w:hAnsi="Comic Sans MS"/>
          <w:sz w:val="28"/>
          <w:szCs w:val="28"/>
        </w:rPr>
      </w:pPr>
      <w:r w:rsidRPr="00996F56">
        <w:rPr>
          <w:rFonts w:ascii="Comic Sans MS" w:hAnsi="Comic Sans MS"/>
          <w:sz w:val="28"/>
          <w:szCs w:val="28"/>
        </w:rPr>
        <w:t xml:space="preserve"> </w:t>
      </w:r>
      <w:r>
        <w:rPr>
          <w:rFonts w:ascii="Comic Sans MS" w:hAnsi="Comic Sans MS"/>
          <w:sz w:val="28"/>
          <w:szCs w:val="28"/>
        </w:rPr>
        <w:tab/>
      </w:r>
      <w:r w:rsidRPr="00836E72">
        <w:rPr>
          <w:rFonts w:ascii="Comic Sans MS" w:hAnsi="Comic Sans MS"/>
          <w:b/>
          <w:color w:val="FF0000"/>
          <w:sz w:val="28"/>
          <w:szCs w:val="28"/>
        </w:rPr>
        <w:t>Göz</w:t>
      </w:r>
      <w:r w:rsidRPr="00996F56">
        <w:rPr>
          <w:rFonts w:ascii="Comic Sans MS" w:hAnsi="Comic Sans MS"/>
          <w:sz w:val="28"/>
          <w:szCs w:val="28"/>
        </w:rPr>
        <w:t>: Dış dünyadaki nesneleri görmeye yarayan organdır.</w:t>
      </w:r>
    </w:p>
    <w:p w:rsidR="00DA2D27" w:rsidRPr="00996F56" w:rsidRDefault="00DA2D27" w:rsidP="00E463B6">
      <w:pPr>
        <w:ind w:firstLine="709"/>
        <w:rPr>
          <w:rFonts w:ascii="Comic Sans MS" w:hAnsi="Comic Sans MS"/>
          <w:sz w:val="28"/>
          <w:szCs w:val="28"/>
        </w:rPr>
      </w:pPr>
      <w:r w:rsidRPr="00836E72">
        <w:rPr>
          <w:rFonts w:ascii="Comic Sans MS" w:hAnsi="Comic Sans MS"/>
          <w:b/>
          <w:color w:val="FF0000"/>
          <w:sz w:val="28"/>
          <w:szCs w:val="28"/>
        </w:rPr>
        <w:t>Burun</w:t>
      </w:r>
      <w:r w:rsidRPr="00996F56">
        <w:rPr>
          <w:rFonts w:ascii="Comic Sans MS" w:hAnsi="Comic Sans MS"/>
          <w:sz w:val="28"/>
          <w:szCs w:val="28"/>
        </w:rPr>
        <w:t>: Koku ve nefes almayı sağlayan organdır.</w:t>
      </w:r>
    </w:p>
    <w:p w:rsidR="00DA2D27" w:rsidRPr="00996F56" w:rsidRDefault="00DA2D27" w:rsidP="00E463B6">
      <w:pPr>
        <w:ind w:firstLine="709"/>
        <w:rPr>
          <w:rFonts w:ascii="Comic Sans MS" w:hAnsi="Comic Sans MS"/>
          <w:sz w:val="28"/>
          <w:szCs w:val="28"/>
        </w:rPr>
      </w:pPr>
      <w:r w:rsidRPr="00836E72">
        <w:rPr>
          <w:rFonts w:ascii="Comic Sans MS" w:hAnsi="Comic Sans MS"/>
          <w:b/>
          <w:color w:val="FF0000"/>
          <w:sz w:val="28"/>
          <w:szCs w:val="28"/>
        </w:rPr>
        <w:t>Kulak</w:t>
      </w:r>
      <w:r w:rsidRPr="00996F56">
        <w:rPr>
          <w:rFonts w:ascii="Comic Sans MS" w:hAnsi="Comic Sans MS"/>
          <w:sz w:val="28"/>
          <w:szCs w:val="28"/>
        </w:rPr>
        <w:t>: Sesleri duymaya yarayan organdır.</w:t>
      </w:r>
    </w:p>
    <w:p w:rsidR="00DA2D27" w:rsidRPr="00996F56" w:rsidRDefault="00DA2D27" w:rsidP="00E463B6">
      <w:pPr>
        <w:ind w:firstLine="709"/>
        <w:rPr>
          <w:rFonts w:ascii="Comic Sans MS" w:hAnsi="Comic Sans MS"/>
          <w:sz w:val="28"/>
          <w:szCs w:val="28"/>
        </w:rPr>
      </w:pPr>
      <w:r w:rsidRPr="00836E72">
        <w:rPr>
          <w:rFonts w:ascii="Comic Sans MS" w:hAnsi="Comic Sans MS"/>
          <w:b/>
          <w:color w:val="FF0000"/>
          <w:sz w:val="28"/>
          <w:szCs w:val="28"/>
        </w:rPr>
        <w:t>Ağız</w:t>
      </w:r>
      <w:r w:rsidRPr="00996F56">
        <w:rPr>
          <w:rFonts w:ascii="Comic Sans MS" w:hAnsi="Comic Sans MS"/>
          <w:sz w:val="28"/>
          <w:szCs w:val="28"/>
        </w:rPr>
        <w:t>: Yemek yemeyi ve konuşmayı sağlayan organdır.</w:t>
      </w:r>
    </w:p>
    <w:p w:rsidR="00DA2D27" w:rsidRPr="00996F56" w:rsidRDefault="00DA2D27" w:rsidP="00E463B6">
      <w:pPr>
        <w:rPr>
          <w:rFonts w:ascii="Comic Sans MS" w:hAnsi="Comic Sans MS"/>
          <w:sz w:val="28"/>
          <w:szCs w:val="28"/>
        </w:rPr>
      </w:pPr>
      <w:r>
        <w:rPr>
          <w:noProof/>
        </w:rPr>
        <w:pict>
          <v:shape id="Resim 46" o:spid="_x0000_s1028" type="#_x0000_t75" style="position:absolute;margin-left:15.7pt;margin-top:4.75pt;width:147.5pt;height:125.2pt;z-index:-251657216;visibility:visible" wrapcoords="-110 0 -110 21471 21600 21471 21600 0 -110 0">
            <v:imagedata r:id="rId8" o:title=""/>
            <w10:wrap type="tight"/>
          </v:shape>
        </w:pict>
      </w:r>
      <w:r w:rsidRPr="00996F56">
        <w:rPr>
          <w:rFonts w:ascii="Comic Sans MS" w:hAnsi="Comic Sans MS"/>
          <w:sz w:val="28"/>
          <w:szCs w:val="28"/>
        </w:rPr>
        <w:t xml:space="preserve">  </w:t>
      </w:r>
      <w:r>
        <w:rPr>
          <w:rFonts w:ascii="Comic Sans MS" w:hAnsi="Comic Sans MS"/>
          <w:sz w:val="28"/>
          <w:szCs w:val="28"/>
        </w:rPr>
        <w:tab/>
      </w:r>
      <w:r w:rsidRPr="00996F56">
        <w:rPr>
          <w:rFonts w:ascii="Comic Sans MS" w:hAnsi="Comic Sans MS"/>
          <w:sz w:val="28"/>
          <w:szCs w:val="28"/>
        </w:rPr>
        <w:t>Gövdemizde iç organlar bulunur.</w:t>
      </w:r>
    </w:p>
    <w:p w:rsidR="00DA2D27" w:rsidRPr="00996F56" w:rsidRDefault="00DA2D27" w:rsidP="00E463B6">
      <w:pPr>
        <w:ind w:firstLine="709"/>
        <w:rPr>
          <w:rFonts w:ascii="Comic Sans MS" w:hAnsi="Comic Sans MS"/>
          <w:sz w:val="28"/>
          <w:szCs w:val="28"/>
        </w:rPr>
      </w:pPr>
      <w:r w:rsidRPr="00836E72">
        <w:rPr>
          <w:rFonts w:ascii="Comic Sans MS" w:hAnsi="Comic Sans MS"/>
          <w:b/>
          <w:color w:val="FF0000"/>
          <w:sz w:val="28"/>
          <w:szCs w:val="28"/>
        </w:rPr>
        <w:t>Kalp</w:t>
      </w:r>
      <w:r w:rsidRPr="00996F56">
        <w:rPr>
          <w:rFonts w:ascii="Comic Sans MS" w:hAnsi="Comic Sans MS"/>
          <w:sz w:val="28"/>
          <w:szCs w:val="28"/>
        </w:rPr>
        <w:t>: Kanı pompalayarak kanın vücutta dolaşmasını sağlar.</w:t>
      </w:r>
    </w:p>
    <w:p w:rsidR="00DA2D27" w:rsidRPr="00996F56" w:rsidRDefault="00DA2D27" w:rsidP="00E463B6">
      <w:pPr>
        <w:ind w:firstLine="709"/>
        <w:rPr>
          <w:rFonts w:ascii="Comic Sans MS" w:hAnsi="Comic Sans MS"/>
          <w:sz w:val="28"/>
          <w:szCs w:val="28"/>
        </w:rPr>
      </w:pPr>
      <w:r w:rsidRPr="00836E72">
        <w:rPr>
          <w:rFonts w:ascii="Comic Sans MS" w:hAnsi="Comic Sans MS"/>
          <w:b/>
          <w:color w:val="FF0000"/>
          <w:sz w:val="28"/>
          <w:szCs w:val="28"/>
        </w:rPr>
        <w:t>Akciğer</w:t>
      </w:r>
      <w:r w:rsidRPr="00996F56">
        <w:rPr>
          <w:rFonts w:ascii="Comic Sans MS" w:hAnsi="Comic Sans MS"/>
          <w:sz w:val="28"/>
          <w:szCs w:val="28"/>
        </w:rPr>
        <w:t>: Nefes alındığında vücuda oksijen girer. Akciğere gelen oksijen ile kirli kan temizlenir. Akciğerler kanı temizler.</w:t>
      </w:r>
    </w:p>
    <w:p w:rsidR="00DA2D27" w:rsidRPr="00996F56" w:rsidRDefault="00DA2D27" w:rsidP="00E463B6">
      <w:pPr>
        <w:rPr>
          <w:rFonts w:ascii="Comic Sans MS" w:hAnsi="Comic Sans MS"/>
          <w:sz w:val="28"/>
          <w:szCs w:val="28"/>
        </w:rPr>
      </w:pPr>
      <w:r w:rsidRPr="00996F56">
        <w:rPr>
          <w:rFonts w:ascii="Comic Sans MS" w:hAnsi="Comic Sans MS"/>
          <w:sz w:val="28"/>
          <w:szCs w:val="28"/>
        </w:rPr>
        <w:t xml:space="preserve"> </w:t>
      </w:r>
      <w:r>
        <w:rPr>
          <w:rFonts w:ascii="Comic Sans MS" w:hAnsi="Comic Sans MS"/>
          <w:sz w:val="28"/>
          <w:szCs w:val="28"/>
        </w:rPr>
        <w:tab/>
      </w:r>
      <w:r w:rsidRPr="00836E72">
        <w:rPr>
          <w:rFonts w:ascii="Comic Sans MS" w:hAnsi="Comic Sans MS"/>
          <w:b/>
          <w:color w:val="FF0000"/>
          <w:sz w:val="28"/>
          <w:szCs w:val="28"/>
        </w:rPr>
        <w:t>Mide</w:t>
      </w:r>
      <w:r w:rsidRPr="00996F56">
        <w:rPr>
          <w:rFonts w:ascii="Comic Sans MS" w:hAnsi="Comic Sans MS"/>
          <w:sz w:val="28"/>
          <w:szCs w:val="28"/>
        </w:rPr>
        <w:t>: Ağızda çiğnenen besinler mideye gelir. Mide, besinleri sindirerek vücuda yararlı hâle getirir.</w:t>
      </w:r>
    </w:p>
    <w:p w:rsidR="00DA2D27" w:rsidRPr="00996F56" w:rsidRDefault="00DA2D27" w:rsidP="00E463B6">
      <w:pPr>
        <w:ind w:firstLine="709"/>
        <w:rPr>
          <w:rFonts w:ascii="Comic Sans MS" w:hAnsi="Comic Sans MS"/>
          <w:sz w:val="28"/>
          <w:szCs w:val="28"/>
        </w:rPr>
      </w:pPr>
      <w:r w:rsidRPr="00836E72">
        <w:rPr>
          <w:rFonts w:ascii="Comic Sans MS" w:hAnsi="Comic Sans MS"/>
          <w:b/>
          <w:color w:val="FF0000"/>
          <w:sz w:val="28"/>
          <w:szCs w:val="28"/>
        </w:rPr>
        <w:t>Bağırsaklar</w:t>
      </w:r>
      <w:r w:rsidRPr="00996F56">
        <w:rPr>
          <w:rFonts w:ascii="Comic Sans MS" w:hAnsi="Comic Sans MS"/>
          <w:sz w:val="28"/>
          <w:szCs w:val="28"/>
        </w:rPr>
        <w:t>: Kalın ve ince bağırsak olarak ikiye ayrılır. İnce bağırsak, mideden gelen besinlerin yararlı kısımlarının kana karışmasını sağlar. Kalın bağırsak sindirilmeyen besinlerin vücuttan atılmasını sağlar.</w:t>
      </w:r>
    </w:p>
    <w:p w:rsidR="00DA2D27" w:rsidRPr="00996F56" w:rsidRDefault="00DA2D27" w:rsidP="00E463B6">
      <w:pPr>
        <w:rPr>
          <w:rFonts w:ascii="Comic Sans MS" w:hAnsi="Comic Sans MS"/>
          <w:sz w:val="28"/>
          <w:szCs w:val="28"/>
        </w:rPr>
      </w:pPr>
      <w:r>
        <w:rPr>
          <w:rFonts w:ascii="Comic Sans MS" w:hAnsi="Comic Sans MS"/>
          <w:sz w:val="28"/>
          <w:szCs w:val="28"/>
        </w:rPr>
        <w:tab/>
      </w:r>
      <w:r w:rsidRPr="00836E72">
        <w:rPr>
          <w:rFonts w:ascii="Comic Sans MS" w:hAnsi="Comic Sans MS"/>
          <w:b/>
          <w:color w:val="FF0000"/>
          <w:sz w:val="28"/>
          <w:szCs w:val="28"/>
        </w:rPr>
        <w:t>Eller ve kollar</w:t>
      </w:r>
      <w:r w:rsidRPr="00996F56">
        <w:rPr>
          <w:rFonts w:ascii="Comic Sans MS" w:hAnsi="Comic Sans MS"/>
          <w:sz w:val="28"/>
          <w:szCs w:val="28"/>
        </w:rPr>
        <w:t>: Vücudun hareketli</w:t>
      </w:r>
      <w:r>
        <w:rPr>
          <w:rFonts w:ascii="Comic Sans MS" w:hAnsi="Comic Sans MS"/>
          <w:sz w:val="28"/>
          <w:szCs w:val="28"/>
        </w:rPr>
        <w:t xml:space="preserve"> </w:t>
      </w:r>
      <w:r w:rsidRPr="00996F56">
        <w:rPr>
          <w:rFonts w:ascii="Comic Sans MS" w:hAnsi="Comic Sans MS"/>
          <w:sz w:val="28"/>
          <w:szCs w:val="28"/>
        </w:rPr>
        <w:t>kısımlarındandır. Varlıkları tutmaya ve iş</w:t>
      </w:r>
      <w:r>
        <w:rPr>
          <w:rFonts w:ascii="Comic Sans MS" w:hAnsi="Comic Sans MS"/>
          <w:sz w:val="28"/>
          <w:szCs w:val="28"/>
        </w:rPr>
        <w:t xml:space="preserve"> </w:t>
      </w:r>
      <w:r w:rsidRPr="00996F56">
        <w:rPr>
          <w:rFonts w:ascii="Comic Sans MS" w:hAnsi="Comic Sans MS"/>
          <w:sz w:val="28"/>
          <w:szCs w:val="28"/>
        </w:rPr>
        <w:t xml:space="preserve">yapmaya </w:t>
      </w:r>
      <w:r>
        <w:rPr>
          <w:rFonts w:ascii="Comic Sans MS" w:hAnsi="Comic Sans MS"/>
          <w:sz w:val="28"/>
          <w:szCs w:val="28"/>
        </w:rPr>
        <w:t>yarar.</w:t>
      </w:r>
    </w:p>
    <w:p w:rsidR="00DA2D27" w:rsidRPr="00996F56" w:rsidRDefault="00DA2D27" w:rsidP="00E463B6">
      <w:pPr>
        <w:ind w:firstLine="709"/>
        <w:rPr>
          <w:rFonts w:ascii="Comic Sans MS" w:hAnsi="Comic Sans MS"/>
          <w:sz w:val="28"/>
          <w:szCs w:val="28"/>
        </w:rPr>
      </w:pPr>
      <w:r w:rsidRPr="00836E72">
        <w:rPr>
          <w:rFonts w:ascii="Comic Sans MS" w:hAnsi="Comic Sans MS"/>
          <w:b/>
          <w:color w:val="FF0000"/>
          <w:sz w:val="28"/>
          <w:szCs w:val="28"/>
        </w:rPr>
        <w:t>Ayaklar ve bacaklar:</w:t>
      </w:r>
      <w:r w:rsidRPr="00996F56">
        <w:rPr>
          <w:rFonts w:ascii="Comic Sans MS" w:hAnsi="Comic Sans MS"/>
          <w:sz w:val="28"/>
          <w:szCs w:val="28"/>
        </w:rPr>
        <w:t xml:space="preserve"> Ayakta durmayı, yürümeyi sağlayan organlardır.</w:t>
      </w:r>
    </w:p>
    <w:p w:rsidR="00DA2D27" w:rsidRPr="00996F56" w:rsidRDefault="00DA2D27" w:rsidP="00E463B6">
      <w:pPr>
        <w:ind w:firstLine="709"/>
        <w:rPr>
          <w:rFonts w:ascii="Comic Sans MS" w:hAnsi="Comic Sans MS"/>
          <w:sz w:val="28"/>
          <w:szCs w:val="28"/>
        </w:rPr>
      </w:pPr>
      <w:r w:rsidRPr="00996F56">
        <w:rPr>
          <w:rFonts w:ascii="Comic Sans MS" w:hAnsi="Comic Sans MS"/>
          <w:sz w:val="28"/>
          <w:szCs w:val="28"/>
        </w:rPr>
        <w:t>Sağlıklı yaşamak için organlarımızın sağlıklı olmasına dikkat etmeliyiz.</w:t>
      </w:r>
    </w:p>
    <w:p w:rsidR="00DA2D27" w:rsidRDefault="00DA2D27" w:rsidP="00E463B6">
      <w:pPr>
        <w:pBdr>
          <w:top w:val="single" w:sz="4" w:space="1" w:color="auto"/>
          <w:left w:val="single" w:sz="4" w:space="4" w:color="auto"/>
          <w:bottom w:val="single" w:sz="4" w:space="1" w:color="auto"/>
          <w:right w:val="single" w:sz="4" w:space="4" w:color="auto"/>
        </w:pBdr>
        <w:jc w:val="center"/>
        <w:rPr>
          <w:rFonts w:ascii="Comic Sans MS" w:hAnsi="Comic Sans MS"/>
          <w:sz w:val="28"/>
          <w:szCs w:val="28"/>
        </w:rPr>
      </w:pPr>
      <w:r>
        <w:rPr>
          <w:rFonts w:ascii="Comic Sans MS" w:hAnsi="Comic Sans MS"/>
          <w:sz w:val="28"/>
          <w:szCs w:val="28"/>
        </w:rPr>
        <w:t>TEST ÇÖZELİM</w:t>
      </w:r>
    </w:p>
    <w:p w:rsidR="00DA2D27" w:rsidRDefault="00DA2D27" w:rsidP="00E463B6">
      <w:pPr>
        <w:ind w:firstLine="709"/>
        <w:rPr>
          <w:rFonts w:ascii="Comic Sans MS" w:hAnsi="Comic Sans MS"/>
          <w:sz w:val="28"/>
          <w:szCs w:val="28"/>
        </w:rPr>
        <w:sectPr w:rsidR="00DA2D27" w:rsidSect="00E463B6">
          <w:pgSz w:w="11907" w:h="16839" w:code="9"/>
          <w:pgMar w:top="1418" w:right="1418" w:bottom="1418" w:left="1418" w:header="709" w:footer="709" w:gutter="0"/>
          <w:cols w:sep="1" w:space="567"/>
          <w:rtlGutter/>
          <w:docGrid w:linePitch="299"/>
        </w:sectPr>
      </w:pPr>
    </w:p>
    <w:p w:rsidR="00DA2D27" w:rsidRDefault="00DA2D27" w:rsidP="00E463B6">
      <w:pPr>
        <w:pBdr>
          <w:top w:val="single" w:sz="4" w:space="1" w:color="auto"/>
          <w:left w:val="single" w:sz="4" w:space="4" w:color="auto"/>
          <w:bottom w:val="single" w:sz="4" w:space="1" w:color="auto"/>
          <w:right w:val="single" w:sz="4" w:space="4" w:color="auto"/>
        </w:pBdr>
        <w:ind w:firstLine="709"/>
        <w:rPr>
          <w:rFonts w:ascii="Comic Sans MS" w:hAnsi="Comic Sans MS"/>
        </w:rPr>
      </w:pPr>
    </w:p>
    <w:p w:rsidR="00DA2D27" w:rsidRDefault="00DA2D27" w:rsidP="00E463B6">
      <w:pPr>
        <w:pBdr>
          <w:top w:val="single" w:sz="4" w:space="1" w:color="auto"/>
          <w:left w:val="single" w:sz="4" w:space="4" w:color="auto"/>
          <w:bottom w:val="single" w:sz="4" w:space="1" w:color="auto"/>
          <w:right w:val="single" w:sz="4" w:space="4" w:color="auto"/>
        </w:pBdr>
        <w:ind w:firstLine="709"/>
        <w:rPr>
          <w:rFonts w:ascii="Comic Sans MS" w:hAnsi="Comic Sans MS"/>
        </w:rPr>
      </w:pPr>
      <w:r w:rsidRPr="00E75B00">
        <w:rPr>
          <w:rFonts w:ascii="Comic Sans MS" w:hAnsi="Comic Sans MS"/>
        </w:rPr>
        <w:t>"Evimiz kırmızı renklidir. Büyük çam ağaçlarının olduğu bahçesi vardır. En çok bunu seviyorum. Bahçede oyun oynuyorum. Evimiz, okula çok yakındır. Okula yürüyerek gider gelirim. Komşularımızdan biri de öğretmenimizdir. Öğretmenimiz de okula yürüyerek gidip gelmektedir.</w:t>
      </w:r>
    </w:p>
    <w:p w:rsidR="00DA2D27" w:rsidRPr="00E75B00" w:rsidRDefault="00DA2D27" w:rsidP="00E463B6">
      <w:pPr>
        <w:pBdr>
          <w:top w:val="single" w:sz="4" w:space="1" w:color="auto"/>
          <w:left w:val="single" w:sz="4" w:space="4" w:color="auto"/>
          <w:bottom w:val="single" w:sz="4" w:space="1" w:color="auto"/>
          <w:right w:val="single" w:sz="4" w:space="4" w:color="auto"/>
        </w:pBdr>
        <w:ind w:firstLine="709"/>
        <w:rPr>
          <w:rFonts w:ascii="Comic Sans MS" w:hAnsi="Comic Sans MS"/>
        </w:rPr>
      </w:pPr>
    </w:p>
    <w:p w:rsidR="00DA2D27" w:rsidRDefault="00DA2D27" w:rsidP="00E463B6">
      <w:pPr>
        <w:ind w:firstLine="709"/>
        <w:rPr>
          <w:rFonts w:ascii="Comic Sans MS" w:hAnsi="Comic Sans MS"/>
        </w:rPr>
      </w:pPr>
    </w:p>
    <w:p w:rsidR="00DA2D27" w:rsidRPr="00E75B00" w:rsidRDefault="00DA2D27" w:rsidP="00E463B6">
      <w:pPr>
        <w:ind w:firstLine="709"/>
        <w:rPr>
          <w:rFonts w:ascii="Comic Sans MS" w:hAnsi="Comic Sans MS"/>
        </w:rPr>
      </w:pPr>
      <w:r w:rsidRPr="00E75B00">
        <w:rPr>
          <w:rFonts w:ascii="Comic Sans MS" w:hAnsi="Comic Sans MS"/>
        </w:rPr>
        <w:t>Yukarıdaki parçada Ali'nin evi ile ilgili düşünceleri verilmiştir. 1 ve 2. soruları parçaya göre cevaplayınız.</w:t>
      </w:r>
    </w:p>
    <w:p w:rsidR="00DA2D27" w:rsidRPr="00E75B00"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1. Aşağıdakilerden hangisi Ali'nin evi ile ilgili bir özellik değildir?</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A)</w:t>
      </w:r>
      <w:r w:rsidRPr="00E75B00">
        <w:rPr>
          <w:rFonts w:ascii="Comic Sans MS" w:hAnsi="Comic Sans MS"/>
        </w:rPr>
        <w:tab/>
        <w:t>Evin kırmızı renkli olması</w:t>
      </w:r>
    </w:p>
    <w:p w:rsidR="00DA2D27" w:rsidRPr="00E75B00" w:rsidRDefault="00DA2D27" w:rsidP="00E463B6">
      <w:pPr>
        <w:rPr>
          <w:rFonts w:ascii="Comic Sans MS" w:hAnsi="Comic Sans MS"/>
        </w:rPr>
      </w:pPr>
      <w:r w:rsidRPr="00E75B00">
        <w:rPr>
          <w:rFonts w:ascii="Comic Sans MS" w:hAnsi="Comic Sans MS"/>
        </w:rPr>
        <w:t>B)</w:t>
      </w:r>
      <w:r w:rsidRPr="00E75B00">
        <w:rPr>
          <w:rFonts w:ascii="Comic Sans MS" w:hAnsi="Comic Sans MS"/>
        </w:rPr>
        <w:tab/>
        <w:t>Çam ağaçlarının bulunduğu bahçenin varlığı</w:t>
      </w:r>
    </w:p>
    <w:p w:rsidR="00DA2D27" w:rsidRPr="00E75B00" w:rsidRDefault="00DA2D27" w:rsidP="00E463B6">
      <w:pPr>
        <w:rPr>
          <w:rFonts w:ascii="Comic Sans MS" w:hAnsi="Comic Sans MS"/>
        </w:rPr>
      </w:pPr>
      <w:r w:rsidRPr="00E75B00">
        <w:rPr>
          <w:rFonts w:ascii="Comic Sans MS" w:hAnsi="Comic Sans MS"/>
        </w:rPr>
        <w:t>C)</w:t>
      </w:r>
      <w:r w:rsidRPr="00E75B00">
        <w:rPr>
          <w:rFonts w:ascii="Comic Sans MS" w:hAnsi="Comic Sans MS"/>
        </w:rPr>
        <w:tab/>
        <w:t>Öğretmenin okula yürüyerek gidip gelmesi</w:t>
      </w:r>
    </w:p>
    <w:p w:rsidR="00DA2D27" w:rsidRDefault="00DA2D27" w:rsidP="00E463B6">
      <w:pPr>
        <w:rPr>
          <w:rFonts w:ascii="Comic Sans MS" w:hAnsi="Comic Sans MS"/>
        </w:rPr>
      </w:pP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2. Ali evinin hangi özelliğini çok sevmektedir?</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A)</w:t>
      </w:r>
      <w:r w:rsidRPr="00E75B00">
        <w:rPr>
          <w:rFonts w:ascii="Comic Sans MS" w:hAnsi="Comic Sans MS"/>
        </w:rPr>
        <w:tab/>
        <w:t>Bahçesinin olmasını</w:t>
      </w:r>
    </w:p>
    <w:p w:rsidR="00DA2D27" w:rsidRPr="00E75B00" w:rsidRDefault="00DA2D27" w:rsidP="00E463B6">
      <w:pPr>
        <w:rPr>
          <w:rFonts w:ascii="Comic Sans MS" w:hAnsi="Comic Sans MS"/>
        </w:rPr>
      </w:pPr>
      <w:r w:rsidRPr="00E75B00">
        <w:rPr>
          <w:rFonts w:ascii="Comic Sans MS" w:hAnsi="Comic Sans MS"/>
        </w:rPr>
        <w:t>B)</w:t>
      </w:r>
      <w:r w:rsidRPr="00E75B00">
        <w:rPr>
          <w:rFonts w:ascii="Comic Sans MS" w:hAnsi="Comic Sans MS"/>
        </w:rPr>
        <w:tab/>
        <w:t>Okula yakınlığını</w:t>
      </w:r>
    </w:p>
    <w:p w:rsidR="00DA2D27" w:rsidRPr="00E75B00" w:rsidRDefault="00DA2D27" w:rsidP="00E463B6">
      <w:pPr>
        <w:rPr>
          <w:rFonts w:ascii="Comic Sans MS" w:hAnsi="Comic Sans MS"/>
        </w:rPr>
      </w:pPr>
      <w:r w:rsidRPr="00E75B00">
        <w:rPr>
          <w:rFonts w:ascii="Comic Sans MS" w:hAnsi="Comic Sans MS"/>
        </w:rPr>
        <w:t>C)</w:t>
      </w:r>
      <w:r w:rsidRPr="00E75B00">
        <w:rPr>
          <w:rFonts w:ascii="Comic Sans MS" w:hAnsi="Comic Sans MS"/>
        </w:rPr>
        <w:tab/>
        <w:t>Öğretmeniyle komşu olmasını</w:t>
      </w:r>
    </w:p>
    <w:p w:rsidR="00DA2D27" w:rsidRDefault="00DA2D27" w:rsidP="00E463B6">
      <w:pPr>
        <w:rPr>
          <w:rFonts w:ascii="Comic Sans MS" w:hAnsi="Comic Sans MS"/>
        </w:rPr>
      </w:pP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3. Yolda evinize gelirken kayboldunuz. Bu durumda kime ulaşılmalıdır?</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A)</w:t>
      </w:r>
      <w:r w:rsidRPr="00E75B00">
        <w:rPr>
          <w:rFonts w:ascii="Comic Sans MS" w:hAnsi="Comic Sans MS"/>
        </w:rPr>
        <w:tab/>
        <w:t>Hastaneye</w:t>
      </w:r>
    </w:p>
    <w:p w:rsidR="00DA2D27" w:rsidRPr="00E75B00" w:rsidRDefault="00DA2D27" w:rsidP="00E463B6">
      <w:pPr>
        <w:rPr>
          <w:rFonts w:ascii="Comic Sans MS" w:hAnsi="Comic Sans MS"/>
        </w:rPr>
      </w:pPr>
      <w:r w:rsidRPr="00E75B00">
        <w:rPr>
          <w:rFonts w:ascii="Comic Sans MS" w:hAnsi="Comic Sans MS"/>
        </w:rPr>
        <w:t>B)</w:t>
      </w:r>
      <w:r w:rsidRPr="00E75B00">
        <w:rPr>
          <w:rFonts w:ascii="Comic Sans MS" w:hAnsi="Comic Sans MS"/>
        </w:rPr>
        <w:tab/>
        <w:t>Aile büyüklerine</w:t>
      </w:r>
    </w:p>
    <w:p w:rsidR="00DA2D27" w:rsidRPr="00E75B00" w:rsidRDefault="00DA2D27" w:rsidP="00E463B6">
      <w:pPr>
        <w:rPr>
          <w:rFonts w:ascii="Comic Sans MS" w:hAnsi="Comic Sans MS"/>
        </w:rPr>
      </w:pPr>
      <w:r w:rsidRPr="00E75B00">
        <w:rPr>
          <w:rFonts w:ascii="Comic Sans MS" w:hAnsi="Comic Sans MS"/>
        </w:rPr>
        <w:t>C)</w:t>
      </w:r>
      <w:r w:rsidRPr="00E75B00">
        <w:rPr>
          <w:rFonts w:ascii="Comic Sans MS" w:hAnsi="Comic Sans MS"/>
        </w:rPr>
        <w:tab/>
        <w:t>Komşulara</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 xml:space="preserve"> 4. Okulda önemli bir gösteri var. Siz de görevlisiniz. Kostümünüzün bir parçasını unutmuşsunuz. Aile büyüklerinize ulaşmayı düşündünüz. Aile büyüğünüzle ilgili hangi bilgiyi bilmelisiniz?</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A)</w:t>
      </w:r>
      <w:r w:rsidRPr="00E75B00">
        <w:rPr>
          <w:rFonts w:ascii="Comic Sans MS" w:hAnsi="Comic Sans MS"/>
        </w:rPr>
        <w:tab/>
        <w:t>Adını, soyadını</w:t>
      </w:r>
    </w:p>
    <w:p w:rsidR="00DA2D27" w:rsidRPr="00E75B00" w:rsidRDefault="00DA2D27" w:rsidP="00E463B6">
      <w:pPr>
        <w:rPr>
          <w:rFonts w:ascii="Comic Sans MS" w:hAnsi="Comic Sans MS"/>
        </w:rPr>
      </w:pPr>
      <w:r w:rsidRPr="00E75B00">
        <w:rPr>
          <w:rFonts w:ascii="Comic Sans MS" w:hAnsi="Comic Sans MS"/>
        </w:rPr>
        <w:t>B)</w:t>
      </w:r>
      <w:r w:rsidRPr="00E75B00">
        <w:rPr>
          <w:rFonts w:ascii="Comic Sans MS" w:hAnsi="Comic Sans MS"/>
        </w:rPr>
        <w:tab/>
        <w:t>Öz geçmişini</w:t>
      </w:r>
    </w:p>
    <w:p w:rsidR="00DA2D27" w:rsidRPr="00E75B00" w:rsidRDefault="00DA2D27" w:rsidP="00E463B6">
      <w:pPr>
        <w:rPr>
          <w:rFonts w:ascii="Comic Sans MS" w:hAnsi="Comic Sans MS"/>
        </w:rPr>
      </w:pPr>
      <w:r w:rsidRPr="00E75B00">
        <w:rPr>
          <w:rFonts w:ascii="Comic Sans MS" w:hAnsi="Comic Sans MS"/>
        </w:rPr>
        <w:t>C)</w:t>
      </w:r>
      <w:r w:rsidRPr="00E75B00">
        <w:rPr>
          <w:rFonts w:ascii="Comic Sans MS" w:hAnsi="Comic Sans MS"/>
        </w:rPr>
        <w:tab/>
        <w:t>Telefon numarasını</w:t>
      </w:r>
    </w:p>
    <w:p w:rsidR="00DA2D27" w:rsidRDefault="00DA2D27" w:rsidP="00E463B6">
      <w:pPr>
        <w:rPr>
          <w:rFonts w:ascii="Comic Sans MS" w:hAnsi="Comic Sans MS"/>
        </w:rPr>
      </w:pPr>
    </w:p>
    <w:p w:rsidR="00DA2D27" w:rsidRPr="00E75B00"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5. Derya, aile büyüklerine nasıl ulaşabileceğiyle ilgili kart hazırlamış. Kartta aile büyükleriyle ilgili hangi bilgi gereksizdir?</w:t>
      </w:r>
    </w:p>
    <w:p w:rsidR="00DA2D27" w:rsidRPr="00E75B00" w:rsidRDefault="00DA2D27" w:rsidP="00E463B6">
      <w:pPr>
        <w:rPr>
          <w:rFonts w:ascii="Comic Sans MS" w:hAnsi="Comic Sans MS"/>
        </w:rPr>
      </w:pPr>
      <w:r w:rsidRPr="00E75B00">
        <w:rPr>
          <w:rFonts w:ascii="Comic Sans MS" w:hAnsi="Comic Sans MS"/>
        </w:rPr>
        <w:t>A)</w:t>
      </w:r>
      <w:r w:rsidRPr="00E75B00">
        <w:rPr>
          <w:rFonts w:ascii="Comic Sans MS" w:hAnsi="Comic Sans MS"/>
        </w:rPr>
        <w:tab/>
        <w:t>Ev adresi</w:t>
      </w:r>
    </w:p>
    <w:p w:rsidR="00DA2D27" w:rsidRPr="00E75B00" w:rsidRDefault="00DA2D27" w:rsidP="00E463B6">
      <w:pPr>
        <w:rPr>
          <w:rFonts w:ascii="Comic Sans MS" w:hAnsi="Comic Sans MS"/>
        </w:rPr>
      </w:pPr>
      <w:r w:rsidRPr="00E75B00">
        <w:rPr>
          <w:rFonts w:ascii="Comic Sans MS" w:hAnsi="Comic Sans MS"/>
        </w:rPr>
        <w:t>B)</w:t>
      </w:r>
      <w:r w:rsidRPr="00E75B00">
        <w:rPr>
          <w:rFonts w:ascii="Comic Sans MS" w:hAnsi="Comic Sans MS"/>
        </w:rPr>
        <w:tab/>
        <w:t>Telefon numaraları</w:t>
      </w:r>
    </w:p>
    <w:p w:rsidR="00DA2D27" w:rsidRPr="00E75B00" w:rsidRDefault="00DA2D27" w:rsidP="00E463B6">
      <w:pPr>
        <w:rPr>
          <w:rFonts w:ascii="Comic Sans MS" w:hAnsi="Comic Sans MS"/>
        </w:rPr>
      </w:pPr>
      <w:r w:rsidRPr="00E75B00">
        <w:rPr>
          <w:rFonts w:ascii="Comic Sans MS" w:hAnsi="Comic Sans MS"/>
        </w:rPr>
        <w:t>C)</w:t>
      </w:r>
      <w:r w:rsidRPr="00E75B00">
        <w:rPr>
          <w:rFonts w:ascii="Comic Sans MS" w:hAnsi="Comic Sans MS"/>
        </w:rPr>
        <w:tab/>
        <w:t>Mesleği</w:t>
      </w:r>
    </w:p>
    <w:p w:rsidR="00DA2D27" w:rsidRDefault="00DA2D27" w:rsidP="00E463B6">
      <w:pPr>
        <w:rPr>
          <w:rFonts w:ascii="Comic Sans MS" w:hAnsi="Comic Sans MS"/>
        </w:rPr>
      </w:pPr>
    </w:p>
    <w:p w:rsidR="00DA2D27" w:rsidRPr="00E75B00" w:rsidRDefault="00DA2D27" w:rsidP="00E463B6">
      <w:pPr>
        <w:rPr>
          <w:rFonts w:ascii="Comic Sans MS" w:hAnsi="Comic Sans MS"/>
        </w:rPr>
      </w:pPr>
    </w:p>
    <w:p w:rsidR="00DA2D27" w:rsidRPr="00E75B00" w:rsidRDefault="00DA2D27" w:rsidP="00E463B6">
      <w:pPr>
        <w:ind w:firstLine="709"/>
        <w:rPr>
          <w:rFonts w:ascii="Comic Sans MS" w:hAnsi="Comic Sans MS"/>
        </w:rPr>
      </w:pPr>
      <w:r w:rsidRPr="00E75B00">
        <w:rPr>
          <w:rFonts w:ascii="Comic Sans MS" w:hAnsi="Comic Sans MS"/>
        </w:rPr>
        <w:t>1.     Telefon</w:t>
      </w:r>
    </w:p>
    <w:p w:rsidR="00DA2D27" w:rsidRPr="00E75B00" w:rsidRDefault="00DA2D27" w:rsidP="00E463B6">
      <w:pPr>
        <w:ind w:firstLine="709"/>
        <w:rPr>
          <w:rFonts w:ascii="Comic Sans MS" w:hAnsi="Comic Sans MS"/>
        </w:rPr>
      </w:pPr>
      <w:r w:rsidRPr="00E75B00">
        <w:rPr>
          <w:rFonts w:ascii="Comic Sans MS" w:hAnsi="Comic Sans MS"/>
        </w:rPr>
        <w:t>2.</w:t>
      </w:r>
      <w:r w:rsidRPr="00E75B00">
        <w:rPr>
          <w:rFonts w:ascii="Comic Sans MS" w:hAnsi="Comic Sans MS"/>
        </w:rPr>
        <w:tab/>
        <w:t>Televizyon</w:t>
      </w:r>
    </w:p>
    <w:p w:rsidR="00DA2D27" w:rsidRPr="00E75B00" w:rsidRDefault="00DA2D27" w:rsidP="00E463B6">
      <w:pPr>
        <w:ind w:firstLine="709"/>
        <w:rPr>
          <w:rFonts w:ascii="Comic Sans MS" w:hAnsi="Comic Sans MS"/>
        </w:rPr>
      </w:pPr>
      <w:r w:rsidRPr="00E75B00">
        <w:rPr>
          <w:rFonts w:ascii="Comic Sans MS" w:hAnsi="Comic Sans MS"/>
        </w:rPr>
        <w:t>3.</w:t>
      </w:r>
      <w:r w:rsidRPr="00E75B00">
        <w:rPr>
          <w:rFonts w:ascii="Comic Sans MS" w:hAnsi="Comic Sans MS"/>
        </w:rPr>
        <w:tab/>
        <w:t>Bilgisayar</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6. Yukarıdakilerden hangileri iletişim aracıdır?</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A) 1 ve 2</w:t>
      </w:r>
      <w:r w:rsidRPr="00E75B00">
        <w:rPr>
          <w:rFonts w:ascii="Comic Sans MS" w:hAnsi="Comic Sans MS"/>
        </w:rPr>
        <w:tab/>
        <w:t>B) 2 ve 3</w:t>
      </w:r>
      <w:r w:rsidRPr="00E75B00">
        <w:rPr>
          <w:rFonts w:ascii="Comic Sans MS" w:hAnsi="Comic Sans MS"/>
        </w:rPr>
        <w:tab/>
        <w:t>C) 1, 2 ve 3</w:t>
      </w:r>
    </w:p>
    <w:p w:rsidR="00DA2D27" w:rsidRDefault="00DA2D27" w:rsidP="00E463B6">
      <w:pPr>
        <w:rPr>
          <w:rFonts w:ascii="Comic Sans MS" w:hAnsi="Comic Sans MS"/>
        </w:rPr>
      </w:pPr>
    </w:p>
    <w:p w:rsidR="00DA2D27" w:rsidRPr="00E75B00"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7. Televizyon izlerken aşağıdakilerden hangisi yapılmalıdır?</w:t>
      </w:r>
    </w:p>
    <w:p w:rsidR="00DA2D27" w:rsidRDefault="00DA2D27" w:rsidP="00E463B6">
      <w:pPr>
        <w:rPr>
          <w:rFonts w:ascii="Comic Sans MS" w:hAnsi="Comic Sans MS"/>
        </w:rPr>
      </w:pPr>
    </w:p>
    <w:p w:rsidR="00DA2D27" w:rsidRPr="00E75B00" w:rsidRDefault="00DA2D27" w:rsidP="00E463B6">
      <w:pPr>
        <w:rPr>
          <w:rFonts w:ascii="Comic Sans MS" w:hAnsi="Comic Sans MS"/>
        </w:rPr>
      </w:pPr>
      <w:r w:rsidRPr="00E75B00">
        <w:rPr>
          <w:rFonts w:ascii="Comic Sans MS" w:hAnsi="Comic Sans MS"/>
        </w:rPr>
        <w:t>A)</w:t>
      </w:r>
      <w:r w:rsidRPr="00E75B00">
        <w:rPr>
          <w:rFonts w:ascii="Comic Sans MS" w:hAnsi="Comic Sans MS"/>
        </w:rPr>
        <w:tab/>
        <w:t>Yüksek sesle dinlenmelidir.</w:t>
      </w:r>
    </w:p>
    <w:p w:rsidR="00DA2D27" w:rsidRPr="00E75B00" w:rsidRDefault="00DA2D27" w:rsidP="00E463B6">
      <w:pPr>
        <w:rPr>
          <w:rFonts w:ascii="Comic Sans MS" w:hAnsi="Comic Sans MS"/>
        </w:rPr>
      </w:pPr>
      <w:r w:rsidRPr="00E75B00">
        <w:rPr>
          <w:rFonts w:ascii="Comic Sans MS" w:hAnsi="Comic Sans MS"/>
        </w:rPr>
        <w:t>B)</w:t>
      </w:r>
      <w:r w:rsidRPr="00E75B00">
        <w:rPr>
          <w:rFonts w:ascii="Comic Sans MS" w:hAnsi="Comic Sans MS"/>
        </w:rPr>
        <w:tab/>
        <w:t>Uzak mesafeden izlenmelidir.</w:t>
      </w:r>
    </w:p>
    <w:p w:rsidR="00DA2D27" w:rsidRPr="00E75B00" w:rsidRDefault="00DA2D27" w:rsidP="00E463B6">
      <w:pPr>
        <w:rPr>
          <w:rFonts w:ascii="Comic Sans MS" w:hAnsi="Comic Sans MS"/>
        </w:rPr>
        <w:sectPr w:rsidR="00DA2D27" w:rsidRPr="00E75B00" w:rsidSect="00836E72">
          <w:type w:val="continuous"/>
          <w:pgSz w:w="11907" w:h="16839" w:code="9"/>
          <w:pgMar w:top="1418" w:right="1418" w:bottom="1418" w:left="1418" w:header="709" w:footer="709" w:gutter="0"/>
          <w:cols w:num="2" w:sep="1" w:space="454"/>
          <w:rtlGutter/>
          <w:docGrid w:linePitch="299"/>
        </w:sectPr>
      </w:pPr>
      <w:r w:rsidRPr="00E75B00">
        <w:rPr>
          <w:rFonts w:ascii="Comic Sans MS" w:hAnsi="Comic Sans MS"/>
        </w:rPr>
        <w:t>C)</w:t>
      </w:r>
      <w:r w:rsidRPr="00E75B00">
        <w:rPr>
          <w:rFonts w:ascii="Comic Sans MS" w:hAnsi="Comic Sans MS"/>
        </w:rPr>
        <w:tab/>
        <w:t>Günün her saati açık tutulmalıdır.</w:t>
      </w:r>
    </w:p>
    <w:p w:rsidR="00DA2D27" w:rsidRPr="00F40DD8" w:rsidRDefault="00DA2D27" w:rsidP="00E463B6">
      <w:pPr>
        <w:rPr>
          <w:rFonts w:ascii="Comic Sans MS" w:hAnsi="Comic Sans MS"/>
        </w:rPr>
      </w:pPr>
      <w:bookmarkStart w:id="0" w:name="_GoBack"/>
      <w:bookmarkEnd w:id="0"/>
    </w:p>
    <w:p w:rsidR="00DA2D27" w:rsidRPr="00F40DD8" w:rsidRDefault="00DA2D27" w:rsidP="00196171">
      <w:pPr>
        <w:rPr>
          <w:rFonts w:ascii="Comic Sans MS" w:hAnsi="Comic Sans MS"/>
        </w:rPr>
      </w:pPr>
      <w:r>
        <w:rPr>
          <w:rFonts w:ascii="Comic Sans MS" w:hAnsi="Comic Sans MS"/>
        </w:rPr>
        <w:tab/>
        <w:t xml:space="preserve">                              </w:t>
      </w:r>
    </w:p>
    <w:p w:rsidR="00DA2D27" w:rsidRPr="00F40DD8" w:rsidRDefault="00DA2D27" w:rsidP="00196171">
      <w:pPr>
        <w:rPr>
          <w:rFonts w:ascii="Comic Sans MS" w:hAnsi="Comic Sans MS"/>
          <w:u w:val="single"/>
        </w:rPr>
      </w:pPr>
    </w:p>
    <w:p w:rsidR="00DA2D27" w:rsidRPr="005836BD" w:rsidRDefault="00DA2D27" w:rsidP="00CF5B73">
      <w:pPr>
        <w:jc w:val="center"/>
        <w:rPr>
          <w:rFonts w:ascii="Comic Sans MS" w:hAnsi="Comic Sans MS"/>
          <w:b/>
          <w:sz w:val="32"/>
          <w:szCs w:val="32"/>
        </w:rPr>
      </w:pPr>
      <w:r w:rsidRPr="005836BD">
        <w:rPr>
          <w:rFonts w:ascii="Comic Sans MS" w:hAnsi="Comic Sans MS"/>
          <w:b/>
          <w:sz w:val="32"/>
          <w:szCs w:val="32"/>
        </w:rPr>
        <w:t>Kişisel Bakım ve Sağlığımız</w:t>
      </w:r>
    </w:p>
    <w:p w:rsidR="00DA2D27" w:rsidRPr="00006E8D" w:rsidRDefault="00DA2D27" w:rsidP="00CF5B73">
      <w:pPr>
        <w:spacing w:line="276" w:lineRule="auto"/>
        <w:ind w:firstLine="709"/>
        <w:rPr>
          <w:rFonts w:ascii="Comic Sans MS" w:hAnsi="Comic Sans MS"/>
        </w:rPr>
      </w:pPr>
      <w:r>
        <w:rPr>
          <w:noProof/>
        </w:rPr>
        <w:pict>
          <v:shape id="Resim 52" o:spid="_x0000_s1029" type="#_x0000_t75" style="position:absolute;left:0;text-align:left;margin-left:278.75pt;margin-top:33.4pt;width:164.05pt;height:138.75pt;z-index:-251660288;visibility:visible" wrapcoords="-99 0 -99 21483 21600 21483 21600 0 -99 0">
            <v:imagedata r:id="rId9" o:title="" gain="72818f" blacklevel="3277f"/>
            <w10:wrap type="tight"/>
          </v:shape>
        </w:pict>
      </w:r>
      <w:r w:rsidRPr="00006E8D">
        <w:rPr>
          <w:rFonts w:ascii="Comic Sans MS" w:hAnsi="Comic Sans MS"/>
        </w:rPr>
        <w:t>Sağlıklı olmak için kişisel bakımımıza özen göstermeli, düzenli olarak yapmalıyız.</w:t>
      </w:r>
    </w:p>
    <w:p w:rsidR="00DA2D27" w:rsidRPr="00006E8D" w:rsidRDefault="00DA2D27" w:rsidP="00CF5B73">
      <w:pPr>
        <w:spacing w:line="276" w:lineRule="auto"/>
        <w:rPr>
          <w:rFonts w:ascii="Comic Sans MS" w:hAnsi="Comic Sans MS"/>
        </w:rPr>
      </w:pPr>
      <w:r w:rsidRPr="00006E8D">
        <w:rPr>
          <w:rFonts w:ascii="Comic Sans MS" w:hAnsi="Comic Sans MS"/>
        </w:rPr>
        <w:t>•</w:t>
      </w:r>
      <w:r w:rsidRPr="00006E8D">
        <w:rPr>
          <w:rFonts w:ascii="Comic Sans MS" w:hAnsi="Comic Sans MS"/>
        </w:rPr>
        <w:tab/>
        <w:t>Tırnaklarımızı düzenli olarak kesmeli, fırçalamalıyız.</w:t>
      </w:r>
    </w:p>
    <w:p w:rsidR="00DA2D27" w:rsidRPr="00006E8D" w:rsidRDefault="00DA2D27" w:rsidP="00CF5B73">
      <w:pPr>
        <w:spacing w:line="276" w:lineRule="auto"/>
        <w:rPr>
          <w:rFonts w:ascii="Comic Sans MS" w:hAnsi="Comic Sans MS"/>
        </w:rPr>
      </w:pPr>
      <w:r w:rsidRPr="00006E8D">
        <w:rPr>
          <w:rFonts w:ascii="Comic Sans MS" w:hAnsi="Comic Sans MS"/>
        </w:rPr>
        <w:t>•</w:t>
      </w:r>
      <w:r w:rsidRPr="00006E8D">
        <w:rPr>
          <w:rFonts w:ascii="Comic Sans MS" w:hAnsi="Comic Sans MS"/>
        </w:rPr>
        <w:tab/>
        <w:t>Haftada en az bir defa banyo yapmalıyız.</w:t>
      </w:r>
    </w:p>
    <w:p w:rsidR="00DA2D27" w:rsidRPr="00006E8D" w:rsidRDefault="00DA2D27" w:rsidP="00CF5B73">
      <w:pPr>
        <w:spacing w:line="276" w:lineRule="auto"/>
        <w:rPr>
          <w:rFonts w:ascii="Comic Sans MS" w:hAnsi="Comic Sans MS"/>
        </w:rPr>
      </w:pPr>
      <w:r w:rsidRPr="00006E8D">
        <w:rPr>
          <w:rFonts w:ascii="Comic Sans MS" w:hAnsi="Comic Sans MS"/>
        </w:rPr>
        <w:t>•</w:t>
      </w:r>
      <w:r w:rsidRPr="00006E8D">
        <w:rPr>
          <w:rFonts w:ascii="Comic Sans MS" w:hAnsi="Comic Sans MS"/>
        </w:rPr>
        <w:tab/>
        <w:t>Yemeklerden önce ve sonra ellerimizi yıkamalıyız.</w:t>
      </w:r>
    </w:p>
    <w:p w:rsidR="00DA2D27" w:rsidRPr="00006E8D" w:rsidRDefault="00DA2D27" w:rsidP="00CF5B73">
      <w:pPr>
        <w:spacing w:line="276" w:lineRule="auto"/>
        <w:rPr>
          <w:rFonts w:ascii="Comic Sans MS" w:hAnsi="Comic Sans MS"/>
        </w:rPr>
      </w:pPr>
      <w:r w:rsidRPr="00006E8D">
        <w:rPr>
          <w:rFonts w:ascii="Comic Sans MS" w:hAnsi="Comic Sans MS"/>
        </w:rPr>
        <w:t>•</w:t>
      </w:r>
      <w:r w:rsidRPr="00006E8D">
        <w:rPr>
          <w:rFonts w:ascii="Comic Sans MS" w:hAnsi="Comic Sans MS"/>
        </w:rPr>
        <w:tab/>
        <w:t>Saçlarımızı taramalı, çok uzayınca kestirmeliyiz.</w:t>
      </w:r>
    </w:p>
    <w:p w:rsidR="00DA2D27" w:rsidRPr="00006E8D" w:rsidRDefault="00DA2D27" w:rsidP="00CF5B73">
      <w:pPr>
        <w:spacing w:line="276" w:lineRule="auto"/>
        <w:rPr>
          <w:rFonts w:ascii="Comic Sans MS" w:hAnsi="Comic Sans MS"/>
        </w:rPr>
      </w:pPr>
      <w:r w:rsidRPr="00006E8D">
        <w:rPr>
          <w:rFonts w:ascii="Comic Sans MS" w:hAnsi="Comic Sans MS"/>
        </w:rPr>
        <w:t>•</w:t>
      </w:r>
      <w:r w:rsidRPr="00006E8D">
        <w:rPr>
          <w:rFonts w:ascii="Comic Sans MS" w:hAnsi="Comic Sans MS"/>
        </w:rPr>
        <w:tab/>
        <w:t>Yemeklerden sonra dişlerimizi fırçalamalıyız.</w:t>
      </w:r>
    </w:p>
    <w:p w:rsidR="00DA2D27" w:rsidRPr="00006E8D" w:rsidRDefault="00DA2D27" w:rsidP="00CF5B73">
      <w:pPr>
        <w:spacing w:line="276" w:lineRule="auto"/>
        <w:rPr>
          <w:rFonts w:ascii="Comic Sans MS" w:hAnsi="Comic Sans MS"/>
        </w:rPr>
      </w:pPr>
      <w:r w:rsidRPr="00006E8D">
        <w:rPr>
          <w:rFonts w:ascii="Comic Sans MS" w:hAnsi="Comic Sans MS"/>
        </w:rPr>
        <w:t>•</w:t>
      </w:r>
      <w:r w:rsidRPr="00006E8D">
        <w:rPr>
          <w:rFonts w:ascii="Comic Sans MS" w:hAnsi="Comic Sans MS"/>
        </w:rPr>
        <w:tab/>
        <w:t>Temiz giysiler giymeliyiz.</w:t>
      </w:r>
    </w:p>
    <w:p w:rsidR="00DA2D27" w:rsidRPr="00006E8D" w:rsidRDefault="00DA2D27" w:rsidP="00006E8D">
      <w:pPr>
        <w:spacing w:line="276" w:lineRule="auto"/>
        <w:rPr>
          <w:rFonts w:ascii="Comic Sans MS" w:hAnsi="Comic Sans MS"/>
        </w:rPr>
      </w:pPr>
      <w:r w:rsidRPr="00006E8D">
        <w:rPr>
          <w:rFonts w:ascii="Comic Sans MS" w:hAnsi="Comic Sans MS"/>
        </w:rPr>
        <w:t xml:space="preserve"> Spor, vücudun sağlıklı olması ve gelişmesi için yararlıdır. Vücudun zinde olmasını sağlar.</w:t>
      </w:r>
    </w:p>
    <w:p w:rsidR="00DA2D27" w:rsidRPr="00006E8D" w:rsidRDefault="00DA2D27" w:rsidP="00CF5B73">
      <w:pPr>
        <w:spacing w:line="276" w:lineRule="auto"/>
        <w:ind w:firstLine="709"/>
        <w:rPr>
          <w:rFonts w:ascii="Comic Sans MS" w:hAnsi="Comic Sans MS"/>
        </w:rPr>
      </w:pPr>
      <w:r w:rsidRPr="00006E8D">
        <w:rPr>
          <w:rFonts w:ascii="Comic Sans MS" w:hAnsi="Comic Sans MS"/>
        </w:rPr>
        <w:t>Temiz havada spor yapmalıyız. Ayrıca yaşımıza uygun spor faaliyetleri yapmaya özen göstermeliyiz.</w:t>
      </w:r>
    </w:p>
    <w:p w:rsidR="00DA2D27" w:rsidRPr="00006E8D" w:rsidRDefault="00DA2D27" w:rsidP="00006E8D">
      <w:pPr>
        <w:spacing w:line="276" w:lineRule="auto"/>
        <w:rPr>
          <w:rFonts w:ascii="Comic Sans MS" w:hAnsi="Comic Sans MS"/>
        </w:rPr>
      </w:pPr>
      <w:r w:rsidRPr="00006E8D">
        <w:rPr>
          <w:rFonts w:ascii="Comic Sans MS" w:hAnsi="Comic Sans MS"/>
        </w:rPr>
        <w:t xml:space="preserve"> Dengeli ve düzenli beslenme, vücudun ihtiyacı olan besinlerin her çeşidinden düzenli şekilde almaktır. Dengeli ve düzenli beslenme, büyüme ve gelişmeyi, organların çalışmasını sağlar. Yürümek, koşmak, düşünmek için enerji sağlar. Vücudun hastalıklara karşı dirençli olmasına yardımcı olur.</w:t>
      </w:r>
    </w:p>
    <w:p w:rsidR="00DA2D27" w:rsidRDefault="00DA2D27" w:rsidP="00006E8D">
      <w:pPr>
        <w:rPr>
          <w:rFonts w:ascii="Comic Sans MS" w:hAnsi="Comic Sans MS"/>
          <w:sz w:val="28"/>
          <w:szCs w:val="28"/>
        </w:rPr>
      </w:pPr>
    </w:p>
    <w:p w:rsidR="00DA2D27" w:rsidRDefault="00DA2D27" w:rsidP="00CF5B73">
      <w:pPr>
        <w:spacing w:line="360" w:lineRule="auto"/>
        <w:rPr>
          <w:rFonts w:ascii="Comic Sans MS" w:hAnsi="Comic Sans MS"/>
          <w:b/>
          <w:color w:val="FF0000"/>
          <w:sz w:val="28"/>
          <w:szCs w:val="28"/>
        </w:rPr>
      </w:pPr>
      <w:r w:rsidRPr="00CF5B73">
        <w:rPr>
          <w:rFonts w:ascii="Comic Sans MS" w:hAnsi="Comic Sans MS"/>
          <w:b/>
          <w:color w:val="FF0000"/>
          <w:sz w:val="28"/>
          <w:szCs w:val="28"/>
        </w:rPr>
        <w:tab/>
        <w:t>Aşağıdaki ifadelerden doğru olanlarının başına D, yanlış olanların başına Y harfi yazınız.</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Kişisel bakım, sağlıklı olmak için gereklidir.</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Spor yapmak, dengeli beslenmemizi sağlar.</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Sağlıklı büyümek için dengeli ve düzenli beslenmelidir.</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Dengeli ve düzenli beslenmek organların sağlığı için gereklidir.</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Yemek yerken peçete kullanmalıyız.</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Yemeğe başlamadan önce aile bireyleri beklenmez.</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Yemek yerken çatal, kaşık ve bıçak kullanılmalıdır.</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Kendi tabağımızdan yemek yemeliyiz.</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Ağızda yemek varken konuşmamalıyız.</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Masadaki herhangi bir bardaktan su içmeliyiz.</w:t>
      </w:r>
    </w:p>
    <w:p w:rsidR="00DA2D27" w:rsidRPr="00996F56" w:rsidRDefault="00DA2D27" w:rsidP="00CF5B73">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Çatalı sağ elimizle tutmalıyız.</w:t>
      </w:r>
    </w:p>
    <w:p w:rsidR="00DA2D27" w:rsidRDefault="00DA2D27" w:rsidP="00006E8D">
      <w:pPr>
        <w:spacing w:line="360" w:lineRule="auto"/>
        <w:rPr>
          <w:rFonts w:ascii="Comic Sans MS" w:hAnsi="Comic Sans MS"/>
          <w:sz w:val="28"/>
          <w:szCs w:val="28"/>
        </w:rPr>
      </w:pPr>
      <w:r>
        <w:rPr>
          <w:rFonts w:ascii="Comic Sans MS" w:hAnsi="Comic Sans MS"/>
          <w:sz w:val="28"/>
          <w:szCs w:val="28"/>
        </w:rPr>
        <w:t xml:space="preserve">(     )   </w:t>
      </w:r>
      <w:r w:rsidRPr="00996F56">
        <w:rPr>
          <w:rFonts w:ascii="Comic Sans MS" w:hAnsi="Comic Sans MS"/>
          <w:sz w:val="28"/>
          <w:szCs w:val="28"/>
        </w:rPr>
        <w:t>Yemek yerken elimizi yıkamalıyız.</w:t>
      </w:r>
    </w:p>
    <w:p w:rsidR="00DA2D27" w:rsidRDefault="00DA2D27" w:rsidP="00006E8D">
      <w:pPr>
        <w:spacing w:line="360" w:lineRule="auto"/>
        <w:rPr>
          <w:rFonts w:ascii="Comic Sans MS" w:hAnsi="Comic Sans MS"/>
          <w:b/>
          <w:sz w:val="28"/>
          <w:szCs w:val="28"/>
        </w:rPr>
      </w:pPr>
      <w:r w:rsidRPr="00006E8D">
        <w:rPr>
          <w:rFonts w:ascii="Comic Sans MS" w:hAnsi="Comic Sans MS"/>
          <w:b/>
          <w:sz w:val="28"/>
          <w:szCs w:val="28"/>
        </w:rPr>
        <w:t>Aşağıdaki noktalı yerlere verilen sözcüklerden uygun olanı yazınız.</w:t>
      </w:r>
    </w:p>
    <w:p w:rsidR="00DA2D27" w:rsidRPr="00006E8D" w:rsidRDefault="00DA2D27" w:rsidP="00094609">
      <w:pPr>
        <w:rPr>
          <w:rFonts w:ascii="Comic Sans MS" w:hAnsi="Comic Sans MS"/>
          <w:b/>
          <w:sz w:val="28"/>
          <w:szCs w:val="28"/>
        </w:rPr>
      </w:pPr>
    </w:p>
    <w:p w:rsidR="00DA2D27" w:rsidRPr="00006E8D" w:rsidRDefault="00DA2D27" w:rsidP="00094609">
      <w:pPr>
        <w:pBdr>
          <w:top w:val="single" w:sz="4" w:space="1" w:color="auto"/>
          <w:left w:val="single" w:sz="4" w:space="4" w:color="auto"/>
          <w:bottom w:val="single" w:sz="4" w:space="1" w:color="auto"/>
          <w:right w:val="single" w:sz="4" w:space="4" w:color="auto"/>
        </w:pBdr>
        <w:jc w:val="center"/>
        <w:rPr>
          <w:rFonts w:ascii="Comic Sans MS" w:hAnsi="Comic Sans MS"/>
          <w:sz w:val="28"/>
          <w:szCs w:val="28"/>
        </w:rPr>
      </w:pPr>
      <w:r w:rsidRPr="00006E8D">
        <w:rPr>
          <w:rFonts w:ascii="Comic Sans MS" w:hAnsi="Comic Sans MS"/>
          <w:sz w:val="28"/>
          <w:szCs w:val="28"/>
        </w:rPr>
        <w:t>önemli – temiz – arkadaşlık – dikkat – iki  - karaciğer – bağırsaklarda - kalp</w:t>
      </w:r>
    </w:p>
    <w:p w:rsidR="00DA2D27" w:rsidRPr="00006E8D" w:rsidRDefault="00DA2D27" w:rsidP="00094609">
      <w:pPr>
        <w:pBdr>
          <w:top w:val="single" w:sz="4" w:space="1" w:color="auto"/>
          <w:left w:val="single" w:sz="4" w:space="4" w:color="auto"/>
          <w:bottom w:val="single" w:sz="4" w:space="1" w:color="auto"/>
          <w:right w:val="single" w:sz="4" w:space="4" w:color="auto"/>
        </w:pBdr>
        <w:jc w:val="center"/>
        <w:rPr>
          <w:rFonts w:ascii="Comic Sans MS" w:hAnsi="Comic Sans MS"/>
          <w:sz w:val="28"/>
          <w:szCs w:val="28"/>
        </w:rPr>
      </w:pPr>
      <w:r w:rsidRPr="00006E8D">
        <w:rPr>
          <w:rFonts w:ascii="Comic Sans MS" w:hAnsi="Comic Sans MS"/>
          <w:sz w:val="28"/>
          <w:szCs w:val="28"/>
        </w:rPr>
        <w:t>sağlıklı - oyun</w:t>
      </w:r>
    </w:p>
    <w:p w:rsidR="00DA2D27" w:rsidRDefault="00DA2D27" w:rsidP="00094609">
      <w:pPr>
        <w:spacing w:line="276" w:lineRule="auto"/>
        <w:rPr>
          <w:rFonts w:ascii="Comic Sans MS" w:hAnsi="Comic Sans MS"/>
          <w:sz w:val="28"/>
          <w:szCs w:val="28"/>
        </w:rPr>
      </w:pP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1. Oyun oynamak vücudumuzun …………………………. gelişmesi için önemlidir.</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2. Oyun ……………………………………… ilişkilerimizi kuvvetlendirir.</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3. Oyunlarımızı ……………………………………  havada oynamalıyız.</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4. Mideden geçen besinler……………………………… sindirilir.</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5. Kalp yaşamımız için en……………………… organımızdır.</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6. Kanımızdaki şeker oranını  dengede tutan organımız ……………………… dir.</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7. Böbrekler vücudumuzda …………………… tanedir.</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8. Kanı  pompalayarak  kan  dolaşımını  sağlayan  organımız ………………… tir.</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9. Cadde ve sokaklarda ……………………… oynamamalıyız.</w:t>
      </w:r>
    </w:p>
    <w:p w:rsidR="00DA2D27" w:rsidRPr="00006E8D" w:rsidRDefault="00DA2D27" w:rsidP="00006E8D">
      <w:pPr>
        <w:spacing w:after="120" w:line="276" w:lineRule="auto"/>
        <w:rPr>
          <w:rFonts w:ascii="Comic Sans MS" w:hAnsi="Comic Sans MS"/>
          <w:sz w:val="28"/>
          <w:szCs w:val="28"/>
        </w:rPr>
      </w:pPr>
      <w:r w:rsidRPr="00006E8D">
        <w:rPr>
          <w:rFonts w:ascii="Comic Sans MS" w:hAnsi="Comic Sans MS"/>
          <w:sz w:val="28"/>
          <w:szCs w:val="28"/>
        </w:rPr>
        <w:t>10. Sağlığımıza …………………………. etmeliyiz.</w:t>
      </w:r>
    </w:p>
    <w:p w:rsidR="00DA2D27" w:rsidRPr="00F40DD8" w:rsidRDefault="00DA2D27" w:rsidP="004C3775">
      <w:pPr>
        <w:rPr>
          <w:rFonts w:ascii="Comic Sans MS" w:hAnsi="Comic Sans MS"/>
        </w:rPr>
      </w:pPr>
    </w:p>
    <w:sectPr w:rsidR="00DA2D27" w:rsidRPr="00F40DD8" w:rsidSect="004C3775">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09" w:footer="709" w:gutter="0"/>
      <w:cols w:sep="1" w:space="510"/>
      <w:rtlGutter/>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D27" w:rsidRDefault="00DA2D27" w:rsidP="00FA1562">
      <w:r>
        <w:separator/>
      </w:r>
    </w:p>
  </w:endnote>
  <w:endnote w:type="continuationSeparator" w:id="0">
    <w:p w:rsidR="00DA2D27" w:rsidRDefault="00DA2D27" w:rsidP="00FA15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D27" w:rsidRDefault="00DA2D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D27" w:rsidRDefault="00DA2D27">
    <w:pPr>
      <w:pStyle w:val="Footer"/>
    </w:pPr>
    <w:r>
      <w:rPr>
        <w:rFonts w:ascii="Calibri" w:hAnsi="Calibri" w:cs="Calibri"/>
        <w:sz w:val="20"/>
        <w:szCs w:val="20"/>
      </w:rPr>
      <w:t>Abdullah Büyükyıldız</w:t>
    </w:r>
  </w:p>
  <w:p w:rsidR="00DA2D27" w:rsidRDefault="00DA2D2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D27" w:rsidRDefault="00DA2D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D27" w:rsidRDefault="00DA2D27" w:rsidP="00FA1562">
      <w:r>
        <w:separator/>
      </w:r>
    </w:p>
  </w:footnote>
  <w:footnote w:type="continuationSeparator" w:id="0">
    <w:p w:rsidR="00DA2D27" w:rsidRDefault="00DA2D27" w:rsidP="00FA15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D27" w:rsidRDefault="00DA2D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D27" w:rsidRDefault="00DA2D2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D27" w:rsidRDefault="00DA2D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0AB6"/>
    <w:multiLevelType w:val="hybridMultilevel"/>
    <w:tmpl w:val="1332CC12"/>
    <w:lvl w:ilvl="0" w:tplc="708E59BC">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
    <w:nsid w:val="072E304A"/>
    <w:multiLevelType w:val="hybridMultilevel"/>
    <w:tmpl w:val="302C9420"/>
    <w:lvl w:ilvl="0" w:tplc="F2B83824">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D9C1B77"/>
    <w:multiLevelType w:val="hybridMultilevel"/>
    <w:tmpl w:val="E194AA00"/>
    <w:lvl w:ilvl="0" w:tplc="6A6E9356">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FA54033"/>
    <w:multiLevelType w:val="hybridMultilevel"/>
    <w:tmpl w:val="11E00BD2"/>
    <w:lvl w:ilvl="0" w:tplc="CFE41A5E">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4">
    <w:nsid w:val="26AE0B99"/>
    <w:multiLevelType w:val="hybridMultilevel"/>
    <w:tmpl w:val="5166276A"/>
    <w:lvl w:ilvl="0" w:tplc="F2FAF4D0">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88A74E3"/>
    <w:multiLevelType w:val="hybridMultilevel"/>
    <w:tmpl w:val="82325A62"/>
    <w:lvl w:ilvl="0" w:tplc="5608CA40">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D906D07"/>
    <w:multiLevelType w:val="hybridMultilevel"/>
    <w:tmpl w:val="57860FA4"/>
    <w:lvl w:ilvl="0" w:tplc="C34CD216">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7">
    <w:nsid w:val="43EB3E14"/>
    <w:multiLevelType w:val="hybridMultilevel"/>
    <w:tmpl w:val="064E528E"/>
    <w:lvl w:ilvl="0" w:tplc="49EAF810">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44DB38AA"/>
    <w:multiLevelType w:val="hybridMultilevel"/>
    <w:tmpl w:val="A9D6E612"/>
    <w:lvl w:ilvl="0" w:tplc="068C7562">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9">
    <w:nsid w:val="4ACA7937"/>
    <w:multiLevelType w:val="hybridMultilevel"/>
    <w:tmpl w:val="58342A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4D75657"/>
    <w:multiLevelType w:val="hybridMultilevel"/>
    <w:tmpl w:val="1272FEAE"/>
    <w:lvl w:ilvl="0" w:tplc="23C6CC52">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65E12280"/>
    <w:multiLevelType w:val="hybridMultilevel"/>
    <w:tmpl w:val="0B2A93B4"/>
    <w:lvl w:ilvl="0" w:tplc="F22C3254">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2">
    <w:nsid w:val="6E8F24A5"/>
    <w:multiLevelType w:val="hybridMultilevel"/>
    <w:tmpl w:val="53AC840C"/>
    <w:lvl w:ilvl="0" w:tplc="3CEA4DD4">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3">
    <w:nsid w:val="72D514F8"/>
    <w:multiLevelType w:val="hybridMultilevel"/>
    <w:tmpl w:val="453CA5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D476DAE"/>
    <w:multiLevelType w:val="hybridMultilevel"/>
    <w:tmpl w:val="7324CBF6"/>
    <w:lvl w:ilvl="0" w:tplc="F1C6F38C">
      <w:start w:val="1"/>
      <w:numFmt w:val="none"/>
      <w:lvlText w:val="3."/>
      <w:lvlJc w:val="left"/>
      <w:pPr>
        <w:tabs>
          <w:tab w:val="num" w:pos="1778"/>
        </w:tabs>
        <w:ind w:left="1778" w:hanging="360"/>
      </w:pPr>
      <w:rPr>
        <w:rFonts w:cs="Times New Roman" w:hint="default"/>
      </w:rPr>
    </w:lvl>
    <w:lvl w:ilvl="1" w:tplc="2F06419E">
      <w:start w:val="1"/>
      <w:numFmt w:val="lowerLetter"/>
      <w:lvlText w:val="%2)"/>
      <w:lvlJc w:val="left"/>
      <w:pPr>
        <w:tabs>
          <w:tab w:val="num" w:pos="2498"/>
        </w:tabs>
        <w:ind w:left="2498" w:hanging="360"/>
      </w:pPr>
      <w:rPr>
        <w:rFonts w:cs="Times New Roman" w:hint="default"/>
      </w:rPr>
    </w:lvl>
    <w:lvl w:ilvl="2" w:tplc="041F001B" w:tentative="1">
      <w:start w:val="1"/>
      <w:numFmt w:val="lowerRoman"/>
      <w:lvlText w:val="%3."/>
      <w:lvlJc w:val="right"/>
      <w:pPr>
        <w:tabs>
          <w:tab w:val="num" w:pos="3218"/>
        </w:tabs>
        <w:ind w:left="3218" w:hanging="180"/>
      </w:pPr>
      <w:rPr>
        <w:rFonts w:cs="Times New Roman"/>
      </w:rPr>
    </w:lvl>
    <w:lvl w:ilvl="3" w:tplc="041F000F" w:tentative="1">
      <w:start w:val="1"/>
      <w:numFmt w:val="decimal"/>
      <w:lvlText w:val="%4."/>
      <w:lvlJc w:val="left"/>
      <w:pPr>
        <w:tabs>
          <w:tab w:val="num" w:pos="3938"/>
        </w:tabs>
        <w:ind w:left="3938" w:hanging="360"/>
      </w:pPr>
      <w:rPr>
        <w:rFonts w:cs="Times New Roman"/>
      </w:rPr>
    </w:lvl>
    <w:lvl w:ilvl="4" w:tplc="041F0019" w:tentative="1">
      <w:start w:val="1"/>
      <w:numFmt w:val="lowerLetter"/>
      <w:lvlText w:val="%5."/>
      <w:lvlJc w:val="left"/>
      <w:pPr>
        <w:tabs>
          <w:tab w:val="num" w:pos="4658"/>
        </w:tabs>
        <w:ind w:left="4658" w:hanging="360"/>
      </w:pPr>
      <w:rPr>
        <w:rFonts w:cs="Times New Roman"/>
      </w:rPr>
    </w:lvl>
    <w:lvl w:ilvl="5" w:tplc="041F001B" w:tentative="1">
      <w:start w:val="1"/>
      <w:numFmt w:val="lowerRoman"/>
      <w:lvlText w:val="%6."/>
      <w:lvlJc w:val="right"/>
      <w:pPr>
        <w:tabs>
          <w:tab w:val="num" w:pos="5378"/>
        </w:tabs>
        <w:ind w:left="5378" w:hanging="180"/>
      </w:pPr>
      <w:rPr>
        <w:rFonts w:cs="Times New Roman"/>
      </w:rPr>
    </w:lvl>
    <w:lvl w:ilvl="6" w:tplc="041F000F" w:tentative="1">
      <w:start w:val="1"/>
      <w:numFmt w:val="decimal"/>
      <w:lvlText w:val="%7."/>
      <w:lvlJc w:val="left"/>
      <w:pPr>
        <w:tabs>
          <w:tab w:val="num" w:pos="6098"/>
        </w:tabs>
        <w:ind w:left="6098" w:hanging="360"/>
      </w:pPr>
      <w:rPr>
        <w:rFonts w:cs="Times New Roman"/>
      </w:rPr>
    </w:lvl>
    <w:lvl w:ilvl="7" w:tplc="041F0019" w:tentative="1">
      <w:start w:val="1"/>
      <w:numFmt w:val="lowerLetter"/>
      <w:lvlText w:val="%8."/>
      <w:lvlJc w:val="left"/>
      <w:pPr>
        <w:tabs>
          <w:tab w:val="num" w:pos="6818"/>
        </w:tabs>
        <w:ind w:left="6818" w:hanging="360"/>
      </w:pPr>
      <w:rPr>
        <w:rFonts w:cs="Times New Roman"/>
      </w:rPr>
    </w:lvl>
    <w:lvl w:ilvl="8" w:tplc="041F001B" w:tentative="1">
      <w:start w:val="1"/>
      <w:numFmt w:val="lowerRoman"/>
      <w:lvlText w:val="%9."/>
      <w:lvlJc w:val="right"/>
      <w:pPr>
        <w:tabs>
          <w:tab w:val="num" w:pos="7538"/>
        </w:tabs>
        <w:ind w:left="7538" w:hanging="180"/>
      </w:pPr>
      <w:rPr>
        <w:rFonts w:cs="Times New Roman"/>
      </w:rPr>
    </w:lvl>
  </w:abstractNum>
  <w:abstractNum w:abstractNumId="15">
    <w:nsid w:val="7FDB5310"/>
    <w:multiLevelType w:val="hybridMultilevel"/>
    <w:tmpl w:val="8B78DA92"/>
    <w:lvl w:ilvl="0" w:tplc="45CC35C8">
      <w:start w:val="1"/>
      <w:numFmt w:val="upp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num w:numId="1">
    <w:abstractNumId w:val="1"/>
  </w:num>
  <w:num w:numId="2">
    <w:abstractNumId w:val="4"/>
  </w:num>
  <w:num w:numId="3">
    <w:abstractNumId w:val="10"/>
  </w:num>
  <w:num w:numId="4">
    <w:abstractNumId w:val="2"/>
  </w:num>
  <w:num w:numId="5">
    <w:abstractNumId w:val="13"/>
  </w:num>
  <w:num w:numId="6">
    <w:abstractNumId w:val="9"/>
  </w:num>
  <w:num w:numId="7">
    <w:abstractNumId w:val="14"/>
  </w:num>
  <w:num w:numId="8">
    <w:abstractNumId w:val="7"/>
  </w:num>
  <w:num w:numId="9">
    <w:abstractNumId w:val="6"/>
  </w:num>
  <w:num w:numId="10">
    <w:abstractNumId w:val="3"/>
  </w:num>
  <w:num w:numId="11">
    <w:abstractNumId w:val="5"/>
  </w:num>
  <w:num w:numId="12">
    <w:abstractNumId w:val="12"/>
  </w:num>
  <w:num w:numId="13">
    <w:abstractNumId w:val="15"/>
  </w:num>
  <w:num w:numId="14">
    <w:abstractNumId w:val="0"/>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07C1"/>
    <w:rsid w:val="000063AB"/>
    <w:rsid w:val="00006E8D"/>
    <w:rsid w:val="000241F9"/>
    <w:rsid w:val="00033E2B"/>
    <w:rsid w:val="000350B8"/>
    <w:rsid w:val="00036824"/>
    <w:rsid w:val="000538A8"/>
    <w:rsid w:val="00066E13"/>
    <w:rsid w:val="00071098"/>
    <w:rsid w:val="00091127"/>
    <w:rsid w:val="00094609"/>
    <w:rsid w:val="000A0C89"/>
    <w:rsid w:val="000B55CE"/>
    <w:rsid w:val="000D4398"/>
    <w:rsid w:val="000F72CB"/>
    <w:rsid w:val="00150EDF"/>
    <w:rsid w:val="00153D4A"/>
    <w:rsid w:val="0016000B"/>
    <w:rsid w:val="00176B96"/>
    <w:rsid w:val="0018024F"/>
    <w:rsid w:val="00187C2B"/>
    <w:rsid w:val="001935C7"/>
    <w:rsid w:val="00196171"/>
    <w:rsid w:val="001A7B73"/>
    <w:rsid w:val="001B060D"/>
    <w:rsid w:val="001B27D1"/>
    <w:rsid w:val="001B4437"/>
    <w:rsid w:val="001B67FE"/>
    <w:rsid w:val="001D1BC3"/>
    <w:rsid w:val="001D6D9C"/>
    <w:rsid w:val="001E53BB"/>
    <w:rsid w:val="001F337B"/>
    <w:rsid w:val="00220F9E"/>
    <w:rsid w:val="0022104B"/>
    <w:rsid w:val="002254ED"/>
    <w:rsid w:val="002479F6"/>
    <w:rsid w:val="0025583B"/>
    <w:rsid w:val="00255D7B"/>
    <w:rsid w:val="002636C7"/>
    <w:rsid w:val="002737EA"/>
    <w:rsid w:val="002861BD"/>
    <w:rsid w:val="00295BCE"/>
    <w:rsid w:val="002A0B06"/>
    <w:rsid w:val="002C2F6D"/>
    <w:rsid w:val="002C4538"/>
    <w:rsid w:val="002D2AD0"/>
    <w:rsid w:val="002D7989"/>
    <w:rsid w:val="00340022"/>
    <w:rsid w:val="00353627"/>
    <w:rsid w:val="00357ECD"/>
    <w:rsid w:val="00365548"/>
    <w:rsid w:val="003951A3"/>
    <w:rsid w:val="003B1D81"/>
    <w:rsid w:val="003C7EF3"/>
    <w:rsid w:val="003D293A"/>
    <w:rsid w:val="003D29C5"/>
    <w:rsid w:val="003D6262"/>
    <w:rsid w:val="003E6588"/>
    <w:rsid w:val="003F1B1F"/>
    <w:rsid w:val="00417A0C"/>
    <w:rsid w:val="0043667D"/>
    <w:rsid w:val="00436BFA"/>
    <w:rsid w:val="0043777F"/>
    <w:rsid w:val="0045028C"/>
    <w:rsid w:val="0045107F"/>
    <w:rsid w:val="0045417D"/>
    <w:rsid w:val="004667E6"/>
    <w:rsid w:val="00473112"/>
    <w:rsid w:val="00483526"/>
    <w:rsid w:val="00486F59"/>
    <w:rsid w:val="004B02EF"/>
    <w:rsid w:val="004B476E"/>
    <w:rsid w:val="004B6B2A"/>
    <w:rsid w:val="004C3775"/>
    <w:rsid w:val="004E6995"/>
    <w:rsid w:val="004F2473"/>
    <w:rsid w:val="004F2AF0"/>
    <w:rsid w:val="00523030"/>
    <w:rsid w:val="005256E1"/>
    <w:rsid w:val="00545445"/>
    <w:rsid w:val="00560B6A"/>
    <w:rsid w:val="00577659"/>
    <w:rsid w:val="005836BD"/>
    <w:rsid w:val="00584F09"/>
    <w:rsid w:val="005A252C"/>
    <w:rsid w:val="005A6ABA"/>
    <w:rsid w:val="005B0285"/>
    <w:rsid w:val="005B3A56"/>
    <w:rsid w:val="005B3E29"/>
    <w:rsid w:val="005B7E19"/>
    <w:rsid w:val="005C04CE"/>
    <w:rsid w:val="005C17BC"/>
    <w:rsid w:val="005D2581"/>
    <w:rsid w:val="005D53B4"/>
    <w:rsid w:val="00604638"/>
    <w:rsid w:val="006160C1"/>
    <w:rsid w:val="00620FE9"/>
    <w:rsid w:val="00631266"/>
    <w:rsid w:val="00642098"/>
    <w:rsid w:val="00653923"/>
    <w:rsid w:val="00661796"/>
    <w:rsid w:val="00666C35"/>
    <w:rsid w:val="00690CFF"/>
    <w:rsid w:val="006933DA"/>
    <w:rsid w:val="00694BFB"/>
    <w:rsid w:val="006C38C0"/>
    <w:rsid w:val="006E7589"/>
    <w:rsid w:val="006F21D0"/>
    <w:rsid w:val="0070274A"/>
    <w:rsid w:val="00703C51"/>
    <w:rsid w:val="00706793"/>
    <w:rsid w:val="00716AE5"/>
    <w:rsid w:val="00727326"/>
    <w:rsid w:val="007346D4"/>
    <w:rsid w:val="00734896"/>
    <w:rsid w:val="00744D4A"/>
    <w:rsid w:val="00754804"/>
    <w:rsid w:val="0075489C"/>
    <w:rsid w:val="00775DB0"/>
    <w:rsid w:val="0079109F"/>
    <w:rsid w:val="007B001E"/>
    <w:rsid w:val="007B0516"/>
    <w:rsid w:val="007B3305"/>
    <w:rsid w:val="007B6093"/>
    <w:rsid w:val="007C324C"/>
    <w:rsid w:val="007E23EA"/>
    <w:rsid w:val="007E322F"/>
    <w:rsid w:val="007E3A60"/>
    <w:rsid w:val="007E43BE"/>
    <w:rsid w:val="007E7D04"/>
    <w:rsid w:val="007F6672"/>
    <w:rsid w:val="0080661F"/>
    <w:rsid w:val="00807C28"/>
    <w:rsid w:val="0082130D"/>
    <w:rsid w:val="008244C4"/>
    <w:rsid w:val="00836E72"/>
    <w:rsid w:val="00843945"/>
    <w:rsid w:val="00871784"/>
    <w:rsid w:val="0087562E"/>
    <w:rsid w:val="00876A09"/>
    <w:rsid w:val="0089015C"/>
    <w:rsid w:val="008902A0"/>
    <w:rsid w:val="008A2A32"/>
    <w:rsid w:val="008A59BF"/>
    <w:rsid w:val="008E0141"/>
    <w:rsid w:val="008F18C4"/>
    <w:rsid w:val="009073FA"/>
    <w:rsid w:val="009137F6"/>
    <w:rsid w:val="009208BA"/>
    <w:rsid w:val="00920AD0"/>
    <w:rsid w:val="00920ED2"/>
    <w:rsid w:val="00934DB9"/>
    <w:rsid w:val="0093535B"/>
    <w:rsid w:val="00940313"/>
    <w:rsid w:val="009570F1"/>
    <w:rsid w:val="00962ABD"/>
    <w:rsid w:val="00980636"/>
    <w:rsid w:val="00995E68"/>
    <w:rsid w:val="00996F56"/>
    <w:rsid w:val="009A2075"/>
    <w:rsid w:val="009C0B86"/>
    <w:rsid w:val="009C4004"/>
    <w:rsid w:val="009C4E9A"/>
    <w:rsid w:val="009C5DF3"/>
    <w:rsid w:val="009E638D"/>
    <w:rsid w:val="009F3485"/>
    <w:rsid w:val="00A0405D"/>
    <w:rsid w:val="00A144D0"/>
    <w:rsid w:val="00A14C9C"/>
    <w:rsid w:val="00A155AF"/>
    <w:rsid w:val="00A27C16"/>
    <w:rsid w:val="00A307C1"/>
    <w:rsid w:val="00A47503"/>
    <w:rsid w:val="00A511CE"/>
    <w:rsid w:val="00A54391"/>
    <w:rsid w:val="00A673BE"/>
    <w:rsid w:val="00A71BAC"/>
    <w:rsid w:val="00A84BAB"/>
    <w:rsid w:val="00A8627F"/>
    <w:rsid w:val="00A86E1A"/>
    <w:rsid w:val="00A95870"/>
    <w:rsid w:val="00AB229A"/>
    <w:rsid w:val="00AE27A8"/>
    <w:rsid w:val="00AF1669"/>
    <w:rsid w:val="00AF528B"/>
    <w:rsid w:val="00AF52DA"/>
    <w:rsid w:val="00B062E3"/>
    <w:rsid w:val="00B222E3"/>
    <w:rsid w:val="00B24BFB"/>
    <w:rsid w:val="00B263FA"/>
    <w:rsid w:val="00B73349"/>
    <w:rsid w:val="00B7506F"/>
    <w:rsid w:val="00B76D74"/>
    <w:rsid w:val="00B81BBB"/>
    <w:rsid w:val="00B85974"/>
    <w:rsid w:val="00B94257"/>
    <w:rsid w:val="00B97A17"/>
    <w:rsid w:val="00BA3D22"/>
    <w:rsid w:val="00BB4DBB"/>
    <w:rsid w:val="00BB5DBB"/>
    <w:rsid w:val="00BF3218"/>
    <w:rsid w:val="00C03667"/>
    <w:rsid w:val="00C05BD8"/>
    <w:rsid w:val="00C0641E"/>
    <w:rsid w:val="00C12AB5"/>
    <w:rsid w:val="00C33E07"/>
    <w:rsid w:val="00C42AF2"/>
    <w:rsid w:val="00C46053"/>
    <w:rsid w:val="00C468F2"/>
    <w:rsid w:val="00C46C54"/>
    <w:rsid w:val="00C80186"/>
    <w:rsid w:val="00CE7770"/>
    <w:rsid w:val="00CF2266"/>
    <w:rsid w:val="00CF4E0D"/>
    <w:rsid w:val="00CF5B73"/>
    <w:rsid w:val="00CF777E"/>
    <w:rsid w:val="00D04669"/>
    <w:rsid w:val="00D13CB7"/>
    <w:rsid w:val="00D22767"/>
    <w:rsid w:val="00D24108"/>
    <w:rsid w:val="00D415EA"/>
    <w:rsid w:val="00D64EA6"/>
    <w:rsid w:val="00D658DD"/>
    <w:rsid w:val="00D77BA6"/>
    <w:rsid w:val="00D97BDD"/>
    <w:rsid w:val="00DA2D27"/>
    <w:rsid w:val="00DA2D4A"/>
    <w:rsid w:val="00DC5151"/>
    <w:rsid w:val="00DD3E91"/>
    <w:rsid w:val="00DE25F4"/>
    <w:rsid w:val="00E224D9"/>
    <w:rsid w:val="00E329AA"/>
    <w:rsid w:val="00E463B6"/>
    <w:rsid w:val="00E7388B"/>
    <w:rsid w:val="00E75B00"/>
    <w:rsid w:val="00E85BF2"/>
    <w:rsid w:val="00E96620"/>
    <w:rsid w:val="00EA5E68"/>
    <w:rsid w:val="00EA7C3E"/>
    <w:rsid w:val="00EB51CC"/>
    <w:rsid w:val="00EC222A"/>
    <w:rsid w:val="00ED12CE"/>
    <w:rsid w:val="00ED6609"/>
    <w:rsid w:val="00EF19D5"/>
    <w:rsid w:val="00EF5706"/>
    <w:rsid w:val="00F111D4"/>
    <w:rsid w:val="00F34752"/>
    <w:rsid w:val="00F40DD8"/>
    <w:rsid w:val="00F440E8"/>
    <w:rsid w:val="00F63950"/>
    <w:rsid w:val="00F85B17"/>
    <w:rsid w:val="00F9334A"/>
    <w:rsid w:val="00F94616"/>
    <w:rsid w:val="00FA1562"/>
    <w:rsid w:val="00FA2C9A"/>
    <w:rsid w:val="00FC7790"/>
    <w:rsid w:val="00FD6D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AF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A86E1A"/>
    <w:rPr>
      <w:rFonts w:ascii="Tahoma" w:hAnsi="Tahoma" w:cs="Tahoma"/>
      <w:sz w:val="16"/>
      <w:szCs w:val="16"/>
    </w:rPr>
  </w:style>
  <w:style w:type="character" w:customStyle="1" w:styleId="BalloonTextChar">
    <w:name w:val="Balloon Text Char"/>
    <w:basedOn w:val="DefaultParagraphFont"/>
    <w:link w:val="BalloonText"/>
    <w:uiPriority w:val="99"/>
    <w:locked/>
    <w:rsid w:val="00A86E1A"/>
    <w:rPr>
      <w:rFonts w:ascii="Tahoma" w:hAnsi="Tahoma" w:cs="Tahoma"/>
      <w:sz w:val="16"/>
      <w:szCs w:val="16"/>
    </w:rPr>
  </w:style>
  <w:style w:type="paragraph" w:styleId="ListParagraph">
    <w:name w:val="List Paragraph"/>
    <w:basedOn w:val="Normal"/>
    <w:uiPriority w:val="99"/>
    <w:qFormat/>
    <w:rsid w:val="00F40DD8"/>
    <w:pPr>
      <w:ind w:left="720"/>
      <w:contextualSpacing/>
    </w:pPr>
  </w:style>
  <w:style w:type="table" w:styleId="TableGrid">
    <w:name w:val="Table Grid"/>
    <w:basedOn w:val="TableNormal"/>
    <w:uiPriority w:val="99"/>
    <w:rsid w:val="00E224D9"/>
    <w:pPr>
      <w:ind w:firstLine="709"/>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FA1562"/>
    <w:pPr>
      <w:tabs>
        <w:tab w:val="center" w:pos="4536"/>
        <w:tab w:val="right" w:pos="9072"/>
      </w:tabs>
    </w:pPr>
  </w:style>
  <w:style w:type="character" w:customStyle="1" w:styleId="HeaderChar">
    <w:name w:val="Header Char"/>
    <w:basedOn w:val="DefaultParagraphFont"/>
    <w:link w:val="Header"/>
    <w:uiPriority w:val="99"/>
    <w:locked/>
    <w:rsid w:val="00FA1562"/>
    <w:rPr>
      <w:rFonts w:cs="Times New Roman"/>
      <w:sz w:val="24"/>
      <w:szCs w:val="24"/>
    </w:rPr>
  </w:style>
  <w:style w:type="paragraph" w:styleId="Footer">
    <w:name w:val="footer"/>
    <w:basedOn w:val="Normal"/>
    <w:link w:val="FooterChar"/>
    <w:uiPriority w:val="99"/>
    <w:rsid w:val="00FA1562"/>
    <w:pPr>
      <w:tabs>
        <w:tab w:val="center" w:pos="4536"/>
        <w:tab w:val="right" w:pos="9072"/>
      </w:tabs>
    </w:pPr>
  </w:style>
  <w:style w:type="character" w:customStyle="1" w:styleId="FooterChar">
    <w:name w:val="Footer Char"/>
    <w:basedOn w:val="DefaultParagraphFont"/>
    <w:link w:val="Footer"/>
    <w:uiPriority w:val="99"/>
    <w:locked/>
    <w:rsid w:val="00FA1562"/>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4</Pages>
  <Words>794</Words>
  <Characters>4529</Characters>
  <Application>Microsoft Office Outlook</Application>
  <DocSecurity>0</DocSecurity>
  <Lines>0</Lines>
  <Paragraphs>0</Paragraphs>
  <ScaleCrop>false</ScaleCrop>
  <Manager>www.sorubak.com</Manager>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ABDULLAH BÜYÜKYILDIZ</dc:creator>
  <cp:keywords>www.sorubak.com</cp:keywords>
  <dc:description>www.sorubak.com</dc:description>
  <cp:lastModifiedBy>edanur</cp:lastModifiedBy>
  <cp:revision>3</cp:revision>
  <cp:lastPrinted>2009-12-23T21:12:00Z</cp:lastPrinted>
  <dcterms:created xsi:type="dcterms:W3CDTF">2013-12-30T13:48:00Z</dcterms:created>
  <dcterms:modified xsi:type="dcterms:W3CDTF">2014-01-11T14:20:00Z</dcterms:modified>
  <cp:category>www.sorubak.com</cp:category>
</cp:coreProperties>
</file>