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41" w:rsidRPr="00DC4FC2" w:rsidRDefault="00523041" w:rsidP="00DC4FC2">
      <w:pPr>
        <w:spacing w:after="0"/>
        <w:rPr>
          <w:rFonts w:ascii="Comic Sans MS" w:hAnsi="Comic Sans MS"/>
        </w:rPr>
      </w:pPr>
      <w:r w:rsidRPr="00DC4FC2">
        <w:rPr>
          <w:rFonts w:ascii="Comic Sans MS" w:hAnsi="Comic Sans MS"/>
        </w:rPr>
        <w:t>Adı Soyadı:………………………………………………</w:t>
      </w:r>
      <w:r w:rsidRPr="00DC4FC2">
        <w:rPr>
          <w:rFonts w:ascii="Comic Sans MS" w:hAnsi="Comic Sans MS"/>
        </w:rPr>
        <w:tab/>
      </w:r>
      <w:r w:rsidRPr="00DC4FC2">
        <w:rPr>
          <w:rFonts w:ascii="Comic Sans MS" w:hAnsi="Comic Sans MS"/>
        </w:rPr>
        <w:tab/>
      </w:r>
      <w:r w:rsidRPr="00DC4FC2">
        <w:rPr>
          <w:rFonts w:ascii="Comic Sans MS" w:hAnsi="Comic Sans MS"/>
        </w:rPr>
        <w:tab/>
      </w:r>
      <w:r w:rsidRPr="00DC4FC2">
        <w:rPr>
          <w:rFonts w:ascii="Comic Sans MS" w:hAnsi="Comic Sans MS"/>
        </w:rPr>
        <w:tab/>
      </w:r>
      <w:r w:rsidRPr="00DC4FC2">
        <w:rPr>
          <w:rFonts w:ascii="Comic Sans MS" w:hAnsi="Comic Sans MS"/>
        </w:rPr>
        <w:tab/>
      </w:r>
      <w:r w:rsidRPr="00DC4FC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</w:t>
      </w:r>
      <w:r w:rsidRPr="00DC4FC2">
        <w:rPr>
          <w:rFonts w:ascii="Comic Sans MS" w:hAnsi="Comic Sans MS"/>
        </w:rPr>
        <w:t>06 Kasım 2012</w:t>
      </w:r>
    </w:p>
    <w:p w:rsidR="00523041" w:rsidRPr="00DC4FC2" w:rsidRDefault="00523041" w:rsidP="00DC4FC2">
      <w:pPr>
        <w:spacing w:after="0"/>
        <w:rPr>
          <w:rFonts w:ascii="Comic Sans MS" w:hAnsi="Comic Sans MS"/>
        </w:rPr>
      </w:pPr>
      <w:r w:rsidRPr="00DC4FC2">
        <w:rPr>
          <w:rFonts w:ascii="Comic Sans MS" w:hAnsi="Comic Sans MS"/>
        </w:rPr>
        <w:t>Numarası:……………..</w:t>
      </w:r>
    </w:p>
    <w:p w:rsidR="00523041" w:rsidRPr="00DC4FC2" w:rsidRDefault="0052304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Pr="00DC4FC2">
        <w:rPr>
          <w:rFonts w:ascii="Comic Sans MS" w:hAnsi="Comic Sans MS"/>
          <w:sz w:val="24"/>
          <w:szCs w:val="24"/>
        </w:rPr>
        <w:t>NAZİRE MERZECİ İLKOKULU 2-B SINIFI HAYAT BİLGİSİ DEĞERLENDİRMESİ</w:t>
      </w:r>
    </w:p>
    <w:p w:rsidR="00523041" w:rsidRDefault="00523041">
      <w:pPr>
        <w:sectPr w:rsidR="00523041" w:rsidSect="00BB0C00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523041" w:rsidRDefault="00523041">
      <w:pPr>
        <w:rPr>
          <w:rFonts w:ascii="Hand writing Mutlu" w:hAnsi="Hand writing Mutlu"/>
          <w:sz w:val="24"/>
          <w:szCs w:val="24"/>
        </w:rPr>
      </w:pPr>
      <w:r w:rsidRPr="00A308CE">
        <w:rPr>
          <w:rFonts w:ascii="Hand writing Mutlu" w:hAnsi="Hand writing Mutlu"/>
        </w:rPr>
        <w:t>1</w:t>
      </w:r>
      <w:r w:rsidRPr="00A308CE">
        <w:rPr>
          <w:rFonts w:ascii="Hand writing Mutlu" w:hAnsi="Hand writing Mutlu"/>
          <w:sz w:val="24"/>
          <w:szCs w:val="24"/>
        </w:rPr>
        <w:t>) Elif</w:t>
      </w:r>
      <w:r w:rsidRPr="00A308CE">
        <w:rPr>
          <w:rFonts w:ascii="Times New Roman" w:hAnsi="Times New Roman"/>
          <w:sz w:val="24"/>
          <w:szCs w:val="24"/>
        </w:rPr>
        <w:t>’</w:t>
      </w:r>
      <w:r w:rsidRPr="00A308CE">
        <w:rPr>
          <w:rFonts w:ascii="Hand writing Mutlu" w:hAnsi="Hand writing Mutlu"/>
          <w:sz w:val="24"/>
          <w:szCs w:val="24"/>
        </w:rPr>
        <w:t>in c</w:t>
      </w:r>
      <w:r w:rsidRPr="00A308CE">
        <w:rPr>
          <w:rFonts w:ascii="Hand writing Mutlu" w:hAnsi="Hand writing Mutlu" w:cs="Hand writing Mutlu"/>
          <w:sz w:val="24"/>
          <w:szCs w:val="24"/>
        </w:rPr>
        <w:t>ü</w:t>
      </w:r>
      <w:r w:rsidRPr="00A308CE">
        <w:rPr>
          <w:rFonts w:ascii="Hand writing Mutlu" w:hAnsi="Hand writing Mutlu"/>
          <w:sz w:val="24"/>
          <w:szCs w:val="24"/>
        </w:rPr>
        <w:t>mlesini tamamlayan s</w:t>
      </w:r>
      <w:r w:rsidRPr="00A308CE">
        <w:rPr>
          <w:rFonts w:ascii="Hand writing Mutlu" w:hAnsi="Hand writing Mutlu" w:cs="Hand writing Mutlu"/>
          <w:sz w:val="24"/>
          <w:szCs w:val="24"/>
        </w:rPr>
        <w:t>ö</w:t>
      </w:r>
      <w:r w:rsidRPr="00A308CE">
        <w:rPr>
          <w:rFonts w:ascii="Hand writing Mutlu" w:hAnsi="Hand writing Mutlu"/>
          <w:sz w:val="24"/>
          <w:szCs w:val="24"/>
        </w:rPr>
        <w:t>zc</w:t>
      </w:r>
      <w:r w:rsidRPr="00A308CE">
        <w:rPr>
          <w:rFonts w:ascii="Hand writing Mutlu" w:hAnsi="Hand writing Mutlu" w:cs="Hand writing Mutlu"/>
          <w:sz w:val="24"/>
          <w:szCs w:val="24"/>
        </w:rPr>
        <w:t>ü</w:t>
      </w:r>
      <w:r w:rsidRPr="00A308CE">
        <w:rPr>
          <w:rFonts w:ascii="Hand writing Mutlu" w:hAnsi="Hand writing Mutlu"/>
          <w:sz w:val="24"/>
          <w:szCs w:val="24"/>
        </w:rPr>
        <w:t>k a</w:t>
      </w:r>
      <w:r w:rsidRPr="00A308CE">
        <w:rPr>
          <w:rFonts w:ascii="Hand writing Mutlu" w:hAnsi="Hand writing Mutlu" w:cs="Hand writing Mutlu"/>
          <w:sz w:val="24"/>
          <w:szCs w:val="24"/>
        </w:rPr>
        <w:t>ş</w:t>
      </w:r>
      <w:r w:rsidRPr="00A308CE">
        <w:rPr>
          <w:rFonts w:ascii="Hand writing Mutlu" w:hAnsi="Hand writing Mutlu"/>
          <w:sz w:val="24"/>
          <w:szCs w:val="24"/>
        </w:rPr>
        <w:t>a</w:t>
      </w:r>
      <w:r w:rsidRPr="00A308CE">
        <w:rPr>
          <w:rFonts w:ascii="Hand writing Mutlu" w:hAnsi="Hand writing Mutlu" w:cs="Hand writing Mutlu"/>
          <w:sz w:val="24"/>
          <w:szCs w:val="24"/>
        </w:rPr>
        <w:t>ğı</w:t>
      </w:r>
      <w:r w:rsidRPr="00A308CE">
        <w:rPr>
          <w:rFonts w:ascii="Hand writing Mutlu" w:hAnsi="Hand writing Mutlu"/>
          <w:sz w:val="24"/>
          <w:szCs w:val="24"/>
        </w:rPr>
        <w:t>dakilerden hangisidir?</w:t>
      </w:r>
    </w:p>
    <w:p w:rsidR="00523041" w:rsidRPr="00A308CE" w:rsidRDefault="00523041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Metin Kutusu 77" o:spid="_x0000_s1026" type="#_x0000_t61" style="position:absolute;margin-left:-1.8pt;margin-top:.65pt;width:236.25pt;height:51.7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" adj="23329,8397" strokecolor="red" strokeweight="2.25pt">
            <v:textbox>
              <w:txbxContent>
                <w:p w:rsidR="00523041" w:rsidRPr="00A308CE" w:rsidRDefault="00523041">
                  <w:pPr>
                    <w:rPr>
                      <w:rFonts w:ascii="Hand writing Mutlu" w:hAnsi="Hand writing Mutlu"/>
                    </w:rPr>
                  </w:pPr>
                  <w:r w:rsidRPr="00A308CE">
                    <w:rPr>
                      <w:rFonts w:ascii="Hand writing Mutlu" w:hAnsi="Hand writing Mutlu"/>
                    </w:rPr>
                    <w:t xml:space="preserve">Okulların açıldığı hafta </w:t>
                  </w:r>
                  <w:r w:rsidRPr="00A308CE">
                    <w:rPr>
                      <w:rFonts w:ascii="Times New Roman" w:hAnsi="Times New Roman"/>
                    </w:rPr>
                    <w:t>………………</w:t>
                  </w:r>
                  <w:r w:rsidRPr="00A308CE">
                    <w:rPr>
                      <w:rFonts w:ascii="Hand writing Mutlu" w:hAnsi="Hand writing Mutlu"/>
                    </w:rPr>
                    <w:t xml:space="preserve"> Haftas</w:t>
                  </w:r>
                  <w:r w:rsidRPr="00A308CE">
                    <w:rPr>
                      <w:rFonts w:ascii="Hand writing Mutlu" w:hAnsi="Hand writing Mutlu" w:cs="Hand writing Mutlu"/>
                    </w:rPr>
                    <w:t>ı</w:t>
                  </w:r>
                  <w:r w:rsidRPr="00A308CE">
                    <w:rPr>
                      <w:rFonts w:ascii="Hand writing Mutlu" w:hAnsi="Hand writing Mutlu"/>
                    </w:rPr>
                    <w:t xml:space="preserve"> olarak kutlan</w:t>
                  </w:r>
                  <w:r w:rsidRPr="00A308CE">
                    <w:rPr>
                      <w:rFonts w:ascii="Hand writing Mutlu" w:hAnsi="Hand writing Mutlu" w:cs="Hand writing Mutlu"/>
                    </w:rPr>
                    <w:t>ı</w:t>
                  </w:r>
                  <w:r w:rsidRPr="00A308CE">
                    <w:rPr>
                      <w:rFonts w:ascii="Hand writing Mutlu" w:hAnsi="Hand writing Mutlu"/>
                    </w:rPr>
                    <w:t>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8" o:spid="_x0000_s1027" type="#_x0000_t75" alt="http://img19.imageshack.us/img19/9468/sf014610102ba6.gif" style="position:absolute;margin-left:234.45pt;margin-top:.65pt;width:50.6pt;height:60.75pt;z-index:-251682304;visibility:visible">
            <v:imagedata r:id="rId5" o:title=""/>
          </v:shape>
        </w:pict>
      </w:r>
    </w:p>
    <w:p w:rsidR="00523041" w:rsidRDefault="00523041"/>
    <w:p w:rsidR="00523041" w:rsidRPr="002C1720" w:rsidRDefault="00523041">
      <w:pPr>
        <w:rPr>
          <w:rFonts w:ascii="Hand writing Mutlu" w:hAnsi="Hand writing Mutlu"/>
        </w:rPr>
      </w:pPr>
      <w:r w:rsidRPr="002C1720">
        <w:rPr>
          <w:rFonts w:ascii="Hand writing Mutlu" w:hAnsi="Hand writing Mutlu"/>
        </w:rPr>
        <w:t>A)</w:t>
      </w:r>
      <w:r>
        <w:rPr>
          <w:rFonts w:ascii="Hand writing Mutlu" w:hAnsi="Hand writing Mutlu"/>
        </w:rPr>
        <w:t xml:space="preserve"> Cumhuriyet   B) İlköğretim  </w:t>
      </w:r>
      <w:r w:rsidRPr="002C1720">
        <w:rPr>
          <w:rFonts w:ascii="Hand writing Mutlu" w:hAnsi="Hand writing Mutlu"/>
        </w:rPr>
        <w:t xml:space="preserve"> C) Atatürk</w:t>
      </w:r>
    </w:p>
    <w:p w:rsidR="00523041" w:rsidRDefault="005230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2) (1) Önlüğümü giydim. (2) Kahvaltımı yaptım. (3) Elimi, yüzümü yıkadım. (4) Sabah erken uyandım. (5) Anne, babama </w:t>
      </w:r>
      <w:r>
        <w:rPr>
          <w:rFonts w:ascii="Times New Roman" w:hAnsi="Times New Roman"/>
        </w:rPr>
        <w:t>“</w:t>
      </w:r>
      <w:r>
        <w:rPr>
          <w:rFonts w:ascii="Hand writing Mutlu" w:hAnsi="Hand writing Mutlu"/>
        </w:rPr>
        <w:t>Hoşça kal!</w:t>
      </w:r>
      <w:r>
        <w:rPr>
          <w:rFonts w:ascii="Times New Roman" w:hAnsi="Times New Roman"/>
        </w:rPr>
        <w:t>”</w:t>
      </w:r>
      <w:r>
        <w:rPr>
          <w:rFonts w:ascii="Hand writing Mutlu" w:hAnsi="Hand writing Mutlu"/>
        </w:rPr>
        <w:t xml:space="preserve"> dedim.</w:t>
      </w:r>
      <w:r w:rsidRPr="00DE03CF">
        <w:rPr>
          <w:rFonts w:ascii="Hand writing Mutlu" w:hAnsi="Hand writing Mutlu"/>
          <w:noProof/>
          <w:sz w:val="24"/>
          <w:szCs w:val="24"/>
          <w:lang w:eastAsia="tr-TR"/>
        </w:rPr>
        <w:t xml:space="preserve"> </w:t>
      </w:r>
    </w:p>
    <w:p w:rsidR="00523041" w:rsidRDefault="005230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Yukarıda, okulun açıldığı gün yapılan hazırlıklar verilmiştir. Doğru sıralama nasıl olmalıdır?</w:t>
      </w:r>
    </w:p>
    <w:p w:rsidR="00523041" w:rsidRDefault="005230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A) 4-3-2-1-5  B) 4-1-2-3-5   C) 4-2-1-3-5</w:t>
      </w:r>
    </w:p>
    <w:p w:rsidR="00523041" w:rsidRPr="002C1720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7" o:spid="_x0000_s1028" type="#_x0000_t75" style="position:absolute;margin-left:13.2pt;margin-top:5.65pt;width:256.5pt;height:47.95pt;z-index:251635200;visibility:visible">
            <v:imagedata r:id="rId6" o:title=""/>
          </v:shape>
        </w:pict>
      </w:r>
      <w:r>
        <w:rPr>
          <w:rFonts w:ascii="Hand writing Mutlu" w:hAnsi="Hand writing Mutlu"/>
        </w:rPr>
        <w:t xml:space="preserve">3) </w:t>
      </w:r>
    </w:p>
    <w:p w:rsidR="00523041" w:rsidRDefault="00523041"/>
    <w:p w:rsidR="00523041" w:rsidRDefault="00523041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79" o:spid="_x0000_s1029" type="#_x0000_t62" style="position:absolute;margin-left:7.2pt;margin-top:1.5pt;width:202.5pt;height:81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" adj="24300,4915" fillcolor="window" strokecolor="#7030a0" strokeweight="2.25pt">
            <v:textbox>
              <w:txbxContent>
                <w:p w:rsidR="00523041" w:rsidRPr="00A308CE" w:rsidRDefault="00523041" w:rsidP="00F40AB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Yukarıdaki ders programına göre aşağıdakilerden hangisini çantama </w:t>
                  </w:r>
                  <w:r w:rsidRPr="00F40AB0">
                    <w:rPr>
                      <w:rFonts w:ascii="Hand writing Mutlu" w:hAnsi="Hand writing Mutlu"/>
                      <w:u w:val="single"/>
                    </w:rPr>
                    <w:t>koymamalıyım?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8" o:spid="_x0000_s1030" type="#_x0000_t75" style="position:absolute;margin-left:220.95pt;margin-top:1.7pt;width:40.65pt;height:55.5pt;z-index:251636224;visibility:visible">
            <v:imagedata r:id="rId7" o:title=""/>
          </v:shape>
        </w:pict>
      </w:r>
    </w:p>
    <w:p w:rsidR="00523041" w:rsidRDefault="00523041"/>
    <w:p w:rsidR="00523041" w:rsidRDefault="00523041"/>
    <w:p w:rsidR="00523041" w:rsidRDefault="00523041">
      <w:r>
        <w:rPr>
          <w:noProof/>
          <w:lang w:eastAsia="tr-TR"/>
        </w:rPr>
        <w:pict>
          <v:shape id="Resim 11" o:spid="_x0000_s1031" type="#_x0000_t75" style="position:absolute;margin-left:161.7pt;margin-top:18.15pt;width:73.5pt;height:39.4pt;z-index:251639296;visibility:visible">
            <v:imagedata r:id="rId8" o:title=""/>
          </v:shape>
        </w:pict>
      </w:r>
      <w:r>
        <w:rPr>
          <w:noProof/>
          <w:lang w:eastAsia="tr-TR"/>
        </w:rPr>
        <w:pict>
          <v:shape id="Resim 9" o:spid="_x0000_s1032" type="#_x0000_t75" style="position:absolute;margin-left:13.2pt;margin-top:23.5pt;width:54.15pt;height:45pt;z-index:251638272;visibility:visible">
            <v:imagedata r:id="rId9" o:title=""/>
          </v:shape>
        </w:pict>
      </w:r>
      <w:r>
        <w:rPr>
          <w:noProof/>
          <w:lang w:eastAsia="tr-TR"/>
        </w:rPr>
        <w:pict>
          <v:shape id="Resim 10" o:spid="_x0000_s1033" type="#_x0000_t75" style="position:absolute;margin-left:82.2pt;margin-top:19.65pt;width:62.2pt;height:48.75pt;z-index:251640320;visibility:visible">
            <v:imagedata r:id="rId10" o:title=""/>
          </v:shape>
        </w:pict>
      </w:r>
    </w:p>
    <w:p w:rsidR="00523041" w:rsidRDefault="00523041">
      <w:r>
        <w:t xml:space="preserve">                                                   </w:t>
      </w:r>
    </w:p>
    <w:p w:rsidR="00523041" w:rsidRDefault="00523041"/>
    <w:p w:rsidR="00523041" w:rsidRDefault="00523041">
      <w:pPr>
        <w:rPr>
          <w:rFonts w:ascii="Hand writing Mutlu" w:hAnsi="Hand writing Mutlu"/>
        </w:rPr>
      </w:pPr>
      <w:r w:rsidRPr="00F40AB0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 </w:t>
      </w:r>
      <w:r w:rsidRPr="00F40AB0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A)              B)             </w:t>
      </w:r>
      <w:r w:rsidRPr="00F40AB0">
        <w:rPr>
          <w:rFonts w:ascii="Hand writing Mutlu" w:hAnsi="Hand writing Mutlu"/>
        </w:rPr>
        <w:t xml:space="preserve">  C)</w:t>
      </w:r>
    </w:p>
    <w:p w:rsidR="00523041" w:rsidRPr="009C6783" w:rsidRDefault="00523041">
      <w:pPr>
        <w:rPr>
          <w:rFonts w:ascii="Hand writing Mutlu" w:hAnsi="Hand writing Mutlu"/>
          <w:u w:val="single"/>
        </w:rPr>
      </w:pPr>
      <w:r>
        <w:rPr>
          <w:rFonts w:ascii="Hand writing Mutlu" w:hAnsi="Hand writing Mutlu"/>
        </w:rPr>
        <w:t xml:space="preserve">4) Aşağıdaki çocuklardan hangisi kişisel bakımına özen </w:t>
      </w:r>
      <w:r w:rsidRPr="009C6783">
        <w:rPr>
          <w:rFonts w:ascii="Hand writing Mutlu" w:hAnsi="Hand writing Mutlu"/>
          <w:u w:val="single"/>
        </w:rPr>
        <w:t>göstermemektedir?</w:t>
      </w:r>
    </w:p>
    <w:p w:rsidR="00523041" w:rsidRPr="009C6783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4" o:spid="_x0000_s1034" type="#_x0000_t75" style="position:absolute;margin-left:16.2pt;margin-top:27.4pt;width:250.5pt;height:29.9pt;z-index:251642368;visibility:visible">
            <v:imagedata r:id="rId11" o:title=""/>
          </v:shape>
        </w:pict>
      </w:r>
      <w:r>
        <w:rPr>
          <w:noProof/>
          <w:lang w:eastAsia="tr-TR"/>
        </w:rPr>
        <w:pict>
          <v:shape id="Resim 13" o:spid="_x0000_s1035" type="#_x0000_t75" style="position:absolute;margin-left:16.2pt;margin-top:.55pt;width:252pt;height:27.35pt;z-index:251641344;visibility:visible">
            <v:imagedata r:id="rId12" o:title=""/>
          </v:shape>
        </w:pict>
      </w:r>
      <w:r w:rsidRPr="009C6783">
        <w:rPr>
          <w:rFonts w:ascii="Hand writing Mutlu" w:hAnsi="Hand writing Mutlu"/>
        </w:rPr>
        <w:t>A)</w:t>
      </w:r>
    </w:p>
    <w:p w:rsidR="00523041" w:rsidRPr="009C6783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5" o:spid="_x0000_s1036" type="#_x0000_t75" style="position:absolute;margin-left:20.35pt;margin-top:27.85pt;width:237.75pt;height:30.9pt;z-index:251643392;visibility:visible">
            <v:imagedata r:id="rId13" o:title=""/>
          </v:shape>
        </w:pict>
      </w:r>
      <w:r w:rsidRPr="009C6783">
        <w:rPr>
          <w:rFonts w:ascii="Hand writing Mutlu" w:hAnsi="Hand writing Mutlu"/>
        </w:rPr>
        <w:t xml:space="preserve">B)  </w:t>
      </w:r>
    </w:p>
    <w:p w:rsidR="00523041" w:rsidRPr="009C6783" w:rsidRDefault="00523041">
      <w:pPr>
        <w:rPr>
          <w:rFonts w:ascii="Hand writing Mutlu" w:hAnsi="Hand writing Mutlu"/>
        </w:rPr>
      </w:pPr>
      <w:r w:rsidRPr="009C6783">
        <w:rPr>
          <w:rFonts w:ascii="Hand writing Mutlu" w:hAnsi="Hand writing Mutlu"/>
        </w:rPr>
        <w:t xml:space="preserve">C) </w:t>
      </w:r>
    </w:p>
    <w:p w:rsidR="00523041" w:rsidRPr="009C6783" w:rsidRDefault="00523041">
      <w:pPr>
        <w:rPr>
          <w:rFonts w:ascii="Hand writing Mutlu" w:hAnsi="Hand writing Mutlu"/>
        </w:rPr>
      </w:pPr>
    </w:p>
    <w:p w:rsidR="00523041" w:rsidRPr="00E57B25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7" o:spid="_x0000_s1037" type="#_x0000_t75" style="position:absolute;margin-left:53.35pt;margin-top:58.95pt;width:146.25pt;height:232.55pt;z-index:251644416;visibility:visible">
            <v:imagedata r:id="rId14" o:title=""/>
          </v:shape>
        </w:pict>
      </w:r>
      <w:r w:rsidRPr="00E57B25">
        <w:rPr>
          <w:rFonts w:ascii="Hand writing Mutlu" w:hAnsi="Hand writing Mutlu"/>
        </w:rPr>
        <w:t xml:space="preserve">5) Arda, öğretmen masasının önünde, ikinci sırada, </w:t>
      </w:r>
      <w:r w:rsidRPr="00E57B25">
        <w:rPr>
          <w:rFonts w:ascii="Hand writing Mutlu" w:hAnsi="Hand writing Mutlu"/>
          <w:u w:val="single"/>
        </w:rPr>
        <w:t>cam kenarında</w:t>
      </w:r>
      <w:r w:rsidRPr="00E57B25">
        <w:rPr>
          <w:rFonts w:ascii="Hand writing Mutlu" w:hAnsi="Hand writing Mutlu"/>
        </w:rPr>
        <w:t xml:space="preserve"> oturmaktadır. Buna göre, aşağıdaki çizimlerden hangisi doğrudur?</w:t>
      </w:r>
    </w:p>
    <w:p w:rsidR="00523041" w:rsidRDefault="0052304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3" o:spid="_x0000_s1038" type="#_x0000_t202" style="position:absolute;margin-left:208.55pt;margin-top:13.7pt;width:68.25pt;height:22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" strokecolor="white" strokeweight=".5pt">
            <v:textbox>
              <w:txbxContent>
                <w:p w:rsidR="00523041" w:rsidRPr="00E57B25" w:rsidRDefault="00523041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Arda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0" o:spid="_x0000_s1039" type="#_x0000_t202" style="position:absolute;margin-left:8.3pt;margin-top:22.7pt;width:35.6pt;height:22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" strokecolor="white" strokeweight=".5pt">
            <v:textbox>
              <w:txbxContent>
                <w:p w:rsidR="00523041" w:rsidRPr="00E57B25" w:rsidRDefault="00523041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A)</w:t>
                  </w:r>
                </w:p>
              </w:txbxContent>
            </v:textbox>
          </v:shape>
        </w:pict>
      </w:r>
    </w:p>
    <w:p w:rsidR="00523041" w:rsidRDefault="00523041"/>
    <w:p w:rsidR="00523041" w:rsidRDefault="00523041"/>
    <w:p w:rsidR="00523041" w:rsidRDefault="00523041">
      <w:r>
        <w:rPr>
          <w:noProof/>
          <w:lang w:eastAsia="tr-TR"/>
        </w:rPr>
        <w:pict>
          <v:shape id="Metin Kutusu 84" o:spid="_x0000_s1040" type="#_x0000_t202" style="position:absolute;margin-left:213.8pt;margin-top:13.15pt;width:68.25pt;height:22.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" fillcolor="window" strokecolor="window" strokeweight=".5pt">
            <v:textbox>
              <w:txbxContent>
                <w:p w:rsidR="00523041" w:rsidRPr="00E57B25" w:rsidRDefault="00523041" w:rsidP="00E57B25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Arda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2" o:spid="_x0000_s1041" type="#_x0000_t202" style="position:absolute;margin-left:11.65pt;margin-top:21.4pt;width:35.6pt;height:22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" fillcolor="window" strokecolor="white" strokeweight=".5pt">
            <v:textbox>
              <w:txbxContent>
                <w:p w:rsidR="00523041" w:rsidRPr="00E57B25" w:rsidRDefault="00523041" w:rsidP="00E57B25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B</w:t>
                  </w:r>
                  <w:r w:rsidRPr="00E57B25">
                    <w:rPr>
                      <w:rFonts w:ascii="Hand writing Mutlu" w:hAnsi="Hand writing Mutlu"/>
                    </w:rPr>
                    <w:t>)</w:t>
                  </w:r>
                </w:p>
              </w:txbxContent>
            </v:textbox>
          </v:shape>
        </w:pict>
      </w:r>
    </w:p>
    <w:p w:rsidR="00523041" w:rsidRDefault="00523041"/>
    <w:p w:rsidR="00523041" w:rsidRDefault="00523041"/>
    <w:p w:rsidR="00523041" w:rsidRDefault="00523041">
      <w:r>
        <w:rPr>
          <w:noProof/>
          <w:lang w:eastAsia="tr-TR"/>
        </w:rPr>
        <w:pict>
          <v:shape id="Metin Kutusu 85" o:spid="_x0000_s1042" type="#_x0000_t202" style="position:absolute;margin-left:206.3pt;margin-top:14.05pt;width:68.25pt;height:22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" fillcolor="window" strokecolor="window" strokeweight=".5pt">
            <v:textbox>
              <w:txbxContent>
                <w:p w:rsidR="00523041" w:rsidRPr="00E57B25" w:rsidRDefault="00523041" w:rsidP="00E57B25">
                  <w:pPr>
                    <w:rPr>
                      <w:rFonts w:ascii="Hand writing Mutlu" w:hAnsi="Hand writing Mutlu"/>
                    </w:rPr>
                  </w:pPr>
                  <w:r w:rsidRPr="00E57B25">
                    <w:rPr>
                      <w:rFonts w:ascii="Hand writing Mutlu" w:hAnsi="Hand writing Mutlu"/>
                    </w:rPr>
                    <w:t>Arda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1" o:spid="_x0000_s1043" type="#_x0000_t202" style="position:absolute;margin-left:8.3pt;margin-top:14.05pt;width:35.6pt;height:22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" fillcolor="window" strokecolor="white" strokeweight=".5pt">
            <v:textbox>
              <w:txbxContent>
                <w:p w:rsidR="00523041" w:rsidRPr="00E57B25" w:rsidRDefault="00523041" w:rsidP="00E57B25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C</w:t>
                  </w:r>
                  <w:r w:rsidRPr="00E57B25">
                    <w:rPr>
                      <w:rFonts w:ascii="Hand writing Mutlu" w:hAnsi="Hand writing Mutlu"/>
                    </w:rPr>
                    <w:t>)</w:t>
                  </w:r>
                </w:p>
              </w:txbxContent>
            </v:textbox>
          </v:shape>
        </w:pict>
      </w:r>
    </w:p>
    <w:p w:rsidR="00523041" w:rsidRDefault="00523041"/>
    <w:p w:rsidR="00523041" w:rsidRDefault="00523041">
      <w:r>
        <w:rPr>
          <w:noProof/>
          <w:lang w:eastAsia="tr-TR"/>
        </w:rPr>
        <w:pict>
          <v:shape id="Resim 22" o:spid="_x0000_s1044" type="#_x0000_t75" style="position:absolute;margin-left:15.05pt;margin-top:18.7pt;width:233.25pt;height:75.9pt;z-index:251651584;visibility:visible">
            <v:imagedata r:id="rId15" o:title=""/>
          </v:shape>
        </w:pict>
      </w:r>
    </w:p>
    <w:p w:rsidR="00523041" w:rsidRPr="008053AF" w:rsidRDefault="00523041">
      <w:pPr>
        <w:rPr>
          <w:rFonts w:ascii="Hand writing Mutlu" w:hAnsi="Hand writing Mutlu"/>
        </w:rPr>
      </w:pPr>
      <w:r w:rsidRPr="008053AF">
        <w:rPr>
          <w:rFonts w:ascii="Hand writing Mutlu" w:hAnsi="Hand writing Mutlu"/>
        </w:rPr>
        <w:t>6)</w:t>
      </w:r>
    </w:p>
    <w:p w:rsidR="00523041" w:rsidRDefault="00523041"/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24" o:spid="_x0000_s1045" type="#_x0000_t75" style="position:absolute;margin-left:124.05pt;margin-top:36.35pt;width:30.6pt;height:42pt;z-index:251652608;visibility:visible">
            <v:imagedata r:id="rId16" o:title=""/>
          </v:shape>
        </w:pict>
      </w:r>
      <w:r>
        <w:rPr>
          <w:noProof/>
          <w:lang w:eastAsia="tr-TR"/>
        </w:rPr>
        <w:pict>
          <v:shape id="Resim 26" o:spid="_x0000_s1046" type="#_x0000_t75" style="position:absolute;margin-left:22.95pt;margin-top:48.35pt;width:26.15pt;height:25.5pt;z-index:251654656;visibility:visible">
            <v:imagedata r:id="rId17" o:title=""/>
          </v:shape>
        </w:pict>
      </w:r>
      <w:r>
        <w:rPr>
          <w:noProof/>
          <w:lang w:eastAsia="tr-TR"/>
        </w:rPr>
        <w:pict>
          <v:shape id="Resim 25" o:spid="_x0000_s1047" type="#_x0000_t75" style="position:absolute;margin-left:217.1pt;margin-top:43.1pt;width:28.95pt;height:33pt;z-index:251653632;visibility:visible">
            <v:imagedata r:id="rId18" o:title=""/>
          </v:shape>
        </w:pict>
      </w:r>
      <w:r w:rsidRPr="008053AF">
        <w:rPr>
          <w:rFonts w:ascii="Hand writing Mutlu" w:hAnsi="Hand writing Mutlu"/>
        </w:rPr>
        <w:t xml:space="preserve">Yukarıdakilerden hangisi okul kurallarına </w:t>
      </w:r>
      <w:r w:rsidRPr="008053AF">
        <w:rPr>
          <w:rFonts w:ascii="Hand writing Mutlu" w:hAnsi="Hand writing Mutlu"/>
          <w:u w:val="single"/>
        </w:rPr>
        <w:t>uymayan</w:t>
      </w:r>
      <w:r w:rsidRPr="008053AF">
        <w:rPr>
          <w:rFonts w:ascii="Hand writing Mutlu" w:hAnsi="Hand writing Mutlu"/>
        </w:rPr>
        <w:t xml:space="preserve"> bir davranıştır?</w:t>
      </w: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27" o:spid="_x0000_s1048" type="#_x0000_t75" style="position:absolute;margin-left:15.05pt;margin-top:28.85pt;width:249.75pt;height:80.8pt;z-index:251655680;visibility:visible">
            <v:imagedata r:id="rId19" o:title=""/>
          </v:shape>
        </w:pict>
      </w:r>
      <w:r>
        <w:rPr>
          <w:rFonts w:ascii="Hand writing Mutlu" w:hAnsi="Hand writing Mutlu"/>
        </w:rPr>
        <w:t>A)                 B)                  C)</w:t>
      </w:r>
    </w:p>
    <w:p w:rsidR="00523041" w:rsidRPr="008053AF" w:rsidRDefault="005230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7) </w:t>
      </w:r>
    </w:p>
    <w:p w:rsidR="00523041" w:rsidRPr="008053AF" w:rsidRDefault="00523041">
      <w:pPr>
        <w:rPr>
          <w:rFonts w:ascii="Hand writing Mutlu" w:hAnsi="Hand writing Mutlu"/>
        </w:rPr>
      </w:pPr>
    </w:p>
    <w:p w:rsidR="00523041" w:rsidRDefault="00523041"/>
    <w:p w:rsidR="00523041" w:rsidRPr="0074139D" w:rsidRDefault="00523041">
      <w:pPr>
        <w:rPr>
          <w:rFonts w:ascii="Hand writing Mutlu" w:hAnsi="Hand writing Mutlu"/>
        </w:rPr>
      </w:pPr>
      <w:r w:rsidRPr="0074139D">
        <w:rPr>
          <w:rFonts w:ascii="Hand writing Mutlu" w:hAnsi="Hand writing Mutlu"/>
        </w:rPr>
        <w:t xml:space="preserve"> Okul kurallarına uygun davranan bir öğrenci tabloda kaç kere </w:t>
      </w:r>
      <w:r w:rsidRPr="0074139D">
        <w:rPr>
          <w:rFonts w:ascii="Times New Roman" w:hAnsi="Times New Roman"/>
        </w:rPr>
        <w:t>“</w:t>
      </w:r>
      <w:r w:rsidRPr="0074139D">
        <w:rPr>
          <w:rFonts w:ascii="Hand writing Mutlu" w:hAnsi="Hand writing Mutlu"/>
        </w:rPr>
        <w:t>Evet</w:t>
      </w:r>
      <w:r w:rsidRPr="0074139D">
        <w:rPr>
          <w:rFonts w:ascii="Times New Roman" w:hAnsi="Times New Roman"/>
        </w:rPr>
        <w:t>”</w:t>
      </w:r>
      <w:r w:rsidRPr="0074139D">
        <w:rPr>
          <w:rFonts w:ascii="Hand writing Mutlu" w:hAnsi="Hand writing Mutlu"/>
        </w:rPr>
        <w:t xml:space="preserve"> b</w:t>
      </w:r>
      <w:r w:rsidRPr="0074139D">
        <w:rPr>
          <w:rFonts w:ascii="Hand writing Mutlu" w:hAnsi="Hand writing Mutlu" w:cs="Hand writing Mutlu"/>
        </w:rPr>
        <w:t>ö</w:t>
      </w:r>
      <w:r w:rsidRPr="0074139D">
        <w:rPr>
          <w:rFonts w:ascii="Hand writing Mutlu" w:hAnsi="Hand writing Mutlu"/>
        </w:rPr>
        <w:t>l</w:t>
      </w:r>
      <w:r w:rsidRPr="0074139D">
        <w:rPr>
          <w:rFonts w:ascii="Hand writing Mutlu" w:hAnsi="Hand writing Mutlu" w:cs="Hand writing Mutlu"/>
        </w:rPr>
        <w:t>ü</w:t>
      </w:r>
      <w:r w:rsidRPr="0074139D">
        <w:rPr>
          <w:rFonts w:ascii="Hand writing Mutlu" w:hAnsi="Hand writing Mutlu"/>
        </w:rPr>
        <w:t>m</w:t>
      </w:r>
      <w:r w:rsidRPr="0074139D">
        <w:rPr>
          <w:rFonts w:ascii="Hand writing Mutlu" w:hAnsi="Hand writing Mutlu" w:cs="Hand writing Mutlu"/>
        </w:rPr>
        <w:t>ü</w:t>
      </w:r>
      <w:r w:rsidRPr="0074139D">
        <w:rPr>
          <w:rFonts w:ascii="Hand writing Mutlu" w:hAnsi="Hand writing Mutlu"/>
        </w:rPr>
        <w:t>n</w:t>
      </w:r>
      <w:r w:rsidRPr="0074139D">
        <w:rPr>
          <w:rFonts w:ascii="Hand writing Mutlu" w:hAnsi="Hand writing Mutlu" w:cs="Hand writing Mutlu"/>
        </w:rPr>
        <w:t>ü</w:t>
      </w:r>
      <w:r w:rsidRPr="0074139D">
        <w:rPr>
          <w:rFonts w:ascii="Hand writing Mutlu" w:hAnsi="Hand writing Mutlu"/>
        </w:rPr>
        <w:t xml:space="preserve"> i</w:t>
      </w:r>
      <w:r w:rsidRPr="0074139D">
        <w:rPr>
          <w:rFonts w:ascii="Hand writing Mutlu" w:hAnsi="Hand writing Mutlu" w:cs="Hand writing Mutlu"/>
        </w:rPr>
        <w:t>ş</w:t>
      </w:r>
      <w:r w:rsidRPr="0074139D">
        <w:rPr>
          <w:rFonts w:ascii="Hand writing Mutlu" w:hAnsi="Hand writing Mutlu"/>
        </w:rPr>
        <w:t>aretleyecektir?</w:t>
      </w:r>
    </w:p>
    <w:p w:rsidR="00523041" w:rsidRPr="0074139D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93" o:spid="_x0000_s1049" type="#_x0000_t65" style="position:absolute;margin-left:3.05pt;margin-top:25.85pt;width:285pt;height:104.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" adj="17312" fillcolor="window" strokecolor="#f72163" strokeweight="2.25pt">
            <v:textbox>
              <w:txbxContent>
                <w:p w:rsidR="00523041" w:rsidRPr="00005337" w:rsidRDefault="00523041" w:rsidP="00387652">
                  <w:pPr>
                    <w:rPr>
                      <w:rFonts w:ascii="Cambria" w:hAnsi="Cambria" w:cs="Calibri"/>
                    </w:rPr>
                  </w:pPr>
                  <w:r w:rsidRPr="00005337">
                    <w:rPr>
                      <w:rFonts w:cs="Calibri"/>
                    </w:rPr>
                    <w:t>8)</w:t>
                  </w:r>
                  <w:r w:rsidRPr="00005337">
                    <w:rPr>
                      <w:rFonts w:ascii="Cambria" w:hAnsi="Cambria" w:cs="Calibri"/>
                    </w:rPr>
                    <w:t xml:space="preserve"> Gün içinde farklı duygular yaşarız. Kimi duygular olumlu, kim</w:t>
                  </w:r>
                  <w:hyperlink r:id="rId20" w:history="1">
                    <w:r w:rsidRPr="00E770BC">
                      <w:rPr>
                        <w:rStyle w:val="Hyperlink"/>
                        <w:rFonts w:ascii="Comic Sans MS" w:hAnsi="Comic Sans MS"/>
                      </w:rPr>
                      <w:t>www.sorubak.com</w:t>
                    </w:r>
                  </w:hyperlink>
                  <w:r w:rsidRPr="00005337">
                    <w:rPr>
                      <w:rFonts w:ascii="Cambria" w:hAnsi="Cambria" w:cs="Calibri"/>
                    </w:rPr>
                    <w:t xml:space="preserve">i duygular olumsuzdur. Aşağıda verilen duygulardan hangisi </w:t>
                  </w:r>
                  <w:r w:rsidRPr="00005337">
                    <w:rPr>
                      <w:rFonts w:ascii="Cambria" w:hAnsi="Cambria" w:cs="Calibri"/>
                      <w:u w:val="single"/>
                    </w:rPr>
                    <w:t xml:space="preserve">olumsuz </w:t>
                  </w:r>
                  <w:r w:rsidRPr="00005337">
                    <w:rPr>
                      <w:rFonts w:ascii="Cambria" w:hAnsi="Cambria" w:cs="Calibri"/>
                    </w:rPr>
                    <w:t>bir duyguya örnektir?</w:t>
                  </w:r>
                </w:p>
                <w:p w:rsidR="00523041" w:rsidRPr="00005337" w:rsidRDefault="00523041" w:rsidP="00387652">
                  <w:pPr>
                    <w:rPr>
                      <w:rFonts w:ascii="Cambria" w:hAnsi="Cambria" w:cs="Calibri"/>
                    </w:rPr>
                  </w:pPr>
                  <w:r w:rsidRPr="00005337">
                    <w:rPr>
                      <w:rFonts w:ascii="Cambria" w:hAnsi="Cambria" w:cs="Calibri"/>
                    </w:rPr>
                    <w:t xml:space="preserve">          A)  sevgi        B) nefret           C) hoşgörü</w:t>
                  </w:r>
                </w:p>
                <w:p w:rsidR="00523041" w:rsidRPr="00005337" w:rsidRDefault="00523041" w:rsidP="00387652">
                  <w:pPr>
                    <w:rPr>
                      <w:rFonts w:ascii="Cambria" w:hAnsi="Cambria" w:cs="Calibri"/>
                    </w:rPr>
                  </w:pPr>
                </w:p>
                <w:p w:rsidR="00523041" w:rsidRDefault="00523041" w:rsidP="00387652">
                  <w:pPr>
                    <w:rPr>
                      <w:rFonts w:ascii="Hand writing Mutlu" w:hAnsi="Hand writing Mutlu"/>
                    </w:rPr>
                  </w:pPr>
                </w:p>
                <w:p w:rsidR="00523041" w:rsidRDefault="00523041" w:rsidP="00387652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A</w:t>
                  </w:r>
                </w:p>
                <w:p w:rsidR="00523041" w:rsidRPr="00DE03CF" w:rsidRDefault="00523041" w:rsidP="00387652">
                  <w:pPr>
                    <w:rPr>
                      <w:rFonts w:ascii="Hand writing Mutlu" w:hAnsi="Hand writing Mutlu"/>
                      <w:u w:val="single"/>
                    </w:rPr>
                  </w:pPr>
                </w:p>
              </w:txbxContent>
            </v:textbox>
          </v:shape>
        </w:pict>
      </w:r>
      <w:r w:rsidRPr="0074139D">
        <w:rPr>
          <w:rFonts w:ascii="Hand writing Mutlu" w:hAnsi="Hand writing Mutlu"/>
        </w:rPr>
        <w:t xml:space="preserve">A) </w:t>
      </w:r>
      <w:r w:rsidRPr="00387652">
        <w:rPr>
          <w:rFonts w:ascii="Hand writing Mutlu" w:hAnsi="Hand writing Mutlu"/>
          <w:b/>
        </w:rPr>
        <w:t xml:space="preserve">4  </w:t>
      </w:r>
      <w:r w:rsidRPr="00387652">
        <w:rPr>
          <w:rFonts w:ascii="Hand writing Mutlu" w:hAnsi="Hand writing Mutlu"/>
          <w:b/>
          <w:outline/>
          <w:color w:val="C0504D"/>
        </w:rPr>
        <w:t xml:space="preserve"> </w:t>
      </w:r>
      <w:r w:rsidRPr="00387652">
        <w:rPr>
          <w:rFonts w:ascii="Hand writing Mutlu" w:hAnsi="Hand writing Mutlu"/>
        </w:rPr>
        <w:t xml:space="preserve">             B) 3             C)</w:t>
      </w:r>
      <w:r w:rsidRPr="00387652">
        <w:rPr>
          <w:rFonts w:ascii="Hand writing Mutlu" w:hAnsi="Hand writing Mutlu"/>
          <w:b/>
        </w:rPr>
        <w:t xml:space="preserve"> 2</w:t>
      </w:r>
    </w:p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Metin Kutusu 88" o:spid="_x0000_s1050" type="#_x0000_t65" style="position:absolute;margin-left:37.2pt;margin-top:-1.05pt;width:202.5pt;height:5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" adj="16422" fillcolor="window" strokecolor="#f72163" strokeweight="2.25pt">
            <v:textbox>
              <w:txbxContent>
                <w:p w:rsidR="00523041" w:rsidRPr="00DE03CF" w:rsidRDefault="00523041" w:rsidP="00DE03CF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Hand writing Mutlu" w:hAnsi="Hand writing Mutlu"/>
                    </w:rPr>
                    <w:t xml:space="preserve">Sınıf başkanı seçimiyle ilgili ifadelerden hangisi </w:t>
                  </w:r>
                  <w:r w:rsidRPr="00DE03CF">
                    <w:rPr>
                      <w:rFonts w:ascii="Hand writing Mutlu" w:hAnsi="Hand writing Mutlu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>
        <w:rPr>
          <w:rFonts w:ascii="Hand writing Mutlu" w:hAnsi="Hand writing Mutlu"/>
        </w:rPr>
        <w:t>9</w:t>
      </w:r>
      <w:r w:rsidRPr="00A554BF">
        <w:rPr>
          <w:rFonts w:ascii="Hand writing Mutlu" w:hAnsi="Hand writing Mutlu"/>
        </w:rPr>
        <w:t>)</w:t>
      </w:r>
      <w:r>
        <w:rPr>
          <w:rFonts w:ascii="Hand writing Mutlu" w:hAnsi="Hand writing Mutlu"/>
        </w:rPr>
        <w:t xml:space="preserve"> </w:t>
      </w:r>
    </w:p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33" o:spid="_x0000_s1051" type="#_x0000_t75" style="position:absolute;margin-left:16.2pt;margin-top:9.95pt;width:244.5pt;height:37.65pt;z-index:251657728;visibility:visible">
            <v:imagedata r:id="rId21" o:title=""/>
          </v:shape>
        </w:pict>
      </w:r>
      <w:r>
        <w:rPr>
          <w:rFonts w:ascii="Hand writing Mutlu" w:hAnsi="Hand writing Mutlu"/>
        </w:rPr>
        <w:t>A)</w:t>
      </w:r>
    </w:p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34" o:spid="_x0000_s1052" type="#_x0000_t75" style="position:absolute;margin-left:20.7pt;margin-top:9.7pt;width:252pt;height:40.85pt;z-index:251658752;visibility:visible">
            <v:imagedata r:id="rId22" o:title=""/>
          </v:shape>
        </w:pict>
      </w:r>
      <w:r>
        <w:rPr>
          <w:rFonts w:ascii="Hand writing Mutlu" w:hAnsi="Hand writing Mutlu"/>
        </w:rPr>
        <w:t>B)</w:t>
      </w:r>
    </w:p>
    <w:p w:rsidR="00523041" w:rsidRDefault="00523041">
      <w:pPr>
        <w:rPr>
          <w:rFonts w:ascii="Hand writing Mutlu" w:hAnsi="Hand writing Mutlu"/>
        </w:rPr>
      </w:pPr>
    </w:p>
    <w:p w:rsidR="00523041" w:rsidRPr="00A554BF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35" o:spid="_x0000_s1053" type="#_x0000_t75" style="position:absolute;margin-left:20.85pt;margin-top:6.2pt;width:243.75pt;height:37.8pt;z-index:251659776;visibility:visible">
            <v:imagedata r:id="rId23" o:title=""/>
          </v:shape>
        </w:pict>
      </w:r>
      <w:r>
        <w:rPr>
          <w:rFonts w:ascii="Hand writing Mutlu" w:hAnsi="Hand writing Mutlu"/>
        </w:rPr>
        <w:t>C)</w:t>
      </w:r>
    </w:p>
    <w:p w:rsidR="00523041" w:rsidRDefault="00523041"/>
    <w:p w:rsidR="00523041" w:rsidRPr="009F4420" w:rsidRDefault="00523041">
      <w:pPr>
        <w:rPr>
          <w:rFonts w:cs="Calibri"/>
          <w:u w:val="single"/>
        </w:rPr>
      </w:pPr>
      <w:r w:rsidRPr="009F4420">
        <w:rPr>
          <w:rFonts w:cs="Calibri"/>
        </w:rPr>
        <w:t xml:space="preserve">10) Aşağıdaki cümleyi hangi sözcüklerle </w:t>
      </w:r>
      <w:r w:rsidRPr="009F4420">
        <w:rPr>
          <w:rFonts w:cs="Calibri"/>
          <w:u w:val="single"/>
        </w:rPr>
        <w:t>tamamlarız?</w:t>
      </w:r>
    </w:p>
    <w:p w:rsidR="00523041" w:rsidRDefault="00523041">
      <w:r>
        <w:rPr>
          <w:noProof/>
          <w:lang w:eastAsia="tr-TR"/>
        </w:rPr>
        <w:pict>
          <v:shape id="Resim 90" o:spid="_x0000_s1054" type="#_x0000_t75" style="position:absolute;margin-left:-.25pt;margin-top:3.1pt;width:244.5pt;height:47.6pt;z-index:251660800;visibility:visible">
            <v:imagedata r:id="rId24" o:title=""/>
          </v:shape>
        </w:pict>
      </w:r>
    </w:p>
    <w:p w:rsidR="00523041" w:rsidRDefault="00523041">
      <w:pPr>
        <w:rPr>
          <w:rFonts w:ascii="Hand writing Mutlu" w:hAnsi="Hand writing Mutlu"/>
        </w:rPr>
      </w:pPr>
    </w:p>
    <w:p w:rsidR="00523041" w:rsidRDefault="00523041" w:rsidP="00564A18">
      <w:pPr>
        <w:spacing w:after="0"/>
        <w:rPr>
          <w:rFonts w:ascii="Hand writing Mutlu" w:hAnsi="Hand writing Mutlu"/>
        </w:rPr>
      </w:pPr>
      <w:r w:rsidRPr="00564A18">
        <w:rPr>
          <w:rFonts w:ascii="Hand writing Mutlu" w:hAnsi="Hand writing Mutlu"/>
        </w:rPr>
        <w:t xml:space="preserve">A) etli </w:t>
      </w:r>
      <w:r w:rsidRPr="00564A18">
        <w:rPr>
          <w:rFonts w:ascii="Times New Roman" w:hAnsi="Times New Roman"/>
        </w:rPr>
        <w:t>–</w:t>
      </w:r>
      <w:r w:rsidRPr="00564A18">
        <w:rPr>
          <w:rFonts w:ascii="Hand writing Mutlu" w:hAnsi="Hand writing Mutlu"/>
        </w:rPr>
        <w:t xml:space="preserve"> sebzeli    </w:t>
      </w:r>
    </w:p>
    <w:p w:rsidR="00523041" w:rsidRDefault="00523041" w:rsidP="00564A18">
      <w:pPr>
        <w:spacing w:after="0"/>
        <w:rPr>
          <w:rFonts w:ascii="Hand writing Mutlu" w:hAnsi="Hand writing Mutlu"/>
        </w:rPr>
      </w:pPr>
      <w:r w:rsidRPr="00564A18">
        <w:rPr>
          <w:rFonts w:ascii="Hand writing Mutlu" w:hAnsi="Hand writing Mutlu"/>
        </w:rPr>
        <w:t xml:space="preserve">B) dengeli </w:t>
      </w:r>
      <w:r w:rsidRPr="00564A18">
        <w:rPr>
          <w:rFonts w:ascii="Times New Roman" w:hAnsi="Times New Roman"/>
        </w:rPr>
        <w:t>–</w:t>
      </w:r>
      <w:r w:rsidRPr="00564A18">
        <w:rPr>
          <w:rFonts w:ascii="Hand writing Mutlu" w:hAnsi="Hand writing Mutlu"/>
        </w:rPr>
        <w:t xml:space="preserve"> düzenli  </w:t>
      </w:r>
    </w:p>
    <w:p w:rsidR="00523041" w:rsidRDefault="00523041" w:rsidP="00564A18">
      <w:pPr>
        <w:spacing w:after="0"/>
        <w:rPr>
          <w:rFonts w:ascii="Hand writing Mutlu" w:hAnsi="Hand writing Mutlu"/>
        </w:rPr>
      </w:pPr>
      <w:r w:rsidRPr="00564A18">
        <w:rPr>
          <w:rFonts w:ascii="Hand writing Mutlu" w:hAnsi="Hand writing Mutlu"/>
        </w:rPr>
        <w:t xml:space="preserve"> C) temiz </w:t>
      </w:r>
      <w:r>
        <w:rPr>
          <w:rFonts w:ascii="Times New Roman" w:hAnsi="Times New Roman"/>
        </w:rPr>
        <w:t>–</w:t>
      </w:r>
      <w:r w:rsidRPr="00564A18">
        <w:rPr>
          <w:rFonts w:ascii="Hand writing Mutlu" w:hAnsi="Hand writing Mutlu"/>
        </w:rPr>
        <w:t xml:space="preserve"> güzel</w:t>
      </w:r>
    </w:p>
    <w:p w:rsidR="00523041" w:rsidRDefault="00523041" w:rsidP="00564A18">
      <w:pPr>
        <w:spacing w:after="0"/>
        <w:rPr>
          <w:rFonts w:ascii="Hand writing Mutlu" w:hAnsi="Hand writing Mutlu"/>
        </w:rPr>
      </w:pPr>
      <w:r>
        <w:rPr>
          <w:noProof/>
          <w:lang w:eastAsia="tr-TR"/>
        </w:rPr>
        <w:pict>
          <v:shape id="Metin Kutusu 92" o:spid="_x0000_s1055" type="#_x0000_t62" style="position:absolute;margin-left:88.95pt;margin-top:7.1pt;width:183.75pt;height:8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" adj="-2959,8115" fillcolor="window" strokecolor="#f60" strokeweight="2.25pt">
            <v:textbox>
              <w:txbxContent>
                <w:p w:rsidR="00523041" w:rsidRPr="00A308CE" w:rsidRDefault="00523041" w:rsidP="00992937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Yemek yemeyi çok seviyorum. Sık sık aynı besini tüketiyorum.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91" o:spid="_x0000_s1056" type="#_x0000_t75" alt="http://4.bp.blogspot.com/-tzXmfkJzOu0/T0HqMTNNsCI/AAAAAAAAAh0/EJNr9ym8yxI/s1600/Cartoon+Obese+Kid.jpg" style="position:absolute;margin-left:16.2pt;margin-top:7.1pt;width:73.5pt;height:92.6pt;z-index:251661824;visibility:visible">
            <v:imagedata r:id="rId25" o:title=""/>
          </v:shape>
        </w:pict>
      </w:r>
    </w:p>
    <w:p w:rsidR="00523041" w:rsidRDefault="00523041" w:rsidP="00564A18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11) </w:t>
      </w:r>
    </w:p>
    <w:p w:rsidR="00523041" w:rsidRPr="00564A18" w:rsidRDefault="00523041" w:rsidP="00564A18">
      <w:pPr>
        <w:spacing w:after="0"/>
        <w:rPr>
          <w:rFonts w:ascii="Hand writing Mutlu" w:hAnsi="Hand writing Mutlu"/>
        </w:rPr>
      </w:pPr>
    </w:p>
    <w:p w:rsidR="00523041" w:rsidRDefault="00523041" w:rsidP="00564A18">
      <w:pPr>
        <w:spacing w:after="0"/>
      </w:pPr>
    </w:p>
    <w:p w:rsidR="00523041" w:rsidRDefault="00523041">
      <w:r>
        <w:t xml:space="preserve">                                               </w:t>
      </w:r>
    </w:p>
    <w:p w:rsidR="00523041" w:rsidRPr="00992937" w:rsidRDefault="00523041">
      <w:pPr>
        <w:rPr>
          <w:rFonts w:ascii="Hand writing Mutlu" w:hAnsi="Hand writing Mutlu"/>
        </w:rPr>
      </w:pPr>
      <w:r w:rsidRPr="00992937">
        <w:rPr>
          <w:rFonts w:ascii="Hand writing Mutlu" w:hAnsi="Hand writing Mutlu"/>
        </w:rPr>
        <w:t xml:space="preserve">  Yukarıdaki öğrencinin kilolu olmasında aşağıdaki besinlerden hangisinin etkisi </w:t>
      </w:r>
      <w:r w:rsidRPr="00992937">
        <w:rPr>
          <w:rFonts w:ascii="Hand writing Mutlu" w:hAnsi="Hand writing Mutlu"/>
          <w:u w:val="single"/>
        </w:rPr>
        <w:t>fazladır?</w:t>
      </w:r>
    </w:p>
    <w:p w:rsidR="00523041" w:rsidRDefault="00523041">
      <w:r>
        <w:rPr>
          <w:noProof/>
          <w:lang w:eastAsia="tr-TR"/>
        </w:rPr>
        <w:pict>
          <v:shape id="Resim 45" o:spid="_x0000_s1057" type="#_x0000_t75" style="position:absolute;margin-left:198.45pt;margin-top:0;width:70.5pt;height:39.4pt;z-index:251663872;visibility:visible">
            <v:imagedata r:id="rId26" o:title=""/>
          </v:shape>
        </w:pict>
      </w:r>
      <w:r>
        <w:rPr>
          <w:noProof/>
          <w:lang w:eastAsia="tr-TR"/>
        </w:rPr>
        <w:pict>
          <v:shape id="Resim 46" o:spid="_x0000_s1058" type="#_x0000_t75" style="position:absolute;margin-left:115.2pt;margin-top:3pt;width:70.5pt;height:42.6pt;z-index:251664896;visibility:visible">
            <v:imagedata r:id="rId27" o:title=""/>
          </v:shape>
        </w:pict>
      </w:r>
      <w:r>
        <w:rPr>
          <w:noProof/>
          <w:lang w:eastAsia="tr-TR"/>
        </w:rPr>
        <w:pict>
          <v:shape id="Resim 47" o:spid="_x0000_s1059" type="#_x0000_t75" style="position:absolute;margin-left:23.7pt;margin-top:5.25pt;width:66.45pt;height:35.25pt;z-index:251665920;visibility:visible">
            <v:imagedata r:id="rId28" o:title=""/>
          </v:shape>
        </w:pict>
      </w:r>
      <w:r>
        <w:t xml:space="preserve">  A)                                     B)                            C)</w:t>
      </w:r>
    </w:p>
    <w:p w:rsidR="00523041" w:rsidRDefault="00523041"/>
    <w:p w:rsidR="00523041" w:rsidRPr="007747A5" w:rsidRDefault="00523041">
      <w:pPr>
        <w:rPr>
          <w:rFonts w:ascii="Hand writing Mutlu" w:hAnsi="Hand writing Mutlu"/>
          <w:sz w:val="20"/>
          <w:szCs w:val="20"/>
          <w:u w:val="single"/>
        </w:rPr>
      </w:pPr>
      <w:r>
        <w:t>12</w:t>
      </w:r>
      <w:r w:rsidRPr="000E64BE">
        <w:rPr>
          <w:rFonts w:ascii="Hand writing Mutlu" w:hAnsi="Hand writing Mutlu"/>
        </w:rPr>
        <w:t xml:space="preserve">) </w:t>
      </w:r>
      <w:r w:rsidRPr="007747A5">
        <w:rPr>
          <w:rFonts w:ascii="Hand writing Mutlu" w:hAnsi="Hand writing Mutlu"/>
          <w:sz w:val="20"/>
          <w:szCs w:val="20"/>
        </w:rPr>
        <w:t xml:space="preserve">Aşağıdakilerden hangisi </w:t>
      </w:r>
      <w:r w:rsidRPr="007747A5">
        <w:rPr>
          <w:rFonts w:ascii="Hand writing Mutlu" w:hAnsi="Hand writing Mutlu"/>
          <w:sz w:val="20"/>
          <w:szCs w:val="20"/>
          <w:u w:val="single"/>
        </w:rPr>
        <w:t>duygusal bir farklılıktır?</w:t>
      </w:r>
    </w:p>
    <w:p w:rsidR="00523041" w:rsidRPr="007747A5" w:rsidRDefault="00523041" w:rsidP="00451ABB">
      <w:pPr>
        <w:spacing w:after="0"/>
        <w:rPr>
          <w:rFonts w:ascii="Hand writing Mutlu" w:hAnsi="Hand writing Mutlu"/>
          <w:sz w:val="20"/>
          <w:szCs w:val="20"/>
        </w:rPr>
      </w:pPr>
      <w:r w:rsidRPr="007747A5">
        <w:rPr>
          <w:rFonts w:ascii="Hand writing Mutlu" w:hAnsi="Hand writing Mutlu"/>
          <w:sz w:val="20"/>
          <w:szCs w:val="20"/>
        </w:rPr>
        <w:t xml:space="preserve">   A) Mert, uzun boylu, Emir orta boyludur.</w:t>
      </w:r>
    </w:p>
    <w:p w:rsidR="00523041" w:rsidRPr="007747A5" w:rsidRDefault="00523041" w:rsidP="00451ABB">
      <w:pPr>
        <w:spacing w:after="0"/>
        <w:rPr>
          <w:rFonts w:ascii="Hand writing Mutlu" w:hAnsi="Hand writing Mutlu"/>
          <w:sz w:val="20"/>
          <w:szCs w:val="20"/>
        </w:rPr>
      </w:pPr>
      <w:r w:rsidRPr="007747A5">
        <w:rPr>
          <w:rFonts w:ascii="Hand writing Mutlu" w:hAnsi="Hand writing Mutlu"/>
          <w:sz w:val="20"/>
          <w:szCs w:val="20"/>
        </w:rPr>
        <w:t xml:space="preserve">  B) Mert, şişman; Emir zayıftır.</w:t>
      </w:r>
    </w:p>
    <w:p w:rsidR="00523041" w:rsidRPr="007747A5" w:rsidRDefault="00523041" w:rsidP="00451ABB">
      <w:pPr>
        <w:spacing w:after="0"/>
        <w:rPr>
          <w:rFonts w:ascii="Hand writing Mutlu" w:hAnsi="Hand writing Mutlu"/>
          <w:sz w:val="20"/>
          <w:szCs w:val="20"/>
        </w:rPr>
      </w:pPr>
      <w:r w:rsidRPr="007747A5">
        <w:rPr>
          <w:rFonts w:ascii="Hand writing Mutlu" w:hAnsi="Hand writing Mutlu"/>
          <w:sz w:val="20"/>
          <w:szCs w:val="20"/>
        </w:rPr>
        <w:t xml:space="preserve"> C) Mert öfkeli; Emir neşelidir.      </w:t>
      </w:r>
    </w:p>
    <w:p w:rsidR="00523041" w:rsidRPr="007747A5" w:rsidRDefault="00523041" w:rsidP="00451ABB">
      <w:pPr>
        <w:spacing w:after="0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pict>
          <v:shape id="Resim 95" o:spid="_x0000_s1060" type="#_x0000_t75" style="position:absolute;margin-left:212.7pt;margin-top:14.85pt;width:40.5pt;height:48.6pt;z-index:251670016;visibility:visible">
            <v:imagedata r:id="rId29" o:title=""/>
          </v:shape>
        </w:pict>
      </w:r>
      <w:r w:rsidRPr="007747A5">
        <w:rPr>
          <w:rFonts w:ascii="Hand writing Mutlu" w:hAnsi="Hand writing Mutlu"/>
          <w:sz w:val="20"/>
          <w:szCs w:val="20"/>
        </w:rPr>
        <w:t xml:space="preserve">13) Aşağıdakilerden hangisi </w:t>
      </w:r>
      <w:r w:rsidRPr="007747A5">
        <w:rPr>
          <w:rFonts w:ascii="Hand writing Mutlu" w:hAnsi="Hand writing Mutlu"/>
          <w:sz w:val="20"/>
          <w:szCs w:val="20"/>
          <w:u w:val="single"/>
        </w:rPr>
        <w:t>kişisel okul</w:t>
      </w:r>
      <w:r w:rsidRPr="007747A5">
        <w:rPr>
          <w:rFonts w:ascii="Hand writing Mutlu" w:hAnsi="Hand writing Mutlu"/>
          <w:sz w:val="20"/>
          <w:szCs w:val="20"/>
        </w:rPr>
        <w:t xml:space="preserve"> eşyamızdır?</w:t>
      </w:r>
    </w:p>
    <w:p w:rsidR="00523041" w:rsidRDefault="00523041" w:rsidP="00451ABB">
      <w:pPr>
        <w:spacing w:after="0"/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96" o:spid="_x0000_s1061" type="#_x0000_t75" style="position:absolute;margin-left:115.2pt;margin-top:-.1pt;width:65.1pt;height:41.25pt;z-index:251668992;visibility:visible">
            <v:imagedata r:id="rId30" o:title=""/>
          </v:shape>
        </w:pict>
      </w:r>
      <w:r>
        <w:rPr>
          <w:noProof/>
          <w:lang w:eastAsia="tr-TR"/>
        </w:rPr>
        <w:pict>
          <v:shape id="Resim 94" o:spid="_x0000_s1062" type="#_x0000_t75" style="position:absolute;margin-left:22.2pt;margin-top:-.1pt;width:60pt;height:41.05pt;z-index:251667968;visibility:visible">
            <v:imagedata r:id="rId31" o:title=""/>
          </v:shape>
        </w:pict>
      </w:r>
      <w:r>
        <w:rPr>
          <w:rFonts w:ascii="Hand writing Mutlu" w:hAnsi="Hand writing Mutlu"/>
        </w:rPr>
        <w:t>A)                B)                  C)</w:t>
      </w:r>
    </w:p>
    <w:p w:rsidR="00523041" w:rsidRPr="00451ABB" w:rsidRDefault="00523041" w:rsidP="00451ABB">
      <w:pPr>
        <w:spacing w:after="0"/>
        <w:rPr>
          <w:rFonts w:ascii="Hand writing Mutlu" w:hAnsi="Hand writing Mutlu"/>
        </w:rPr>
      </w:pPr>
      <w:r w:rsidRPr="00451ABB">
        <w:rPr>
          <w:rFonts w:ascii="Hand writing Mutlu" w:hAnsi="Hand writing Mutlu"/>
        </w:rPr>
        <w:t xml:space="preserve">                                              </w:t>
      </w:r>
    </w:p>
    <w:p w:rsidR="00523041" w:rsidRDefault="00523041">
      <w:r>
        <w:rPr>
          <w:noProof/>
          <w:lang w:eastAsia="tr-TR"/>
        </w:rPr>
        <w:pict>
          <v:shape id="Metin Kutusu 115" o:spid="_x0000_s1063" type="#_x0000_t202" style="position:absolute;margin-left:-27.3pt;margin-top:6.15pt;width:622.5pt;height:90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" strokecolor="red" strokeweight="2.25pt">
            <v:textbox>
              <w:txbxContent>
                <w:p w:rsidR="00523041" w:rsidRPr="00B06840" w:rsidRDefault="00523041" w:rsidP="00B06840">
                  <w:pPr>
                    <w:spacing w:after="0"/>
                    <w:rPr>
                      <w:u w:val="single"/>
                    </w:rPr>
                  </w:pPr>
                  <w:r>
                    <w:t xml:space="preserve">19) </w:t>
                  </w:r>
                  <w:r w:rsidRPr="00B06840">
                    <w:rPr>
                      <w:u w:val="single"/>
                    </w:rPr>
                    <w:t>Aşağıdaki boşlukları uygun sözcüklerle tamamlayınız.</w:t>
                  </w:r>
                </w:p>
                <w:p w:rsidR="00523041" w:rsidRDefault="00523041" w:rsidP="004C1D12">
                  <w:pPr>
                    <w:spacing w:after="0"/>
                    <w:ind w:left="360"/>
                  </w:pPr>
                  <w:r>
                    <w:t>………………………….koku alma duyu organımızdır.               Kulak …………………………. duyu organımızdır.</w:t>
                  </w:r>
                </w:p>
                <w:p w:rsidR="00523041" w:rsidRDefault="00523041" w:rsidP="00B06840">
                  <w:pPr>
                    <w:spacing w:after="0"/>
                  </w:pPr>
                  <w:r>
                    <w:t>………………….. görme duyu organımızdır.       Dil ……………. alma duyu organımızdır.           Deri ………………………. duyu organımızdır.</w:t>
                  </w:r>
                </w:p>
                <w:p w:rsidR="00523041" w:rsidRDefault="00523041" w:rsidP="004C1D12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t xml:space="preserve">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</w:t>
                  </w:r>
                  <w:r w:rsidRPr="004C1D12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4C1D12">
                    <w:rPr>
                      <w:b/>
                      <w:sz w:val="18"/>
                      <w:szCs w:val="18"/>
                    </w:rPr>
                    <w:t xml:space="preserve">       Nevin YÜCEL   </w:t>
                  </w:r>
                </w:p>
                <w:p w:rsidR="00523041" w:rsidRPr="004C1D12" w:rsidRDefault="00523041" w:rsidP="004C1D12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4C1D12">
                    <w:rPr>
                      <w:b/>
                      <w:sz w:val="18"/>
                      <w:szCs w:val="18"/>
                    </w:rPr>
                    <w:tab/>
                  </w:r>
                  <w:r w:rsidRPr="00696D96">
                    <w:rPr>
                      <w:rFonts w:ascii="Arial Black" w:hAnsi="Arial Black"/>
                      <w:b/>
                    </w:rPr>
                    <w:t>BAŞARILAR...</w:t>
                  </w:r>
                  <w:r w:rsidRPr="004C1D12">
                    <w:rPr>
                      <w:b/>
                      <w:sz w:val="18"/>
                      <w:szCs w:val="18"/>
                    </w:rPr>
                    <w:tab/>
                  </w:r>
                  <w:r w:rsidRPr="004C1D12">
                    <w:rPr>
                      <w:b/>
                      <w:sz w:val="18"/>
                      <w:szCs w:val="18"/>
                    </w:rPr>
                    <w:tab/>
                  </w:r>
                  <w:r w:rsidRPr="004C1D12">
                    <w:rPr>
                      <w:b/>
                      <w:sz w:val="18"/>
                      <w:szCs w:val="18"/>
                    </w:rPr>
                    <w:tab/>
                  </w:r>
                  <w:r w:rsidRPr="004C1D12">
                    <w:rPr>
                      <w:b/>
                      <w:sz w:val="18"/>
                      <w:szCs w:val="18"/>
                    </w:rPr>
                    <w:tab/>
                  </w:r>
                  <w:r w:rsidRPr="004C1D12">
                    <w:rPr>
                      <w:b/>
                      <w:sz w:val="18"/>
                      <w:szCs w:val="18"/>
                    </w:rPr>
                    <w:tab/>
                  </w:r>
                  <w:r w:rsidRPr="004C1D12">
                    <w:rPr>
                      <w:b/>
                      <w:sz w:val="18"/>
                      <w:szCs w:val="18"/>
                    </w:rPr>
                    <w:tab/>
                  </w:r>
                  <w:r w:rsidRPr="004C1D12">
                    <w:rPr>
                      <w:b/>
                      <w:sz w:val="18"/>
                      <w:szCs w:val="18"/>
                    </w:rPr>
                    <w:tab/>
                    <w:t xml:space="preserve">                                 </w:t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</w:t>
                  </w:r>
                  <w:r w:rsidRPr="004C1D12">
                    <w:rPr>
                      <w:b/>
                      <w:sz w:val="18"/>
                      <w:szCs w:val="18"/>
                    </w:rPr>
                    <w:t xml:space="preserve">   2-B Sınıf Öğretmeni</w:t>
                  </w:r>
                </w:p>
                <w:p w:rsidR="00523041" w:rsidRPr="004C1D12" w:rsidRDefault="00523041">
                  <w:pPr>
                    <w:rPr>
                      <w:b/>
                    </w:rPr>
                  </w:pP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  <w:r w:rsidRPr="004C1D12">
                    <w:rPr>
                      <w:b/>
                    </w:rPr>
                    <w:tab/>
                  </w:r>
                </w:p>
                <w:p w:rsidR="00523041" w:rsidRDefault="00523041"/>
              </w:txbxContent>
            </v:textbox>
          </v:shape>
        </w:pict>
      </w:r>
    </w:p>
    <w:p w:rsidR="00523041" w:rsidRDefault="00523041"/>
    <w:p w:rsidR="00523041" w:rsidRDefault="00523041">
      <w:pPr>
        <w:rPr>
          <w:rFonts w:cs="Calibri"/>
        </w:rPr>
      </w:pPr>
    </w:p>
    <w:p w:rsidR="00523041" w:rsidRPr="009F4420" w:rsidRDefault="00523041">
      <w:pPr>
        <w:rPr>
          <w:rFonts w:cs="Calibri"/>
        </w:rPr>
      </w:pPr>
      <w:r>
        <w:rPr>
          <w:noProof/>
          <w:lang w:eastAsia="tr-TR"/>
        </w:rPr>
        <w:pict>
          <v:shape id="Resim 98" o:spid="_x0000_s1064" type="#_x0000_t75" style="position:absolute;margin-left:24.8pt;margin-top:33.35pt;width:208.5pt;height:70.9pt;z-index:251671040;visibility:visible">
            <v:imagedata r:id="rId32" o:title=""/>
          </v:shape>
        </w:pict>
      </w:r>
      <w:r w:rsidRPr="009F4420">
        <w:rPr>
          <w:rFonts w:cs="Calibri"/>
        </w:rPr>
        <w:t xml:space="preserve">14) Aşağıdaki tahtada karşıdan karşıya geçerken uymamız gereken kurallar yazılıdır. Bu kurallardan hangileri </w:t>
      </w:r>
      <w:r w:rsidRPr="009F4420">
        <w:rPr>
          <w:rFonts w:cs="Calibri"/>
          <w:u w:val="single"/>
        </w:rPr>
        <w:t>doğrudur?</w:t>
      </w:r>
    </w:p>
    <w:p w:rsidR="00523041" w:rsidRPr="009F4420" w:rsidRDefault="00523041">
      <w:pPr>
        <w:rPr>
          <w:rFonts w:cs="Calibri"/>
        </w:rPr>
      </w:pPr>
    </w:p>
    <w:p w:rsidR="00523041" w:rsidRPr="009F4420" w:rsidRDefault="00523041">
      <w:pPr>
        <w:rPr>
          <w:rFonts w:cs="Calibri"/>
        </w:rPr>
      </w:pPr>
    </w:p>
    <w:p w:rsidR="00523041" w:rsidRDefault="00523041">
      <w:pPr>
        <w:rPr>
          <w:rFonts w:cs="Calibri"/>
        </w:rPr>
      </w:pPr>
    </w:p>
    <w:p w:rsidR="00523041" w:rsidRPr="009F4420" w:rsidRDefault="00523041">
      <w:pPr>
        <w:rPr>
          <w:rFonts w:cs="Calibri"/>
        </w:rPr>
      </w:pPr>
      <w:r w:rsidRPr="009F4420">
        <w:rPr>
          <w:rFonts w:cs="Calibri"/>
        </w:rPr>
        <w:t xml:space="preserve">A) 1,2,3      </w:t>
      </w:r>
      <w:r>
        <w:rPr>
          <w:rFonts w:cs="Calibri"/>
        </w:rPr>
        <w:t xml:space="preserve">           </w:t>
      </w:r>
      <w:r w:rsidRPr="009F4420">
        <w:rPr>
          <w:rFonts w:cs="Calibri"/>
        </w:rPr>
        <w:t xml:space="preserve"> B) 1 ve 3        </w:t>
      </w:r>
      <w:r>
        <w:rPr>
          <w:rFonts w:cs="Calibri"/>
        </w:rPr>
        <w:t xml:space="preserve">           </w:t>
      </w:r>
      <w:r w:rsidRPr="009F4420">
        <w:rPr>
          <w:rFonts w:cs="Calibri"/>
        </w:rPr>
        <w:t xml:space="preserve">  C) 1 ve 2</w:t>
      </w: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01" o:spid="_x0000_s1065" type="#_x0000_t75" alt="http://img.webme.com/pic/f/fbmlkodarsiv/hareketli-tasitlar-8.gif" style="position:absolute;margin-left:19.65pt;margin-top:16.7pt;width:82.5pt;height:42.8pt;z-index:251672064;visibility:visible">
            <v:imagedata r:id="rId33" o:title=""/>
          </v:shape>
        </w:pict>
      </w:r>
      <w:r>
        <w:rPr>
          <w:rFonts w:ascii="Hand writing Mutlu" w:hAnsi="Hand writing Mutlu"/>
        </w:rPr>
        <w:t xml:space="preserve">15) Aşağıdaki eşleştirmelerden hangisi </w:t>
      </w:r>
      <w:r w:rsidRPr="006644E1">
        <w:rPr>
          <w:rFonts w:ascii="Hand writing Mutlu" w:hAnsi="Hand writing Mutlu"/>
          <w:u w:val="single"/>
        </w:rPr>
        <w:t>yanlıştır?</w:t>
      </w: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Metin Kutusu 108" o:spid="_x0000_s1066" type="#_x0000_t202" style="position:absolute;margin-left:156.25pt;margin-top:5.6pt;width:135pt;height:73.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" strokecolor="white" strokeweight=".5pt">
            <v:textbox>
              <w:txbxContent>
                <w:p w:rsidR="00523041" w:rsidRDefault="00523041">
                  <w:r>
                    <w:t>Deniz Yolu</w:t>
                  </w:r>
                </w:p>
                <w:p w:rsidR="00523041" w:rsidRDefault="00523041">
                  <w:r>
                    <w:t>Hava Yolu</w:t>
                  </w:r>
                </w:p>
                <w:p w:rsidR="00523041" w:rsidRDefault="00523041">
                  <w:r>
                    <w:t>Kara Yolu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05" o:spid="_x0000_s1067" type="#_x0000_t13" style="position:absolute;margin-left:67.55pt;margin-top:15.05pt;width:1in;height:3.6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" adj="21060" fillcolor="red" strokecolor="#f60" strokeweight="2pt"/>
        </w:pict>
      </w:r>
      <w:r>
        <w:rPr>
          <w:rFonts w:ascii="Hand writing Mutlu" w:hAnsi="Hand writing Mutlu"/>
        </w:rPr>
        <w:t>A)</w:t>
      </w:r>
      <w:r w:rsidRPr="0069385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</w:t>
      </w: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ağ Ok 106" o:spid="_x0000_s1068" type="#_x0000_t13" style="position:absolute;margin-left:59.3pt;margin-top:13.05pt;width:1in;height:3.5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" adj="21068" fillcolor="red" strokecolor="#f60" strokeweight="2pt"/>
        </w:pict>
      </w:r>
      <w:r>
        <w:rPr>
          <w:noProof/>
          <w:lang w:eastAsia="tr-TR"/>
        </w:rPr>
        <w:pict>
          <v:shape id="Resim 102" o:spid="_x0000_s1069" type="#_x0000_t75" alt="http://t0.gstatic.com/images?q=tbn:ANd9GcRjYSHp2GnU3eBtlGa1wcdvtXI781xphmLuV-AOXf5qT4yXuT25xfO8Ty8" style="position:absolute;margin-left:19.55pt;margin-top:-.25pt;width:39.75pt;height:33.55pt;z-index:251673088;visibility:visible">
            <v:imagedata r:id="rId34" o:title=""/>
          </v:shape>
        </w:pict>
      </w:r>
      <w:r>
        <w:rPr>
          <w:rFonts w:ascii="Hand writing Mutlu" w:hAnsi="Hand writing Mutlu"/>
        </w:rPr>
        <w:t>B)</w:t>
      </w:r>
      <w:r w:rsidRPr="00693854">
        <w:rPr>
          <w:noProof/>
          <w:lang w:eastAsia="tr-TR"/>
        </w:rPr>
        <w:t xml:space="preserve"> </w:t>
      </w: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Sağ Ok 107" o:spid="_x0000_s1070" type="#_x0000_t13" style="position:absolute;margin-left:67.55pt;margin-top:10.5pt;width:1in;height:3.5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" adj="21068" fillcolor="red" strokecolor="#f60" strokeweight="2pt"/>
        </w:pict>
      </w:r>
      <w:r>
        <w:rPr>
          <w:noProof/>
          <w:lang w:eastAsia="tr-TR"/>
        </w:rPr>
        <w:pict>
          <v:shape id="Resim 104" o:spid="_x0000_s1071" type="#_x0000_t75" alt="http://en.clipart-fr.com/data/clipart/car/car_009.gif" style="position:absolute;margin-left:13.55pt;margin-top:0;width:49.5pt;height:34.25pt;z-index:251674112;visibility:visible">
            <v:imagedata r:id="rId35" o:title=""/>
          </v:shape>
        </w:pict>
      </w:r>
      <w:r>
        <w:rPr>
          <w:rFonts w:ascii="Hand writing Mutlu" w:hAnsi="Hand writing Mutlu"/>
        </w:rPr>
        <w:t>C)</w:t>
      </w:r>
      <w:r w:rsidRPr="00464F32">
        <w:rPr>
          <w:noProof/>
          <w:lang w:eastAsia="tr-TR"/>
        </w:rPr>
        <w:t xml:space="preserve"> </w:t>
      </w: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09" o:spid="_x0000_s1072" type="#_x0000_t75" style="position:absolute;margin-left:34pt;margin-top:5.05pt;width:165pt;height:46.65pt;z-index:251679232;visibility:visible">
            <v:imagedata r:id="rId36" o:title=""/>
          </v:shape>
        </w:pict>
      </w:r>
    </w:p>
    <w:p w:rsidR="00523041" w:rsidRDefault="00523041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10" o:spid="_x0000_s1073" type="#_x0000_t65" style="position:absolute;margin-left:25pt;margin-top:17.3pt;width:208.5pt;height:62.2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" adj="18822" fillcolor="window" strokecolor="#31849b" strokeweight="2.25pt">
            <v:textbox>
              <w:txbxContent>
                <w:p w:rsidR="00523041" w:rsidRPr="00005337" w:rsidRDefault="00523041" w:rsidP="00562B27">
                  <w:pPr>
                    <w:spacing w:after="0"/>
                    <w:rPr>
                      <w:rFonts w:cs="Calibri"/>
                    </w:rPr>
                  </w:pPr>
                  <w:r w:rsidRPr="00005337">
                    <w:rPr>
                      <w:rFonts w:cs="Calibri"/>
                    </w:rPr>
                    <w:t>A) Baş, boyun ve gövde</w:t>
                  </w:r>
                </w:p>
                <w:p w:rsidR="00523041" w:rsidRPr="00005337" w:rsidRDefault="00523041" w:rsidP="00562B27">
                  <w:pPr>
                    <w:spacing w:after="0"/>
                    <w:rPr>
                      <w:rFonts w:cs="Calibri"/>
                    </w:rPr>
                  </w:pPr>
                  <w:r w:rsidRPr="00005337">
                    <w:rPr>
                      <w:rFonts w:cs="Calibri"/>
                    </w:rPr>
                    <w:t>B) Baş, gövde ve ayaklar</w:t>
                  </w:r>
                </w:p>
                <w:p w:rsidR="00523041" w:rsidRPr="00005337" w:rsidRDefault="00523041" w:rsidP="00562B27">
                  <w:pPr>
                    <w:spacing w:after="0"/>
                    <w:rPr>
                      <w:rFonts w:cs="Calibri"/>
                      <w:u w:val="single"/>
                    </w:rPr>
                  </w:pPr>
                  <w:r w:rsidRPr="00005337">
                    <w:rPr>
                      <w:rFonts w:cs="Calibri"/>
                    </w:rPr>
                    <w:t>C) Baş, gövde, kollar ve bacaklar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</w:rPr>
        <w:t>16)</w:t>
      </w:r>
      <w:r w:rsidRPr="00913D79">
        <w:rPr>
          <w:noProof/>
          <w:lang w:eastAsia="tr-TR"/>
        </w:rPr>
        <w:t xml:space="preserve"> </w:t>
      </w:r>
    </w:p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</w:p>
    <w:p w:rsidR="00523041" w:rsidRDefault="00523041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 id="Resim 113" o:spid="_x0000_s1074" type="#_x0000_t75" style="position:absolute;margin-left:16.75pt;margin-top:6.8pt;width:268.5pt;height:83.4pt;z-index:251681280;visibility:visible">
            <v:imagedata r:id="rId37" o:title=""/>
          </v:shape>
        </w:pict>
      </w:r>
      <w:r>
        <w:rPr>
          <w:rFonts w:ascii="Hand writing Mutlu" w:hAnsi="Hand writing Mutlu"/>
        </w:rPr>
        <w:t xml:space="preserve">17) </w:t>
      </w:r>
    </w:p>
    <w:p w:rsidR="00523041" w:rsidRDefault="00523041"/>
    <w:p w:rsidR="00523041" w:rsidRDefault="00523041"/>
    <w:p w:rsidR="00523041" w:rsidRDefault="00523041" w:rsidP="00E86212">
      <w:pPr>
        <w:pStyle w:val="NoSpacing"/>
        <w:jc w:val="center"/>
        <w:rPr>
          <w:rFonts w:eastAsia="VagRoundedBold"/>
          <w:b/>
          <w:sz w:val="22"/>
        </w:rPr>
      </w:pPr>
      <w:bookmarkStart w:id="0" w:name="_GoBack"/>
      <w:bookmarkEnd w:id="0"/>
    </w:p>
    <w:p w:rsidR="00523041" w:rsidRPr="007C5D5F" w:rsidRDefault="00523041" w:rsidP="006C71CA">
      <w:pPr>
        <w:pStyle w:val="NoSpacing"/>
        <w:rPr>
          <w:rFonts w:ascii="Calibri" w:eastAsia="VagRoundedBold" w:hAnsi="Calibri" w:cs="Calibri"/>
          <w:b/>
          <w:sz w:val="22"/>
        </w:rPr>
      </w:pPr>
      <w:r>
        <w:rPr>
          <w:rFonts w:ascii="Calibri" w:eastAsia="VagRoundedBold" w:hAnsi="Calibri" w:cs="Calibri"/>
          <w:b/>
          <w:sz w:val="22"/>
        </w:rPr>
        <w:t xml:space="preserve">           </w:t>
      </w:r>
      <w:r w:rsidRPr="007C5D5F">
        <w:rPr>
          <w:rFonts w:ascii="Calibri" w:eastAsia="VagRoundedBold" w:hAnsi="Calibri" w:cs="Calibri"/>
          <w:b/>
          <w:sz w:val="22"/>
        </w:rPr>
        <w:t>A) göz                 B) kalp                    C) burun</w:t>
      </w:r>
    </w:p>
    <w:p w:rsidR="00523041" w:rsidRDefault="00523041" w:rsidP="00E86212">
      <w:pPr>
        <w:pStyle w:val="NoSpacing"/>
        <w:jc w:val="center"/>
        <w:rPr>
          <w:rFonts w:eastAsia="VagRoundedBold"/>
          <w:b/>
          <w:sz w:val="22"/>
        </w:rPr>
      </w:pPr>
    </w:p>
    <w:p w:rsidR="00523041" w:rsidRPr="009F4420" w:rsidRDefault="00523041" w:rsidP="00E86212">
      <w:pPr>
        <w:pStyle w:val="NoSpacing"/>
        <w:jc w:val="center"/>
        <w:rPr>
          <w:rFonts w:ascii="Calibri" w:eastAsia="VagRoundedBold" w:hAnsi="Calibri" w:cs="Calibri"/>
          <w:b/>
          <w:sz w:val="22"/>
          <w:u w:val="single"/>
        </w:rPr>
      </w:pPr>
      <w:r>
        <w:rPr>
          <w:rFonts w:ascii="Calibri" w:eastAsia="VagRoundedBold" w:hAnsi="Calibri" w:cs="Calibri"/>
          <w:b/>
          <w:sz w:val="22"/>
          <w:u w:val="single"/>
        </w:rPr>
        <w:t xml:space="preserve">18) </w:t>
      </w:r>
      <w:r w:rsidRPr="009F4420">
        <w:rPr>
          <w:rFonts w:ascii="Calibri" w:eastAsia="VagRoundedBold" w:hAnsi="Calibri" w:cs="Calibri"/>
          <w:b/>
          <w:sz w:val="22"/>
          <w:u w:val="single"/>
        </w:rPr>
        <w:t>Aşağıdaki ifadelerden doğru olanlarının başına D, yanlış olanların başına Y harfi yazınız.</w:t>
      </w:r>
    </w:p>
    <w:p w:rsidR="00523041" w:rsidRPr="007747A5" w:rsidRDefault="00523041" w:rsidP="009F4420">
      <w:pPr>
        <w:pStyle w:val="NoSpacing"/>
        <w:ind w:right="-144"/>
        <w:rPr>
          <w:rFonts w:ascii="Times New Roman" w:hAnsi="Times New Roman"/>
          <w:sz w:val="22"/>
        </w:rPr>
      </w:pPr>
      <w:r w:rsidRPr="007747A5">
        <w:rPr>
          <w:rFonts w:ascii="Times New Roman" w:eastAsia="VagRoundedBold" w:hAnsi="Times New Roman"/>
          <w:sz w:val="22"/>
        </w:rPr>
        <w:t xml:space="preserve"> (.....) </w:t>
      </w:r>
      <w:r w:rsidRPr="007747A5">
        <w:rPr>
          <w:rFonts w:ascii="Times New Roman" w:hAnsi="Times New Roman"/>
          <w:sz w:val="22"/>
        </w:rPr>
        <w:t>Bayrağımız ve İstiklal Marşımız bağımsızlığımızın sembolüdür.</w:t>
      </w:r>
    </w:p>
    <w:p w:rsidR="00523041" w:rsidRPr="007747A5" w:rsidRDefault="00523041" w:rsidP="009F4420">
      <w:pPr>
        <w:pStyle w:val="NoSpacing"/>
        <w:ind w:right="-144"/>
        <w:rPr>
          <w:rFonts w:ascii="Times New Roman" w:hAnsi="Times New Roman"/>
          <w:sz w:val="22"/>
        </w:rPr>
      </w:pPr>
      <w:r w:rsidRPr="007747A5">
        <w:rPr>
          <w:rFonts w:ascii="Times New Roman" w:eastAsia="VagRoundedBold" w:hAnsi="Times New Roman"/>
          <w:sz w:val="22"/>
        </w:rPr>
        <w:t xml:space="preserve">(.....) </w:t>
      </w:r>
      <w:r w:rsidRPr="007747A5">
        <w:rPr>
          <w:rFonts w:ascii="Times New Roman" w:hAnsi="Times New Roman"/>
          <w:sz w:val="22"/>
        </w:rPr>
        <w:t>İstiklal Marşımızı Mehmet Âkif Ersoy yazmıştır.</w:t>
      </w:r>
    </w:p>
    <w:p w:rsidR="00523041" w:rsidRDefault="00523041" w:rsidP="00D92A77">
      <w:pPr>
        <w:spacing w:line="240" w:lineRule="auto"/>
        <w:rPr>
          <w:rFonts w:ascii="Times New Roman" w:hAnsi="Times New Roman"/>
        </w:rPr>
      </w:pPr>
      <w:r w:rsidRPr="007747A5">
        <w:rPr>
          <w:rFonts w:ascii="Times New Roman" w:hAnsi="Times New Roman"/>
        </w:rPr>
        <w:t>(…  ) Kalbimiz, vücudumuza kan pompalar.</w:t>
      </w:r>
    </w:p>
    <w:p w:rsidR="00523041" w:rsidRPr="00D92A77" w:rsidRDefault="00523041" w:rsidP="00D92A77">
      <w:pPr>
        <w:spacing w:line="240" w:lineRule="auto"/>
        <w:rPr>
          <w:rFonts w:ascii="Times New Roman" w:hAnsi="Times New Roman"/>
        </w:rPr>
      </w:pPr>
      <w:r w:rsidRPr="009F4420">
        <w:rPr>
          <w:rFonts w:ascii="Times New Roman" w:hAnsi="Times New Roman"/>
          <w:lang w:eastAsia="tr-TR"/>
        </w:rPr>
        <w:t xml:space="preserve"> (</w:t>
      </w:r>
      <w:r w:rsidRPr="007747A5">
        <w:rPr>
          <w:rFonts w:ascii="Times New Roman" w:hAnsi="Times New Roman"/>
          <w:lang w:eastAsia="tr-TR"/>
        </w:rPr>
        <w:t>…</w:t>
      </w:r>
      <w:r w:rsidRPr="009F4420">
        <w:rPr>
          <w:rFonts w:ascii="Times New Roman" w:hAnsi="Times New Roman"/>
          <w:lang w:eastAsia="tr-TR"/>
        </w:rPr>
        <w:t xml:space="preserve"> ) Cumhuriyet 29 Ekim bin dokuz yüz yirmi yılında </w:t>
      </w:r>
      <w:r w:rsidRPr="007747A5">
        <w:rPr>
          <w:rFonts w:ascii="Times New Roman" w:hAnsi="Times New Roman"/>
          <w:lang w:eastAsia="tr-TR"/>
        </w:rPr>
        <w:t>ilân edildi</w:t>
      </w:r>
      <w:r w:rsidRPr="009F4420">
        <w:rPr>
          <w:rFonts w:ascii="Times New Roman" w:hAnsi="Times New Roman"/>
          <w:lang w:eastAsia="tr-TR"/>
        </w:rPr>
        <w:t>.</w:t>
      </w:r>
    </w:p>
    <w:p w:rsidR="00523041" w:rsidRPr="009F4420" w:rsidRDefault="00523041" w:rsidP="009F4420">
      <w:pPr>
        <w:spacing w:after="0" w:line="240" w:lineRule="auto"/>
        <w:rPr>
          <w:rFonts w:ascii="Times New Roman" w:hAnsi="Times New Roman"/>
          <w:lang w:eastAsia="tr-TR"/>
        </w:rPr>
      </w:pPr>
      <w:r w:rsidRPr="009F4420">
        <w:rPr>
          <w:rFonts w:ascii="Times New Roman" w:hAnsi="Times New Roman"/>
          <w:lang w:eastAsia="tr-TR"/>
        </w:rPr>
        <w:t xml:space="preserve"> (</w:t>
      </w:r>
      <w:r w:rsidRPr="007747A5">
        <w:rPr>
          <w:rFonts w:ascii="Times New Roman" w:hAnsi="Times New Roman"/>
          <w:lang w:eastAsia="tr-TR"/>
        </w:rPr>
        <w:t>...</w:t>
      </w:r>
      <w:r>
        <w:rPr>
          <w:rFonts w:ascii="Times New Roman" w:hAnsi="Times New Roman"/>
          <w:lang w:eastAsia="tr-TR"/>
        </w:rPr>
        <w:t>...</w:t>
      </w:r>
      <w:r w:rsidRPr="009F4420">
        <w:rPr>
          <w:rFonts w:ascii="Times New Roman" w:hAnsi="Times New Roman"/>
          <w:lang w:eastAsia="tr-TR"/>
        </w:rPr>
        <w:t>) Türkiye Büyük Millet Meclisi 23 Nisan bin dokuz yüz yirmi yılında açıldı.</w:t>
      </w:r>
    </w:p>
    <w:p w:rsidR="00523041" w:rsidRPr="009F4420" w:rsidRDefault="00523041" w:rsidP="009F4420">
      <w:pPr>
        <w:spacing w:after="0" w:line="240" w:lineRule="auto"/>
        <w:rPr>
          <w:rFonts w:ascii="Times New Roman" w:hAnsi="Times New Roman"/>
          <w:lang w:eastAsia="tr-TR"/>
        </w:rPr>
      </w:pPr>
      <w:r w:rsidRPr="007747A5">
        <w:rPr>
          <w:rFonts w:ascii="Times New Roman" w:hAnsi="Times New Roman"/>
          <w:lang w:eastAsia="tr-TR"/>
        </w:rPr>
        <w:t xml:space="preserve"> </w:t>
      </w:r>
      <w:r w:rsidRPr="009F4420">
        <w:rPr>
          <w:rFonts w:ascii="Times New Roman" w:hAnsi="Times New Roman"/>
          <w:lang w:eastAsia="tr-TR"/>
        </w:rPr>
        <w:t xml:space="preserve">( </w:t>
      </w:r>
      <w:r w:rsidRPr="007747A5">
        <w:rPr>
          <w:rFonts w:ascii="Times New Roman" w:hAnsi="Times New Roman"/>
          <w:lang w:eastAsia="tr-TR"/>
        </w:rPr>
        <w:t>…</w:t>
      </w:r>
      <w:r>
        <w:rPr>
          <w:rFonts w:ascii="Times New Roman" w:hAnsi="Times New Roman"/>
          <w:lang w:eastAsia="tr-TR"/>
        </w:rPr>
        <w:t xml:space="preserve"> </w:t>
      </w:r>
      <w:r w:rsidRPr="009F4420">
        <w:rPr>
          <w:rFonts w:ascii="Times New Roman" w:hAnsi="Times New Roman"/>
          <w:lang w:eastAsia="tr-TR"/>
        </w:rPr>
        <w:t>) Mutsa Kemal, Kurtuluş Savaşı’nı başlatmak için 19 Mayıs 1919’da Ankara’ya gitti.</w:t>
      </w:r>
    </w:p>
    <w:p w:rsidR="00523041" w:rsidRPr="009F4420" w:rsidRDefault="00523041" w:rsidP="009F4420">
      <w:pPr>
        <w:spacing w:after="0" w:line="240" w:lineRule="auto"/>
        <w:rPr>
          <w:rFonts w:ascii="Times New Roman" w:hAnsi="Times New Roman"/>
          <w:lang w:eastAsia="tr-TR"/>
        </w:rPr>
      </w:pPr>
      <w:r w:rsidRPr="009F4420">
        <w:rPr>
          <w:rFonts w:ascii="Times New Roman" w:hAnsi="Times New Roman"/>
          <w:lang w:eastAsia="tr-TR"/>
        </w:rPr>
        <w:t xml:space="preserve"> (</w:t>
      </w:r>
      <w:r w:rsidRPr="007747A5">
        <w:rPr>
          <w:rFonts w:ascii="Times New Roman" w:hAnsi="Times New Roman"/>
          <w:lang w:eastAsia="tr-TR"/>
        </w:rPr>
        <w:t>…</w:t>
      </w:r>
      <w:r w:rsidRPr="009F4420">
        <w:rPr>
          <w:rFonts w:ascii="Times New Roman" w:hAnsi="Times New Roman"/>
          <w:lang w:eastAsia="tr-TR"/>
        </w:rPr>
        <w:t xml:space="preserve"> ) Mustafa Kemal’e “Atatürk” soyadını Türkiye Büyük Millet Meclisi verdi.</w:t>
      </w:r>
    </w:p>
    <w:p w:rsidR="00523041" w:rsidRPr="007747A5" w:rsidRDefault="00523041" w:rsidP="009F4420">
      <w:pPr>
        <w:spacing w:after="0" w:line="240" w:lineRule="auto"/>
        <w:rPr>
          <w:rFonts w:ascii="Times New Roman" w:hAnsi="Times New Roman"/>
          <w:lang w:eastAsia="tr-TR"/>
        </w:rPr>
      </w:pPr>
      <w:r w:rsidRPr="007747A5">
        <w:rPr>
          <w:rFonts w:ascii="Times New Roman" w:hAnsi="Times New Roman"/>
          <w:lang w:eastAsia="tr-TR"/>
        </w:rPr>
        <w:t>(…..) Atatürk, planlı ve disiplinliydi.</w:t>
      </w:r>
    </w:p>
    <w:p w:rsidR="00523041" w:rsidRPr="007747A5" w:rsidRDefault="00523041" w:rsidP="009F4420">
      <w:pPr>
        <w:spacing w:after="0" w:line="240" w:lineRule="auto"/>
        <w:rPr>
          <w:rFonts w:ascii="Times New Roman" w:hAnsi="Times New Roman"/>
          <w:lang w:eastAsia="tr-TR"/>
        </w:rPr>
      </w:pPr>
      <w:r w:rsidRPr="007747A5">
        <w:rPr>
          <w:rFonts w:ascii="Times New Roman" w:hAnsi="Times New Roman"/>
          <w:lang w:eastAsia="tr-TR"/>
        </w:rPr>
        <w:t>(…..) Akciğerlerimiz solunum organımızdır.</w:t>
      </w:r>
    </w:p>
    <w:p w:rsidR="00523041" w:rsidRDefault="00523041" w:rsidP="007747A5">
      <w:pPr>
        <w:spacing w:after="0" w:line="240" w:lineRule="auto"/>
        <w:rPr>
          <w:rFonts w:cs="Calibri"/>
        </w:rPr>
      </w:pPr>
      <w:r w:rsidRPr="007747A5">
        <w:rPr>
          <w:rFonts w:ascii="Times New Roman" w:hAnsi="Times New Roman"/>
          <w:lang w:eastAsia="tr-TR"/>
        </w:rPr>
        <w:t>(……) Midemiz sindirim organımızdır.</w:t>
      </w:r>
      <w:r>
        <w:rPr>
          <w:rFonts w:cs="Calibri"/>
        </w:rPr>
        <w:t xml:space="preserve">   </w:t>
      </w:r>
    </w:p>
    <w:p w:rsidR="00523041" w:rsidRPr="009F4420" w:rsidRDefault="00523041" w:rsidP="007747A5">
      <w:pPr>
        <w:spacing w:after="0" w:line="240" w:lineRule="auto"/>
        <w:rPr>
          <w:rFonts w:cs="Calibri"/>
        </w:rPr>
      </w:pPr>
    </w:p>
    <w:sectPr w:rsidR="00523041" w:rsidRPr="009F4420" w:rsidSect="009F4420">
      <w:type w:val="continuous"/>
      <w:pgSz w:w="11906" w:h="16838"/>
      <w:pgMar w:top="426" w:right="424" w:bottom="284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24E68"/>
    <w:multiLevelType w:val="hybridMultilevel"/>
    <w:tmpl w:val="FD381C0A"/>
    <w:lvl w:ilvl="0" w:tplc="D05625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346"/>
    <w:rsid w:val="00005337"/>
    <w:rsid w:val="00056557"/>
    <w:rsid w:val="000939F9"/>
    <w:rsid w:val="000D7593"/>
    <w:rsid w:val="000E64BE"/>
    <w:rsid w:val="000F7916"/>
    <w:rsid w:val="00114388"/>
    <w:rsid w:val="00114C5E"/>
    <w:rsid w:val="00175147"/>
    <w:rsid w:val="001B1D46"/>
    <w:rsid w:val="001C4828"/>
    <w:rsid w:val="001D279A"/>
    <w:rsid w:val="00227DCD"/>
    <w:rsid w:val="00236ACE"/>
    <w:rsid w:val="002416BC"/>
    <w:rsid w:val="00252E57"/>
    <w:rsid w:val="002901F0"/>
    <w:rsid w:val="00296DFC"/>
    <w:rsid w:val="002A10DF"/>
    <w:rsid w:val="002C1720"/>
    <w:rsid w:val="00301B63"/>
    <w:rsid w:val="003101DA"/>
    <w:rsid w:val="003145FE"/>
    <w:rsid w:val="00336555"/>
    <w:rsid w:val="00345F77"/>
    <w:rsid w:val="00387652"/>
    <w:rsid w:val="003A5E58"/>
    <w:rsid w:val="00434C11"/>
    <w:rsid w:val="00451ABB"/>
    <w:rsid w:val="00464F32"/>
    <w:rsid w:val="004C1D12"/>
    <w:rsid w:val="00522166"/>
    <w:rsid w:val="00523041"/>
    <w:rsid w:val="0056111F"/>
    <w:rsid w:val="00562B27"/>
    <w:rsid w:val="00564A18"/>
    <w:rsid w:val="00596880"/>
    <w:rsid w:val="005E7BF8"/>
    <w:rsid w:val="00601E8B"/>
    <w:rsid w:val="00621CDC"/>
    <w:rsid w:val="006644E1"/>
    <w:rsid w:val="00665B99"/>
    <w:rsid w:val="0067537E"/>
    <w:rsid w:val="00693854"/>
    <w:rsid w:val="00696D96"/>
    <w:rsid w:val="006C71CA"/>
    <w:rsid w:val="00702748"/>
    <w:rsid w:val="0073382C"/>
    <w:rsid w:val="0074139D"/>
    <w:rsid w:val="00766522"/>
    <w:rsid w:val="007747A5"/>
    <w:rsid w:val="007C5D5F"/>
    <w:rsid w:val="007D68D1"/>
    <w:rsid w:val="008053AF"/>
    <w:rsid w:val="00827C67"/>
    <w:rsid w:val="008322A1"/>
    <w:rsid w:val="00835767"/>
    <w:rsid w:val="008523C5"/>
    <w:rsid w:val="008A0386"/>
    <w:rsid w:val="008A190D"/>
    <w:rsid w:val="00913D79"/>
    <w:rsid w:val="0092195A"/>
    <w:rsid w:val="00934DDE"/>
    <w:rsid w:val="00935CBC"/>
    <w:rsid w:val="00951EEB"/>
    <w:rsid w:val="0097639A"/>
    <w:rsid w:val="00992937"/>
    <w:rsid w:val="009970A3"/>
    <w:rsid w:val="009A2C31"/>
    <w:rsid w:val="009B4123"/>
    <w:rsid w:val="009C122E"/>
    <w:rsid w:val="009C2583"/>
    <w:rsid w:val="009C6783"/>
    <w:rsid w:val="009F4420"/>
    <w:rsid w:val="00A110E9"/>
    <w:rsid w:val="00A308CE"/>
    <w:rsid w:val="00A40CB2"/>
    <w:rsid w:val="00A554BF"/>
    <w:rsid w:val="00A8169D"/>
    <w:rsid w:val="00A862CE"/>
    <w:rsid w:val="00AA354F"/>
    <w:rsid w:val="00AB2381"/>
    <w:rsid w:val="00AF65ED"/>
    <w:rsid w:val="00B06840"/>
    <w:rsid w:val="00B62D54"/>
    <w:rsid w:val="00BA65A0"/>
    <w:rsid w:val="00BB0C00"/>
    <w:rsid w:val="00C53FFE"/>
    <w:rsid w:val="00C834A7"/>
    <w:rsid w:val="00C978AE"/>
    <w:rsid w:val="00CA72CD"/>
    <w:rsid w:val="00D03A7C"/>
    <w:rsid w:val="00D5212B"/>
    <w:rsid w:val="00D608CC"/>
    <w:rsid w:val="00D924F2"/>
    <w:rsid w:val="00D92A77"/>
    <w:rsid w:val="00DA0146"/>
    <w:rsid w:val="00DC4FC2"/>
    <w:rsid w:val="00DC66B0"/>
    <w:rsid w:val="00DE03CF"/>
    <w:rsid w:val="00E03346"/>
    <w:rsid w:val="00E57B25"/>
    <w:rsid w:val="00E73921"/>
    <w:rsid w:val="00E76F9C"/>
    <w:rsid w:val="00E770BC"/>
    <w:rsid w:val="00E86212"/>
    <w:rsid w:val="00EB5B63"/>
    <w:rsid w:val="00F40AB0"/>
    <w:rsid w:val="00F466B7"/>
    <w:rsid w:val="00F85665"/>
    <w:rsid w:val="00F93850"/>
    <w:rsid w:val="00FE0EB2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0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D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279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E86212"/>
    <w:rPr>
      <w:rFonts w:ascii="Arial" w:eastAsia="Times New Roman" w:hAnsi="Arial"/>
      <w:sz w:val="24"/>
      <w:szCs w:val="24"/>
    </w:rPr>
  </w:style>
  <w:style w:type="paragraph" w:styleId="ListParagraph">
    <w:name w:val="List Paragraph"/>
    <w:basedOn w:val="Normal"/>
    <w:uiPriority w:val="99"/>
    <w:qFormat/>
    <w:rsid w:val="00B0684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219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8.gi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437</Words>
  <Characters>2492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qwerty</dc:creator>
  <cp:keywords>www.sorubak.com</cp:keywords>
  <dc:description>www.sorubak.com</dc:description>
  <cp:lastModifiedBy>edanur</cp:lastModifiedBy>
  <cp:revision>5</cp:revision>
  <cp:lastPrinted>2012-11-06T06:41:00Z</cp:lastPrinted>
  <dcterms:created xsi:type="dcterms:W3CDTF">2012-11-05T23:39:00Z</dcterms:created>
  <dcterms:modified xsi:type="dcterms:W3CDTF">2013-12-01T13:29:00Z</dcterms:modified>
  <cp:category>www.sorubak.com</cp:category>
</cp:coreProperties>
</file>