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A17" w:rsidRPr="00015C95" w:rsidRDefault="004A6A17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Aşağıdaki cümlelerden hangisinde kesme işareti yanlış kullanılmıştır?</w:t>
      </w:r>
      <w:r w:rsidRPr="00015C95">
        <w:rPr>
          <w:rFonts w:ascii="Times New Roman" w:hAnsi="Times New Roman"/>
          <w:sz w:val="28"/>
          <w:szCs w:val="26"/>
        </w:rPr>
        <w:tab/>
      </w:r>
    </w:p>
    <w:p w:rsidR="004A6A17" w:rsidRPr="00015C95" w:rsidRDefault="004A6A17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Ömer’i kim çağırdı?</w:t>
      </w:r>
    </w:p>
    <w:p w:rsidR="004A6A17" w:rsidRPr="00015C95" w:rsidRDefault="004A6A17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Tamer  Ankara’ya gidecek.</w:t>
      </w:r>
    </w:p>
    <w:p w:rsidR="004A6A17" w:rsidRPr="00015C95" w:rsidRDefault="004A6A17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Hasan eve gidecek’mi?</w:t>
      </w:r>
    </w:p>
    <w:p w:rsidR="004A6A17" w:rsidRPr="00015C95" w:rsidRDefault="004A6A17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8"/>
          <w:szCs w:val="26"/>
        </w:rPr>
      </w:pPr>
    </w:p>
    <w:p w:rsidR="004A6A17" w:rsidRPr="00015C95" w:rsidRDefault="004A6A17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Aşağıdaki cümlelerden hangisinin sonuna nokta konulmalıdır?</w:t>
      </w:r>
    </w:p>
    <w:p w:rsidR="004A6A17" w:rsidRPr="00015C95" w:rsidRDefault="004A6A17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Nasıl geldin</w:t>
      </w:r>
    </w:p>
    <w:p w:rsidR="004A6A17" w:rsidRPr="00015C95" w:rsidRDefault="004A6A17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Eve giden yol bu mu</w:t>
      </w:r>
    </w:p>
    <w:p w:rsidR="004A6A17" w:rsidRPr="00015C95" w:rsidRDefault="004A6A17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Miraç kalemini evde unutmuş</w:t>
      </w:r>
    </w:p>
    <w:p w:rsidR="004A6A17" w:rsidRPr="00015C95" w:rsidRDefault="004A6A17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8"/>
          <w:szCs w:val="26"/>
        </w:rPr>
      </w:pPr>
    </w:p>
    <w:p w:rsidR="004A6A17" w:rsidRPr="00015C95" w:rsidRDefault="004A6A17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Aşağıdaki cümlelerden hangisinde noktanın kullanımı ile ilgili yanlışlık yapılmıştır?</w:t>
      </w:r>
    </w:p>
    <w:p w:rsidR="004A6A17" w:rsidRPr="00015C95" w:rsidRDefault="004A6A17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Elif Buse kitap okudu.</w:t>
      </w:r>
    </w:p>
    <w:p w:rsidR="004A6A17" w:rsidRPr="00015C95" w:rsidRDefault="004A6A17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Tülay evden peynir. ekmek. zeytin getirmiş.</w:t>
      </w:r>
    </w:p>
    <w:p w:rsidR="004A6A17" w:rsidRPr="00015C95" w:rsidRDefault="004A6A17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 xml:space="preserve">Sen yarışı </w:t>
      </w:r>
      <w:smartTag w:uri="urn:schemas-microsoft-com:office:smarttags" w:element="metricconverter">
        <w:smartTagPr>
          <w:attr w:name="ProductID" w:val="1. mi"/>
        </w:smartTagPr>
        <w:r w:rsidRPr="00015C95">
          <w:rPr>
            <w:rFonts w:ascii="Times New Roman" w:hAnsi="Times New Roman"/>
            <w:sz w:val="28"/>
            <w:szCs w:val="26"/>
          </w:rPr>
          <w:t>1. mi</w:t>
        </w:r>
      </w:smartTag>
      <w:r w:rsidRPr="00015C95">
        <w:rPr>
          <w:rFonts w:ascii="Times New Roman" w:hAnsi="Times New Roman"/>
          <w:sz w:val="28"/>
          <w:szCs w:val="26"/>
        </w:rPr>
        <w:t xml:space="preserve"> bitirdin?</w:t>
      </w:r>
    </w:p>
    <w:p w:rsidR="004A6A17" w:rsidRPr="00015C95" w:rsidRDefault="004A6A17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8"/>
          <w:szCs w:val="26"/>
        </w:rPr>
      </w:pPr>
    </w:p>
    <w:p w:rsidR="004A6A17" w:rsidRDefault="004A6A17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Hangi cümlede noktalama işaretlerinin kullanımında yanlışlık yapılmıştır?</w:t>
      </w:r>
    </w:p>
    <w:p w:rsidR="004A6A17" w:rsidRDefault="004A6A17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Hülya akşam eve geç gitmiş.</w:t>
      </w:r>
    </w:p>
    <w:p w:rsidR="004A6A17" w:rsidRDefault="004A6A17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Bugün günlerden Pazar mı?</w:t>
      </w:r>
    </w:p>
    <w:p w:rsidR="004A6A17" w:rsidRDefault="004A6A17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Eyvah? Yine geç kaldım.</w:t>
      </w:r>
    </w:p>
    <w:p w:rsidR="004A6A17" w:rsidRDefault="004A6A17" w:rsidP="00015C9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cümlelerden hangisinde kesme işareti doğru yerde kullanılmıştır?</w:t>
      </w:r>
    </w:p>
    <w:p w:rsidR="004A6A17" w:rsidRDefault="004A6A17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Mira’çın yanında oturdum.</w:t>
      </w:r>
    </w:p>
    <w:p w:rsidR="004A6A17" w:rsidRDefault="004A6A17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Tülay kalemini Hülya’ya verdi.</w:t>
      </w:r>
    </w:p>
    <w:p w:rsidR="004A6A17" w:rsidRDefault="004A6A17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İbrahimi’n defteri nerede?</w:t>
      </w:r>
    </w:p>
    <w:p w:rsidR="004A6A17" w:rsidRDefault="004A6A17" w:rsidP="00015C9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cümlelerden hangisinde  virgül  yanlış  yer de kullanılmıştır?</w:t>
      </w:r>
    </w:p>
    <w:p w:rsidR="004A6A17" w:rsidRDefault="004A6A17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Rahime, buraya gelir misin?</w:t>
      </w:r>
    </w:p>
    <w:p w:rsidR="004A6A17" w:rsidRDefault="004A6A17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Kartonunu getirmedin,mi?</w:t>
      </w:r>
    </w:p>
    <w:p w:rsidR="004A6A17" w:rsidRDefault="004A6A17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Ben elma,portakal,mandalina ve armut getirdim.</w:t>
      </w:r>
    </w:p>
    <w:p w:rsidR="004A6A17" w:rsidRDefault="004A6A17" w:rsidP="009568E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9568E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kısa çizgi (-) yanlış yerde kullanılmıştır?</w:t>
      </w:r>
    </w:p>
    <w:p w:rsidR="004A6A17" w:rsidRDefault="004A6A17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–a sesli bir harftir.</w:t>
      </w:r>
    </w:p>
    <w:p w:rsidR="004A6A17" w:rsidRDefault="004A6A17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–lık,-lik ekleri kelimelere farklı anlamlar kazandırır.</w:t>
      </w:r>
    </w:p>
    <w:p w:rsidR="004A6A17" w:rsidRDefault="004A6A17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Cümlenin içindeki –kelebek kelimesi yedi harflidir.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</w:p>
    <w:p w:rsidR="004A6A17" w:rsidRDefault="004A6A17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noktalama işaretinin kullanımıyla ilgili yanlışlık yapılmıştır?</w:t>
      </w:r>
    </w:p>
    <w:p w:rsidR="004A6A17" w:rsidRDefault="004A6A17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Yağmur Ankaraya  bilet aldı.</w:t>
      </w:r>
    </w:p>
    <w:p w:rsidR="004A6A17" w:rsidRDefault="004A6A17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Furkan çok fazla kitap okudu.</w:t>
      </w:r>
    </w:p>
    <w:p w:rsidR="004A6A17" w:rsidRDefault="004A6A17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Öğretmeni “ Aferin!” dedi.</w:t>
      </w:r>
    </w:p>
    <w:p w:rsidR="004A6A17" w:rsidRDefault="004A6A17" w:rsidP="00123FC9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hangi cümlede nokta gereksiz yere kullanılmıştır?</w:t>
      </w:r>
    </w:p>
    <w:p w:rsidR="004A6A17" w:rsidRDefault="004A6A17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Dr. Tamer COŞKUN köyümüze geldi.</w:t>
      </w:r>
    </w:p>
    <w:p w:rsidR="004A6A17" w:rsidRDefault="004A6A17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Ben 20.11.2006’da doğmuşum.</w:t>
      </w:r>
    </w:p>
    <w:p w:rsidR="004A6A17" w:rsidRDefault="004A6A17" w:rsidP="00310D45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310D45">
        <w:rPr>
          <w:rFonts w:ascii="Times New Roman" w:hAnsi="Times New Roman"/>
          <w:sz w:val="28"/>
          <w:szCs w:val="26"/>
        </w:rPr>
        <w:t>Muhammed yarışta 2.’nci olmuştu.</w:t>
      </w:r>
    </w:p>
    <w:p w:rsidR="004A6A17" w:rsidRDefault="004A6A17" w:rsidP="00310D4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 işareti eksik kullanılmıştır?</w:t>
      </w:r>
    </w:p>
    <w:p w:rsidR="004A6A17" w:rsidRDefault="004A6A17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Merdivenlerden inerken Ömer’i gördüm.</w:t>
      </w:r>
    </w:p>
    <w:p w:rsidR="004A6A17" w:rsidRDefault="004A6A17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Dün gece hava buz gibiydi.</w:t>
      </w:r>
    </w:p>
    <w:p w:rsidR="004A6A17" w:rsidRDefault="004A6A17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İskenderuna gitmeyi düşünüyorum.</w:t>
      </w:r>
    </w:p>
    <w:p w:rsidR="004A6A17" w:rsidRDefault="004A6A17" w:rsidP="00310D45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noktalama yanlışı yapılmıştır?</w:t>
      </w:r>
    </w:p>
    <w:p w:rsidR="004A6A17" w:rsidRDefault="004A6A17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Eşyalarını toplamadan mı gidiyorsun?</w:t>
      </w:r>
    </w:p>
    <w:p w:rsidR="004A6A17" w:rsidRDefault="004A6A17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Tavşanlar havucu çok sever?</w:t>
      </w:r>
    </w:p>
    <w:p w:rsidR="004A6A17" w:rsidRDefault="004A6A17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Mustafa Can hızlı hızlı eve gitti.</w:t>
      </w:r>
    </w:p>
    <w:p w:rsidR="004A6A17" w:rsidRDefault="004A6A17" w:rsidP="004B689F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kısa çizgi yanlış kullanılmıştır?</w:t>
      </w:r>
    </w:p>
    <w:p w:rsidR="004A6A17" w:rsidRDefault="004A6A17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Dün gece sabaha kadar uyuyama-</w:t>
      </w:r>
    </w:p>
    <w:p w:rsidR="004A6A17" w:rsidRDefault="004A6A17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</w:t>
      </w:r>
      <w:r w:rsidRPr="004B689F">
        <w:rPr>
          <w:rFonts w:ascii="Times New Roman" w:hAnsi="Times New Roman"/>
          <w:sz w:val="28"/>
          <w:szCs w:val="26"/>
        </w:rPr>
        <w:t>ım</w:t>
      </w:r>
      <w:r>
        <w:rPr>
          <w:rFonts w:ascii="Times New Roman" w:hAnsi="Times New Roman"/>
          <w:sz w:val="28"/>
          <w:szCs w:val="26"/>
        </w:rPr>
        <w:t>.</w:t>
      </w:r>
    </w:p>
    <w:p w:rsidR="004A6A17" w:rsidRDefault="004A6A17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Galiba çok fazla çay içtim, o yüzd-</w:t>
      </w:r>
    </w:p>
    <w:p w:rsidR="004A6A17" w:rsidRDefault="004A6A17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en uyuyamadım.</w:t>
      </w:r>
    </w:p>
    <w:p w:rsidR="004A6A17" w:rsidRDefault="004A6A17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Bundan sonra çayı çok içmeyece-</w:t>
      </w:r>
    </w:p>
    <w:p w:rsidR="004A6A17" w:rsidRDefault="004A6A17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ğim.</w:t>
      </w:r>
    </w:p>
    <w:p w:rsidR="004A6A17" w:rsidRDefault="004A6A17" w:rsidP="004B689F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noktalama ile ilgili yanlışlık yapılmamıştır?</w:t>
      </w:r>
    </w:p>
    <w:p w:rsidR="004A6A17" w:rsidRPr="00F00013" w:rsidRDefault="004A6A17" w:rsidP="00F00013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 w:rsidRPr="00F00013">
        <w:rPr>
          <w:rFonts w:ascii="Times New Roman" w:hAnsi="Times New Roman"/>
          <w:sz w:val="28"/>
          <w:szCs w:val="26"/>
        </w:rPr>
        <w:t>Sana ne desem boş.</w:t>
      </w:r>
    </w:p>
    <w:p w:rsidR="004A6A17" w:rsidRDefault="004A6A17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Ne dedin sen bana.</w:t>
      </w:r>
    </w:p>
    <w:p w:rsidR="004A6A17" w:rsidRDefault="004A6A17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Bu sorular ne kadar da basit?</w:t>
      </w:r>
    </w:p>
    <w:p w:rsidR="004A6A17" w:rsidRDefault="004A6A17" w:rsidP="00F00013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4A6A17" w:rsidRDefault="004A6A17" w:rsidP="00F00013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cümleye noktalama işaretlerini koyunuz.</w:t>
      </w:r>
    </w:p>
    <w:p w:rsidR="004A6A17" w:rsidRPr="00F00013" w:rsidRDefault="004A6A17" w:rsidP="00F0001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ab/>
        <w:t xml:space="preserve"> Ben derslerime çok çalışıyorum  Bu yüzden her zaman başarılı oluyorum Heyyyyyy   </w:t>
      </w:r>
    </w:p>
    <w:p w:rsidR="004A6A17" w:rsidRPr="00F00013" w:rsidRDefault="004A6A17" w:rsidP="004B689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bookmarkStart w:id="0" w:name="_GoBack"/>
      <w:r w:rsidRPr="00F00013">
        <w:rPr>
          <w:rFonts w:ascii="Times New Roman" w:hAnsi="Times New Roman"/>
          <w:b/>
          <w:sz w:val="28"/>
          <w:szCs w:val="26"/>
        </w:rPr>
        <w:t>Kolay Gelsin</w:t>
      </w:r>
    </w:p>
    <w:p w:rsidR="004A6A17" w:rsidRPr="00F00013" w:rsidRDefault="004A6A17" w:rsidP="004B689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F00013">
        <w:rPr>
          <w:rFonts w:ascii="Times New Roman" w:hAnsi="Times New Roman"/>
          <w:b/>
          <w:sz w:val="28"/>
          <w:szCs w:val="26"/>
        </w:rPr>
        <w:t>Başarılar</w:t>
      </w:r>
    </w:p>
    <w:bookmarkEnd w:id="0"/>
    <w:p w:rsidR="004A6A17" w:rsidRPr="004B689F" w:rsidRDefault="004A6A17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"http://www.sorubak.com/" </w:instrText>
      </w:r>
      <w:r>
        <w:rPr>
          <w:rFonts w:ascii="Arial" w:hAnsi="Arial" w:cs="Arial"/>
        </w:rPr>
        <w:fldChar w:fldCharType="separate"/>
      </w:r>
      <w:r>
        <w:rPr>
          <w:rStyle w:val="Hyperlink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</w:p>
    <w:sectPr w:rsidR="004A6A17" w:rsidRPr="004B689F" w:rsidSect="004B689F">
      <w:headerReference w:type="first" r:id="rId7"/>
      <w:pgSz w:w="11906" w:h="16838" w:code="9"/>
      <w:pgMar w:top="295" w:right="244" w:bottom="567" w:left="238" w:header="284" w:footer="709" w:gutter="284"/>
      <w:cols w:num="2" w:sep="1" w:space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A17" w:rsidRDefault="004A6A17" w:rsidP="0025092F">
      <w:pPr>
        <w:spacing w:after="0" w:line="240" w:lineRule="auto"/>
      </w:pPr>
      <w:r>
        <w:separator/>
      </w:r>
    </w:p>
  </w:endnote>
  <w:endnote w:type="continuationSeparator" w:id="0">
    <w:p w:rsidR="004A6A17" w:rsidRDefault="004A6A17" w:rsidP="0025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Garamond Pro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A17" w:rsidRDefault="004A6A17" w:rsidP="0025092F">
      <w:pPr>
        <w:spacing w:after="0" w:line="240" w:lineRule="auto"/>
      </w:pPr>
      <w:r>
        <w:separator/>
      </w:r>
    </w:p>
  </w:footnote>
  <w:footnote w:type="continuationSeparator" w:id="0">
    <w:p w:rsidR="004A6A17" w:rsidRDefault="004A6A17" w:rsidP="0025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17" w:rsidRPr="004B689F" w:rsidRDefault="004A6A17" w:rsidP="004B689F">
    <w:pPr>
      <w:spacing w:after="0" w:line="240" w:lineRule="auto"/>
      <w:jc w:val="center"/>
      <w:rPr>
        <w:rFonts w:ascii="Adobe Garamond Pro" w:hAnsi="Adobe Garamond Pro"/>
        <w:b/>
        <w:color w:val="FF0000"/>
        <w:sz w:val="16"/>
      </w:rPr>
    </w:pPr>
    <w:r w:rsidRPr="004B689F">
      <w:rPr>
        <w:rFonts w:ascii="Adobe Garamond Pro" w:hAnsi="Adobe Garamond Pro"/>
        <w:b/>
        <w:color w:val="FF0000"/>
        <w:sz w:val="32"/>
      </w:rPr>
      <w:t xml:space="preserve">NOKTALAMA  </w:t>
    </w:r>
    <w:r w:rsidRPr="004B689F">
      <w:rPr>
        <w:rFonts w:ascii="Adobe Garamond Pro Tur" w:hAnsi="Adobe Garamond Pro Tur"/>
        <w:b/>
        <w:color w:val="FF0000"/>
        <w:sz w:val="32"/>
      </w:rPr>
      <w:t>İŞARETLERİ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7F5"/>
    <w:multiLevelType w:val="hybridMultilevel"/>
    <w:tmpl w:val="8A9E4C6C"/>
    <w:lvl w:ilvl="0" w:tplc="34809F02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0D2EC4"/>
    <w:multiLevelType w:val="hybridMultilevel"/>
    <w:tmpl w:val="F5B83650"/>
    <w:lvl w:ilvl="0" w:tplc="13F4D0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3900237"/>
    <w:multiLevelType w:val="hybridMultilevel"/>
    <w:tmpl w:val="C32AA93C"/>
    <w:lvl w:ilvl="0" w:tplc="1764BE6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72904CF"/>
    <w:multiLevelType w:val="hybridMultilevel"/>
    <w:tmpl w:val="EC2CDEAA"/>
    <w:lvl w:ilvl="0" w:tplc="BC32480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8796B83"/>
    <w:multiLevelType w:val="hybridMultilevel"/>
    <w:tmpl w:val="2506CE08"/>
    <w:lvl w:ilvl="0" w:tplc="87DA29A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232DCC"/>
    <w:multiLevelType w:val="hybridMultilevel"/>
    <w:tmpl w:val="0B7E29C0"/>
    <w:lvl w:ilvl="0" w:tplc="F496B7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001D75"/>
    <w:multiLevelType w:val="hybridMultilevel"/>
    <w:tmpl w:val="DD78EF46"/>
    <w:lvl w:ilvl="0" w:tplc="F9EEE2B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4D56166"/>
    <w:multiLevelType w:val="hybridMultilevel"/>
    <w:tmpl w:val="E58E335A"/>
    <w:lvl w:ilvl="0" w:tplc="65BEA31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5227315"/>
    <w:multiLevelType w:val="hybridMultilevel"/>
    <w:tmpl w:val="F0440000"/>
    <w:lvl w:ilvl="0" w:tplc="4C6634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792686E"/>
    <w:multiLevelType w:val="hybridMultilevel"/>
    <w:tmpl w:val="4A5C08D2"/>
    <w:lvl w:ilvl="0" w:tplc="B4965B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9ED12D8"/>
    <w:multiLevelType w:val="hybridMultilevel"/>
    <w:tmpl w:val="8026D914"/>
    <w:lvl w:ilvl="0" w:tplc="95AAFDD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E8F51DA"/>
    <w:multiLevelType w:val="hybridMultilevel"/>
    <w:tmpl w:val="C8088244"/>
    <w:lvl w:ilvl="0" w:tplc="F44CB8E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881618F"/>
    <w:multiLevelType w:val="hybridMultilevel"/>
    <w:tmpl w:val="40CACF2E"/>
    <w:lvl w:ilvl="0" w:tplc="D3283B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0B528F3"/>
    <w:multiLevelType w:val="hybridMultilevel"/>
    <w:tmpl w:val="E3000588"/>
    <w:lvl w:ilvl="0" w:tplc="830E143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9"/>
  </w:num>
  <w:num w:numId="5">
    <w:abstractNumId w:val="12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  <w:num w:numId="12">
    <w:abstractNumId w:val="13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92F"/>
    <w:rsid w:val="00013894"/>
    <w:rsid w:val="00015C95"/>
    <w:rsid w:val="00123FC9"/>
    <w:rsid w:val="0025092F"/>
    <w:rsid w:val="002B6037"/>
    <w:rsid w:val="00310D45"/>
    <w:rsid w:val="004A6A17"/>
    <w:rsid w:val="004B689F"/>
    <w:rsid w:val="005A6D21"/>
    <w:rsid w:val="007244D4"/>
    <w:rsid w:val="008A4D28"/>
    <w:rsid w:val="009568E5"/>
    <w:rsid w:val="00A44E93"/>
    <w:rsid w:val="00B257EF"/>
    <w:rsid w:val="00B56BE0"/>
    <w:rsid w:val="00BC2804"/>
    <w:rsid w:val="00D15428"/>
    <w:rsid w:val="00E11311"/>
    <w:rsid w:val="00E23245"/>
    <w:rsid w:val="00F00013"/>
    <w:rsid w:val="00FC232B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4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092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092F"/>
    <w:rPr>
      <w:rFonts w:cs="Times New Roman"/>
    </w:rPr>
  </w:style>
  <w:style w:type="paragraph" w:styleId="ListParagraph">
    <w:name w:val="List Paragraph"/>
    <w:basedOn w:val="Normal"/>
    <w:uiPriority w:val="99"/>
    <w:qFormat/>
    <w:rsid w:val="002509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B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8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A6D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1</Pages>
  <Words>337</Words>
  <Characters>1923</Characters>
  <Application>Microsoft Office Outlook</Application>
  <DocSecurity>0</DocSecurity>
  <Lines>0</Lines>
  <Paragraphs>0</Paragraphs>
  <ScaleCrop>false</ScaleCrop>
  <Manager>www.sorubak.com</Manager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MAVİ</dc:creator>
  <cp:keywords>www.sorubak.com</cp:keywords>
  <dc:description>www.sorubak.com</dc:description>
  <cp:lastModifiedBy>edanur</cp:lastModifiedBy>
  <cp:revision>11</cp:revision>
  <dcterms:created xsi:type="dcterms:W3CDTF">2013-02-26T16:58:00Z</dcterms:created>
  <dcterms:modified xsi:type="dcterms:W3CDTF">2014-03-03T22:01:00Z</dcterms:modified>
  <cp:category>www.sorubak.com</cp:category>
</cp:coreProperties>
</file>