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3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8280"/>
      </w:tblGrid>
      <w:tr w:rsidR="00E20504" w:rsidRPr="00F66985" w:rsidTr="00CB2D5F">
        <w:trPr>
          <w:trHeight w:val="350"/>
        </w:trPr>
        <w:tc>
          <w:tcPr>
            <w:tcW w:w="2520" w:type="dxa"/>
            <w:vMerge w:val="restart"/>
          </w:tcPr>
          <w:p w:rsidR="00E20504" w:rsidRPr="00F66985" w:rsidRDefault="00E20504" w:rsidP="00CB2D5F">
            <w:pPr>
              <w:tabs>
                <w:tab w:val="center" w:pos="4536"/>
                <w:tab w:val="right" w:pos="9072"/>
              </w:tabs>
              <w:jc w:val="center"/>
              <w:rPr>
                <w:rFonts w:ascii="Hand writing Mutlu" w:hAnsi="Hand writing Mutlu"/>
                <w:b/>
                <w:sz w:val="22"/>
                <w:szCs w:val="22"/>
              </w:rPr>
            </w:pPr>
            <w:r w:rsidRPr="0073463A">
              <w:rPr>
                <w:rFonts w:ascii="Hand writing Mutlu" w:hAnsi="Hand writing Mutlu"/>
                <w:b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82" o:spid="_x0000_i1025" type="#_x0000_t75" alt="ATATÜRK" style="width:70.5pt;height:70.5pt;visibility:visible">
                  <v:imagedata r:id="rId4" o:title=""/>
                </v:shape>
              </w:pict>
            </w:r>
          </w:p>
        </w:tc>
        <w:tc>
          <w:tcPr>
            <w:tcW w:w="8280" w:type="dxa"/>
          </w:tcPr>
          <w:p w:rsidR="00E20504" w:rsidRPr="00F66985" w:rsidRDefault="00E20504" w:rsidP="00CB2D5F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  <w:r w:rsidRPr="00F66985">
              <w:rPr>
                <w:b/>
                <w:sz w:val="22"/>
                <w:szCs w:val="22"/>
              </w:rPr>
              <w:t>NURETTİN ERSİN İLKOKULU</w:t>
            </w:r>
            <w:r w:rsidRPr="00F66985">
              <w:rPr>
                <w:sz w:val="22"/>
                <w:szCs w:val="22"/>
              </w:rPr>
              <w:t xml:space="preserve">                  </w:t>
            </w:r>
            <w:r w:rsidRPr="00F66985">
              <w:rPr>
                <w:b/>
                <w:sz w:val="22"/>
                <w:szCs w:val="22"/>
              </w:rPr>
              <w:t>2/A SINIFI</w:t>
            </w:r>
            <w:r w:rsidRPr="00F66985">
              <w:rPr>
                <w:sz w:val="22"/>
                <w:szCs w:val="22"/>
              </w:rPr>
              <w:t xml:space="preserve">       </w:t>
            </w:r>
          </w:p>
        </w:tc>
      </w:tr>
      <w:tr w:rsidR="00E20504" w:rsidRPr="00F66985" w:rsidTr="00CB2D5F">
        <w:trPr>
          <w:trHeight w:val="169"/>
        </w:trPr>
        <w:tc>
          <w:tcPr>
            <w:tcW w:w="2520" w:type="dxa"/>
            <w:vMerge/>
          </w:tcPr>
          <w:p w:rsidR="00E20504" w:rsidRPr="00F66985" w:rsidRDefault="00E20504" w:rsidP="00CB2D5F">
            <w:pPr>
              <w:tabs>
                <w:tab w:val="center" w:pos="4536"/>
                <w:tab w:val="right" w:pos="9072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280" w:type="dxa"/>
          </w:tcPr>
          <w:p w:rsidR="00E20504" w:rsidRPr="00F66985" w:rsidRDefault="00E20504" w:rsidP="00CB2D5F">
            <w:pPr>
              <w:tabs>
                <w:tab w:val="center" w:pos="4536"/>
                <w:tab w:val="right" w:pos="9072"/>
              </w:tabs>
              <w:rPr>
                <w:b/>
                <w:sz w:val="20"/>
                <w:szCs w:val="20"/>
              </w:rPr>
            </w:pPr>
            <w:r w:rsidRPr="00DB6AF8">
              <w:rPr>
                <w:b/>
                <w:sz w:val="20"/>
                <w:szCs w:val="20"/>
              </w:rPr>
              <w:t>2013 – 2014</w:t>
            </w:r>
            <w:r w:rsidRPr="00F66985">
              <w:rPr>
                <w:b/>
                <w:sz w:val="20"/>
                <w:szCs w:val="20"/>
              </w:rPr>
              <w:t xml:space="preserve"> EĞİTİM ÖĞRETİM YILI           </w:t>
            </w:r>
            <w:r w:rsidRPr="00F66985">
              <w:rPr>
                <w:b/>
                <w:szCs w:val="26"/>
              </w:rPr>
              <w:t xml:space="preserve"> </w:t>
            </w:r>
            <w:r w:rsidRPr="00DB6AF8">
              <w:rPr>
                <w:b/>
                <w:szCs w:val="26"/>
              </w:rPr>
              <w:t>İMLA KURALLARI</w:t>
            </w:r>
            <w:r w:rsidRPr="00F66985">
              <w:rPr>
                <w:b/>
                <w:szCs w:val="26"/>
              </w:rPr>
              <w:t xml:space="preserve"> </w:t>
            </w:r>
          </w:p>
        </w:tc>
      </w:tr>
      <w:tr w:rsidR="00E20504" w:rsidRPr="00F66985" w:rsidTr="00CB2D5F">
        <w:trPr>
          <w:trHeight w:val="345"/>
        </w:trPr>
        <w:tc>
          <w:tcPr>
            <w:tcW w:w="2520" w:type="dxa"/>
            <w:vMerge/>
          </w:tcPr>
          <w:p w:rsidR="00E20504" w:rsidRPr="00F66985" w:rsidRDefault="00E20504" w:rsidP="00CB2D5F">
            <w:pPr>
              <w:tabs>
                <w:tab w:val="center" w:pos="4536"/>
                <w:tab w:val="right" w:pos="9072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280" w:type="dxa"/>
          </w:tcPr>
          <w:p w:rsidR="00E20504" w:rsidRPr="00F66985" w:rsidRDefault="00E20504" w:rsidP="00CB2D5F">
            <w:pPr>
              <w:tabs>
                <w:tab w:val="center" w:pos="4536"/>
                <w:tab w:val="right" w:pos="9072"/>
              </w:tabs>
              <w:rPr>
                <w:b/>
                <w:sz w:val="8"/>
                <w:szCs w:val="8"/>
              </w:rPr>
            </w:pPr>
          </w:p>
          <w:p w:rsidR="00E20504" w:rsidRPr="00F66985" w:rsidRDefault="00E20504" w:rsidP="00CB2D5F">
            <w:pPr>
              <w:tabs>
                <w:tab w:val="center" w:pos="4536"/>
                <w:tab w:val="right" w:pos="9072"/>
              </w:tabs>
              <w:rPr>
                <w:b/>
                <w:sz w:val="8"/>
                <w:szCs w:val="8"/>
              </w:rPr>
            </w:pPr>
            <w:r w:rsidRPr="00F66985">
              <w:rPr>
                <w:b/>
                <w:sz w:val="20"/>
                <w:szCs w:val="20"/>
              </w:rPr>
              <w:t xml:space="preserve">Adı Soyadı : ____________________________________                    </w:t>
            </w:r>
          </w:p>
          <w:p w:rsidR="00E20504" w:rsidRPr="00F66985" w:rsidRDefault="00E20504" w:rsidP="00CB2D5F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  <w:r w:rsidRPr="00F66985">
              <w:rPr>
                <w:b/>
                <w:sz w:val="20"/>
                <w:szCs w:val="20"/>
              </w:rPr>
              <w:t xml:space="preserve">Numarası : ________________                                                      </w:t>
            </w:r>
            <w:r w:rsidRPr="00F66985">
              <w:rPr>
                <w:rFonts w:ascii="Script MT Bold" w:hAnsi="Script MT Bold"/>
                <w:b/>
                <w:sz w:val="28"/>
                <w:szCs w:val="28"/>
              </w:rPr>
              <w:t xml:space="preserve">  </w:t>
            </w:r>
            <w:r w:rsidRPr="00DB6AF8">
              <w:rPr>
                <w:rFonts w:ascii="Script MT Bold" w:hAnsi="Script MT Bold"/>
                <w:b/>
                <w:sz w:val="28"/>
                <w:szCs w:val="28"/>
              </w:rPr>
              <w:t>B.Gürel</w:t>
            </w:r>
          </w:p>
        </w:tc>
      </w:tr>
    </w:tbl>
    <w:p w:rsidR="00E20504" w:rsidRDefault="00E20504" w:rsidP="00A13C48">
      <w:pPr>
        <w:rPr>
          <w:b/>
        </w:rPr>
      </w:pPr>
      <w:r>
        <w:rPr>
          <w:noProof/>
        </w:rPr>
        <w:pict>
          <v:roundrect id="Yuvarlatılmış Dikdörtgen 83" o:spid="_x0000_s1026" style="position:absolute;margin-left:221.95pt;margin-top:-23.25pt;width:140.25pt;height:26.25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ESLpwIAAIE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" filled="f" stroked="f" strokeweight="2pt">
            <v:textbox>
              <w:txbxContent>
                <w:p w:rsidR="00E20504" w:rsidRPr="0073463A" w:rsidRDefault="00E20504" w:rsidP="000924C9">
                  <w:pPr>
                    <w:jc w:val="center"/>
                    <w:rPr>
                      <w:rFonts w:ascii="Calibri" w:hAnsi="Calibri"/>
                    </w:rPr>
                  </w:pPr>
                  <w:hyperlink r:id="rId5" w:history="1">
                    <w:r w:rsidRPr="0058747A">
                      <w:rPr>
                        <w:rStyle w:val="Hyperlink"/>
                        <w:rFonts w:ascii="Comic Sans MS" w:hAnsi="Comic Sans MS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1- Aşağıdaki cümlelerin hangisinde bir yazım (imla) yanlışı vardır?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Çocuk korkudan ağlıyordu.  B)Avcı tavşanı yakaladı.    C)rüzgar iyice hızlandı.  D)Kadıncağız çok üşümüş.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2- Aşağıdaki özel isimlerden hangisinin yazılışı yanlıştır?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A)Mustafa Kemal Atatürk      B)Güneş gazetesi        C)İç Anadolu            D)Dikmen Lisesi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3- Aşağıdaki kelimelerin hangisinde “mi” soru ekinin yazılışı yanlıştır?</w:t>
      </w:r>
      <w:r w:rsidRPr="00DB6AF8">
        <w:rPr>
          <w:b/>
          <w:sz w:val="26"/>
          <w:szCs w:val="26"/>
        </w:rPr>
        <w:tab/>
      </w:r>
      <w:r w:rsidRPr="00DB6AF8">
        <w:rPr>
          <w:b/>
          <w:sz w:val="26"/>
          <w:szCs w:val="26"/>
        </w:rPr>
        <w:tab/>
      </w:r>
      <w:r w:rsidRPr="00DB6AF8">
        <w:rPr>
          <w:b/>
          <w:sz w:val="26"/>
          <w:szCs w:val="26"/>
        </w:rPr>
        <w:tab/>
      </w:r>
      <w:r w:rsidRPr="00DB6AF8">
        <w:rPr>
          <w:b/>
          <w:sz w:val="26"/>
          <w:szCs w:val="26"/>
        </w:rPr>
        <w:tab/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Dişlerini fırçaladın mı?   B) Kalemini alabilir miyim?</w:t>
      </w:r>
      <w:r w:rsidRPr="00DB6AF8">
        <w:rPr>
          <w:sz w:val="26"/>
          <w:szCs w:val="26"/>
        </w:rPr>
        <w:tab/>
        <w:t>C) Sen de mi hastalandın?   D)Bu parayı senmi yitirdin?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4- Aşağıdaki kelimelerden hangisinin yazılışı yanlıştır?</w:t>
      </w:r>
      <w:r w:rsidRPr="00DB6AF8">
        <w:rPr>
          <w:b/>
          <w:sz w:val="26"/>
          <w:szCs w:val="26"/>
        </w:rPr>
        <w:tab/>
      </w:r>
      <w:r w:rsidRPr="00DB6AF8">
        <w:rPr>
          <w:b/>
          <w:sz w:val="26"/>
          <w:szCs w:val="26"/>
        </w:rPr>
        <w:tab/>
      </w:r>
      <w:r w:rsidRPr="00DB6AF8">
        <w:rPr>
          <w:b/>
          <w:sz w:val="26"/>
          <w:szCs w:val="26"/>
        </w:rPr>
        <w:tab/>
      </w:r>
      <w:r w:rsidRPr="00DB6AF8">
        <w:rPr>
          <w:b/>
          <w:sz w:val="26"/>
          <w:szCs w:val="26"/>
        </w:rPr>
        <w:tab/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 xml:space="preserve">     A) Tiren</w:t>
      </w:r>
      <w:r w:rsidRPr="00DB6AF8">
        <w:rPr>
          <w:sz w:val="26"/>
          <w:szCs w:val="26"/>
        </w:rPr>
        <w:tab/>
      </w:r>
      <w:r w:rsidRPr="00DB6AF8">
        <w:rPr>
          <w:sz w:val="26"/>
          <w:szCs w:val="26"/>
        </w:rPr>
        <w:tab/>
        <w:t>B) program               C) Profesör</w:t>
      </w:r>
      <w:r w:rsidRPr="00DB6AF8">
        <w:rPr>
          <w:sz w:val="26"/>
          <w:szCs w:val="26"/>
        </w:rPr>
        <w:tab/>
      </w:r>
      <w:r w:rsidRPr="00DB6AF8">
        <w:rPr>
          <w:sz w:val="26"/>
          <w:szCs w:val="26"/>
        </w:rPr>
        <w:tab/>
        <w:t>D) Gram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5- Aşağıdaki cümlelerin hangisinde sayıların yazılışı yanlıştır?</w:t>
      </w:r>
      <w:r w:rsidRPr="00DB6AF8">
        <w:rPr>
          <w:sz w:val="26"/>
          <w:szCs w:val="26"/>
        </w:rPr>
        <w:t xml:space="preserve"> 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A)Babam bana iki bin lira verdi.                B)Ağabeyim otuz beş yaşına bastı.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C)Antalya’da onbeş gün kalacağız.            D)Sınıfımızda yirmi bir sıra var.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6- Aşağıdaki tarihlerden hangisinin yazılışı yanlıştır?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A)10 temmuz 1989          B)10. 7. 1989            C)10 Temmuz 1089             D)10- 7- 1989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7- Aşağıdaki kelimelerden hangisinin yazılışı yanlıştır?</w:t>
      </w:r>
      <w:r w:rsidRPr="00DB6AF8">
        <w:rPr>
          <w:b/>
          <w:sz w:val="26"/>
          <w:szCs w:val="26"/>
        </w:rPr>
        <w:tab/>
      </w:r>
      <w:r w:rsidRPr="00DB6AF8">
        <w:rPr>
          <w:b/>
          <w:sz w:val="26"/>
          <w:szCs w:val="26"/>
        </w:rPr>
        <w:tab/>
      </w:r>
      <w:r w:rsidRPr="00DB6AF8">
        <w:rPr>
          <w:b/>
          <w:sz w:val="26"/>
          <w:szCs w:val="26"/>
        </w:rPr>
        <w:tab/>
      </w:r>
      <w:r w:rsidRPr="00DB6AF8">
        <w:rPr>
          <w:b/>
          <w:sz w:val="26"/>
          <w:szCs w:val="26"/>
        </w:rPr>
        <w:tab/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tebeşir</w:t>
      </w:r>
      <w:r w:rsidRPr="00DB6AF8">
        <w:rPr>
          <w:sz w:val="26"/>
          <w:szCs w:val="26"/>
        </w:rPr>
        <w:tab/>
        <w:t>B) yalnış          C) sözlük</w:t>
      </w:r>
      <w:r w:rsidRPr="00DB6AF8">
        <w:rPr>
          <w:sz w:val="26"/>
          <w:szCs w:val="26"/>
        </w:rPr>
        <w:tab/>
        <w:t>D) kirpik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8- Aşağıdaki şiirin hangi mısrasında, büyük harfle başlaması gereken bir kelime, küçük harfle yazılmıştır?</w:t>
      </w:r>
    </w:p>
    <w:tbl>
      <w:tblPr>
        <w:tblpPr w:leftFromText="141" w:rightFromText="141" w:vertAnchor="text" w:tblpX="28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31"/>
      </w:tblGrid>
      <w:tr w:rsidR="00E20504" w:rsidRPr="00DB6AF8" w:rsidTr="00CB2D5F">
        <w:trPr>
          <w:trHeight w:val="1151"/>
        </w:trPr>
        <w:tc>
          <w:tcPr>
            <w:tcW w:w="2631" w:type="dxa"/>
          </w:tcPr>
          <w:p w:rsidR="00E20504" w:rsidRPr="00DB6AF8" w:rsidRDefault="00E20504" w:rsidP="00CB2D5F">
            <w:pPr>
              <w:rPr>
                <w:sz w:val="26"/>
                <w:szCs w:val="26"/>
              </w:rPr>
            </w:pPr>
            <w:r w:rsidRPr="00DB6AF8">
              <w:rPr>
                <w:sz w:val="26"/>
                <w:szCs w:val="26"/>
              </w:rPr>
              <w:t>“Rüzgarlar ese ese,</w:t>
            </w:r>
          </w:p>
          <w:p w:rsidR="00E20504" w:rsidRPr="00DB6AF8" w:rsidRDefault="00E20504" w:rsidP="00CB2D5F">
            <w:pPr>
              <w:rPr>
                <w:sz w:val="26"/>
                <w:szCs w:val="26"/>
              </w:rPr>
            </w:pPr>
            <w:r w:rsidRPr="00DB6AF8">
              <w:rPr>
                <w:sz w:val="26"/>
                <w:szCs w:val="26"/>
              </w:rPr>
              <w:t>hayat verir herkese;</w:t>
            </w:r>
          </w:p>
          <w:p w:rsidR="00E20504" w:rsidRPr="00DB6AF8" w:rsidRDefault="00E20504" w:rsidP="00CB2D5F">
            <w:pPr>
              <w:rPr>
                <w:sz w:val="26"/>
                <w:szCs w:val="26"/>
              </w:rPr>
            </w:pPr>
            <w:r w:rsidRPr="00DB6AF8">
              <w:rPr>
                <w:sz w:val="26"/>
                <w:szCs w:val="26"/>
              </w:rPr>
              <w:t xml:space="preserve">Civ civ bile kapanmaz, </w:t>
            </w:r>
          </w:p>
          <w:p w:rsidR="00E20504" w:rsidRPr="00DB6AF8" w:rsidRDefault="00E20504" w:rsidP="00CB2D5F">
            <w:pPr>
              <w:rPr>
                <w:sz w:val="26"/>
                <w:szCs w:val="26"/>
              </w:rPr>
            </w:pPr>
            <w:r w:rsidRPr="00DB6AF8">
              <w:rPr>
                <w:sz w:val="26"/>
                <w:szCs w:val="26"/>
              </w:rPr>
              <w:t>İlkbaharda kümese.”</w:t>
            </w:r>
          </w:p>
          <w:p w:rsidR="00E20504" w:rsidRPr="00DB6AF8" w:rsidRDefault="00E20504" w:rsidP="00CB2D5F">
            <w:pPr>
              <w:rPr>
                <w:sz w:val="26"/>
                <w:szCs w:val="26"/>
              </w:rPr>
            </w:pPr>
            <w:r w:rsidRPr="00DB6AF8">
              <w:rPr>
                <w:sz w:val="26"/>
                <w:szCs w:val="26"/>
              </w:rPr>
              <w:t>Aka GÜNDÜZ</w:t>
            </w:r>
          </w:p>
        </w:tc>
      </w:tr>
    </w:tbl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1. mısrada</w:t>
      </w:r>
      <w:r w:rsidRPr="00DB6AF8">
        <w:rPr>
          <w:sz w:val="26"/>
          <w:szCs w:val="26"/>
        </w:rPr>
        <w:tab/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 xml:space="preserve">B) 2. mısrada 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 xml:space="preserve">C) 3. Mısrada 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D) 4. Mısrada</w:t>
      </w: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sz w:val="26"/>
          <w:szCs w:val="26"/>
        </w:rPr>
        <w:br w:type="textWrapping" w:clear="all"/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b/>
          <w:sz w:val="26"/>
          <w:szCs w:val="26"/>
        </w:rPr>
        <w:t>9- Aşağıdaki cümlelerin hangisinde altı çizili kelimelerin yazılışı yanlıştır?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</w:t>
      </w:r>
      <w:r w:rsidRPr="00DB6AF8">
        <w:rPr>
          <w:sz w:val="26"/>
          <w:szCs w:val="26"/>
          <w:u w:val="single"/>
        </w:rPr>
        <w:t>Ayhan</w:t>
      </w:r>
      <w:r w:rsidRPr="00DB6AF8">
        <w:rPr>
          <w:sz w:val="26"/>
          <w:szCs w:val="26"/>
        </w:rPr>
        <w:t xml:space="preserve">, sesini çıkarmadı.                        B)Atatürk </w:t>
      </w:r>
      <w:r w:rsidRPr="00DB6AF8">
        <w:rPr>
          <w:sz w:val="26"/>
          <w:szCs w:val="26"/>
          <w:u w:val="single"/>
        </w:rPr>
        <w:t>anıtkabir</w:t>
      </w:r>
      <w:r w:rsidRPr="00DB6AF8">
        <w:rPr>
          <w:sz w:val="26"/>
          <w:szCs w:val="26"/>
        </w:rPr>
        <w:t>’de yatıyor.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 xml:space="preserve">C)Dayımlar </w:t>
      </w:r>
      <w:r w:rsidRPr="00DB6AF8">
        <w:rPr>
          <w:sz w:val="26"/>
          <w:szCs w:val="26"/>
          <w:u w:val="single"/>
        </w:rPr>
        <w:t>Erzurum’a</w:t>
      </w:r>
      <w:r w:rsidRPr="00DB6AF8">
        <w:rPr>
          <w:sz w:val="26"/>
          <w:szCs w:val="26"/>
        </w:rPr>
        <w:t xml:space="preserve"> taşındı.                  D)Lisede </w:t>
      </w:r>
      <w:r w:rsidRPr="00DB6AF8">
        <w:rPr>
          <w:sz w:val="26"/>
          <w:szCs w:val="26"/>
          <w:u w:val="single"/>
        </w:rPr>
        <w:t>İngilizce</w:t>
      </w:r>
      <w:r w:rsidRPr="00DB6AF8">
        <w:rPr>
          <w:sz w:val="26"/>
          <w:szCs w:val="26"/>
        </w:rPr>
        <w:t xml:space="preserve"> öğreneceğim.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10- Aşağıdaki özel isimlerden hangisinin yazılışı doğrudur?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A)Fatih Sultan Mehmet         B)Çanakkale boğazı         C)Atatürk üniversitesi            D)Doğu anadolu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11- Aşağıdaki cümlede, numaralanmış kelimelerden hangisi yanlış yazılmıştır?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“</w:t>
      </w:r>
      <w:r w:rsidRPr="00DB6AF8">
        <w:rPr>
          <w:sz w:val="26"/>
          <w:szCs w:val="26"/>
          <w:u w:val="single"/>
        </w:rPr>
        <w:t>Utku</w:t>
      </w:r>
      <w:r w:rsidRPr="00DB6AF8">
        <w:rPr>
          <w:sz w:val="26"/>
          <w:szCs w:val="26"/>
        </w:rPr>
        <w:t xml:space="preserve">, </w:t>
      </w:r>
      <w:r w:rsidRPr="00DB6AF8">
        <w:rPr>
          <w:sz w:val="26"/>
          <w:szCs w:val="26"/>
          <w:u w:val="single"/>
        </w:rPr>
        <w:t>Barış</w:t>
      </w:r>
      <w:r w:rsidRPr="00DB6AF8">
        <w:rPr>
          <w:sz w:val="26"/>
          <w:szCs w:val="26"/>
        </w:rPr>
        <w:t xml:space="preserve">, </w:t>
      </w:r>
      <w:r w:rsidRPr="00DB6AF8">
        <w:rPr>
          <w:sz w:val="26"/>
          <w:szCs w:val="26"/>
          <w:u w:val="single"/>
        </w:rPr>
        <w:t>Tarkan</w:t>
      </w:r>
      <w:r w:rsidRPr="00DB6AF8">
        <w:rPr>
          <w:sz w:val="26"/>
          <w:szCs w:val="26"/>
        </w:rPr>
        <w:t xml:space="preserve"> ve </w:t>
      </w:r>
      <w:r w:rsidRPr="00DB6AF8">
        <w:rPr>
          <w:sz w:val="26"/>
          <w:szCs w:val="26"/>
          <w:u w:val="single"/>
        </w:rPr>
        <w:t>tolga</w:t>
      </w:r>
      <w:r w:rsidRPr="00DB6AF8">
        <w:rPr>
          <w:sz w:val="26"/>
          <w:szCs w:val="26"/>
        </w:rPr>
        <w:t xml:space="preserve"> pikniğe gittiler.”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 xml:space="preserve">    1       2          3               4</w:t>
      </w:r>
      <w:r w:rsidRPr="00DB6AF8">
        <w:rPr>
          <w:sz w:val="26"/>
          <w:szCs w:val="26"/>
        </w:rPr>
        <w:tab/>
      </w:r>
      <w:r w:rsidRPr="00DB6AF8">
        <w:rPr>
          <w:sz w:val="26"/>
          <w:szCs w:val="26"/>
        </w:rPr>
        <w:tab/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4. Kelime</w:t>
      </w:r>
      <w:r w:rsidRPr="00DB6AF8">
        <w:rPr>
          <w:sz w:val="26"/>
          <w:szCs w:val="26"/>
        </w:rPr>
        <w:tab/>
        <w:t xml:space="preserve">        B) 3. Kelime              C) 2. Kelime</w:t>
      </w:r>
      <w:r w:rsidRPr="00DB6AF8">
        <w:rPr>
          <w:sz w:val="26"/>
          <w:szCs w:val="26"/>
        </w:rPr>
        <w:tab/>
        <w:t>D) 1. Kelime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12- Aşağıdaki cümlelerin hangisinde “mi” soru eki yanlış yazılmıştır?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A)Osman’ın hastalığı iyileşti mi?          B)Yozgat’a hiç gittin mi?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C)Bana para verecek mi sin?                  D)Yarın geziye mi gidiyorsunuz?</w:t>
      </w:r>
    </w:p>
    <w:p w:rsidR="00E20504" w:rsidRPr="00DB6AF8" w:rsidRDefault="00E20504" w:rsidP="00A13C48">
      <w:pPr>
        <w:rPr>
          <w:sz w:val="26"/>
          <w:szCs w:val="26"/>
        </w:rPr>
      </w:pPr>
    </w:p>
    <w:p w:rsidR="00E20504" w:rsidRDefault="00E20504" w:rsidP="00A13C48">
      <w:pPr>
        <w:rPr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 xml:space="preserve">13- Aşağıdaki kelimelerden hangisinin yazılışı yanlıştır? 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Sipor</w:t>
      </w:r>
      <w:r w:rsidRPr="00DB6AF8">
        <w:rPr>
          <w:sz w:val="26"/>
          <w:szCs w:val="26"/>
        </w:rPr>
        <w:tab/>
        <w:t>B) Tren                C) Kral</w:t>
      </w:r>
      <w:r w:rsidRPr="00DB6AF8">
        <w:rPr>
          <w:sz w:val="26"/>
          <w:szCs w:val="26"/>
        </w:rPr>
        <w:tab/>
        <w:t>D) Trafik</w:t>
      </w:r>
    </w:p>
    <w:p w:rsidR="00E20504" w:rsidRPr="00DB6AF8" w:rsidRDefault="00E20504" w:rsidP="00A13C48">
      <w:pPr>
        <w:rPr>
          <w:b/>
          <w:sz w:val="26"/>
          <w:szCs w:val="26"/>
        </w:rPr>
      </w:pPr>
      <w:r>
        <w:rPr>
          <w:noProof/>
        </w:rPr>
        <w:pict>
          <v:shape id="Resim 81" o:spid="_x0000_s1027" type="#_x0000_t75" alt="MC900311076[1]" style="position:absolute;margin-left:399pt;margin-top:12.15pt;width:146.25pt;height:2in;z-index:-251700224;visibility:visible">
            <v:imagedata r:id="rId6" o:title="" gain="19661f" blacklevel="22938f"/>
          </v:shape>
        </w:pict>
      </w: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 xml:space="preserve">14- Aşağıdaki kelimelerden hangisinin yazılışı doğrudur? 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Film</w:t>
      </w:r>
      <w:r w:rsidRPr="00DB6AF8">
        <w:rPr>
          <w:sz w:val="26"/>
          <w:szCs w:val="26"/>
        </w:rPr>
        <w:tab/>
        <w:t>B) Teyip              C) Pıroblem</w:t>
      </w:r>
      <w:r w:rsidRPr="00DB6AF8">
        <w:rPr>
          <w:sz w:val="26"/>
          <w:szCs w:val="26"/>
        </w:rPr>
        <w:tab/>
        <w:t>D) Lüküs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15-Aşağıdaki kelimelerden kaç tanesi yanlış yazılmıştır?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  <w:u w:val="single"/>
        </w:rPr>
        <w:t>“ almanya</w:t>
      </w:r>
      <w:r w:rsidRPr="00DB6AF8">
        <w:rPr>
          <w:sz w:val="26"/>
          <w:szCs w:val="26"/>
        </w:rPr>
        <w:t>- o</w:t>
      </w:r>
      <w:r w:rsidRPr="00DB6AF8">
        <w:rPr>
          <w:sz w:val="26"/>
          <w:szCs w:val="26"/>
          <w:u w:val="single"/>
        </w:rPr>
        <w:t>tomobi</w:t>
      </w:r>
      <w:r w:rsidRPr="00DB6AF8">
        <w:rPr>
          <w:sz w:val="26"/>
          <w:szCs w:val="26"/>
        </w:rPr>
        <w:t>l</w:t>
      </w:r>
      <w:r w:rsidRPr="00DB6AF8">
        <w:rPr>
          <w:sz w:val="26"/>
          <w:szCs w:val="26"/>
          <w:u w:val="single"/>
        </w:rPr>
        <w:t>- Karadeniz</w:t>
      </w:r>
      <w:r w:rsidRPr="00DB6AF8">
        <w:rPr>
          <w:sz w:val="26"/>
          <w:szCs w:val="26"/>
        </w:rPr>
        <w:t xml:space="preserve">- </w:t>
      </w:r>
      <w:r w:rsidRPr="00DB6AF8">
        <w:rPr>
          <w:sz w:val="26"/>
          <w:szCs w:val="26"/>
          <w:u w:val="single"/>
        </w:rPr>
        <w:t>pilastik”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4</w:t>
      </w:r>
      <w:r w:rsidRPr="00DB6AF8">
        <w:rPr>
          <w:sz w:val="26"/>
          <w:szCs w:val="26"/>
        </w:rPr>
        <w:tab/>
        <w:t xml:space="preserve">   B) 3</w:t>
      </w:r>
      <w:r w:rsidRPr="00DB6AF8">
        <w:rPr>
          <w:sz w:val="26"/>
          <w:szCs w:val="26"/>
        </w:rPr>
        <w:tab/>
        <w:t xml:space="preserve">          C) 2</w:t>
      </w:r>
      <w:r w:rsidRPr="00DB6AF8">
        <w:rPr>
          <w:sz w:val="26"/>
          <w:szCs w:val="26"/>
        </w:rPr>
        <w:tab/>
        <w:t xml:space="preserve">     D) 1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 xml:space="preserve">16-Hangi tümcede soru eki olan “mi“ </w:t>
      </w:r>
      <w:r w:rsidRPr="00DB6AF8">
        <w:rPr>
          <w:b/>
          <w:sz w:val="26"/>
          <w:szCs w:val="26"/>
          <w:u w:val="single"/>
        </w:rPr>
        <w:t>yanlış</w:t>
      </w:r>
      <w:r w:rsidRPr="00DB6AF8">
        <w:rPr>
          <w:b/>
          <w:sz w:val="26"/>
          <w:szCs w:val="26"/>
        </w:rPr>
        <w:t xml:space="preserve"> yazılmıştır?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Yaptıklarını unuttuğumumu sanıyorsun?                         B)Bizimle mi geliyorsun?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C) Bana mı söylüyorsun?                                                      D)Konuşmaya başladı mı susmayı bilmez.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  <w:u w:val="single"/>
        </w:rPr>
      </w:pPr>
      <w:r w:rsidRPr="00DB6AF8">
        <w:rPr>
          <w:b/>
          <w:sz w:val="26"/>
          <w:szCs w:val="26"/>
        </w:rPr>
        <w:t>17-</w:t>
      </w:r>
      <w:r w:rsidRPr="00DB6AF8">
        <w:rPr>
          <w:rFonts w:ascii="ALFABET98" w:hAnsi="ALFABET98"/>
          <w:b/>
          <w:sz w:val="26"/>
          <w:szCs w:val="26"/>
        </w:rPr>
        <w:t xml:space="preserve"> </w:t>
      </w:r>
      <w:r w:rsidRPr="00DB6AF8">
        <w:rPr>
          <w:b/>
          <w:sz w:val="26"/>
          <w:szCs w:val="26"/>
        </w:rPr>
        <w:t xml:space="preserve">Aşağıdaki tümcelerin hangisinde “de“nin yazımı </w:t>
      </w:r>
      <w:r w:rsidRPr="00DB6AF8">
        <w:rPr>
          <w:b/>
          <w:sz w:val="26"/>
          <w:szCs w:val="26"/>
          <w:u w:val="single"/>
        </w:rPr>
        <w:t>yanlıştır?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Dergide aradığın yazıyı bulabildin mi?     B) Hiçde güzel olmamış.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C) Elimde ne var bil bakalım.                         D) Sen de bizimle gelecek misin?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18-Aşağıdaki tümcelerin hangisinde yazım yanlışı yapılmamıştır?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Marketten dönerken Rıza amcayı gördüm.             B) Hey, dikkat etsene?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C) Arkadaşım Atatürk Caddesi’nde beni bekliyor.      D) Ayşe’nin kedisi sarman hastalanmış.</w:t>
      </w:r>
    </w:p>
    <w:p w:rsidR="00E20504" w:rsidRPr="00DB6AF8" w:rsidRDefault="00E20504" w:rsidP="00A13C48">
      <w:pPr>
        <w:rPr>
          <w:b/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>19- Aşağıdaki tümcelerin hangisinde yazım yanlışı yapılmıştır?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Sana kötülük eden ben miyim?                      B) Gittiğimi senmi söyledin?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C) Ödevlerini henüz bitirmedin mi?                   D) Kardeşim evde mi diye gidip bakacağım.</w:t>
      </w:r>
    </w:p>
    <w:p w:rsidR="00E20504" w:rsidRPr="00DB6AF8" w:rsidRDefault="00E20504" w:rsidP="00A13C48">
      <w:pPr>
        <w:rPr>
          <w:sz w:val="26"/>
          <w:szCs w:val="26"/>
        </w:rPr>
      </w:pPr>
    </w:p>
    <w:p w:rsidR="00E20504" w:rsidRPr="00DB6AF8" w:rsidRDefault="00E20504" w:rsidP="00A13C48">
      <w:pPr>
        <w:rPr>
          <w:b/>
          <w:sz w:val="26"/>
          <w:szCs w:val="26"/>
        </w:rPr>
      </w:pPr>
      <w:r w:rsidRPr="00DB6AF8">
        <w:rPr>
          <w:b/>
          <w:sz w:val="26"/>
          <w:szCs w:val="26"/>
        </w:rPr>
        <w:t xml:space="preserve">20-Aşağıdaki tümcelerin hangisinde “de“nin yazımında </w:t>
      </w:r>
      <w:r w:rsidRPr="00DB6AF8">
        <w:rPr>
          <w:b/>
          <w:sz w:val="26"/>
          <w:szCs w:val="26"/>
          <w:u w:val="single"/>
        </w:rPr>
        <w:t>yanlışlık</w:t>
      </w:r>
      <w:r w:rsidRPr="00DB6AF8">
        <w:rPr>
          <w:b/>
          <w:sz w:val="26"/>
          <w:szCs w:val="26"/>
        </w:rPr>
        <w:t xml:space="preserve"> yapılmıştır?</w:t>
      </w:r>
    </w:p>
    <w:p w:rsidR="00E20504" w:rsidRPr="00DB6AF8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A) Eşyalarını topla da yanıma gel.            B) Geldiğim de burada kimseler yoktu.</w:t>
      </w:r>
    </w:p>
    <w:tbl>
      <w:tblPr>
        <w:tblpPr w:leftFromText="144" w:rightFromText="144" w:vertAnchor="text" w:horzAnchor="margin" w:tblpY="707"/>
        <w:tblW w:w="1297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0A0"/>
      </w:tblPr>
      <w:tblGrid>
        <w:gridCol w:w="483"/>
        <w:gridCol w:w="2450"/>
      </w:tblGrid>
      <w:tr w:rsidR="00E20504" w:rsidTr="00CB2D5F">
        <w:trPr>
          <w:trHeight w:val="344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80" o:spid="_x0000_s1028" style="position:absolute;left:0;text-align:left;margin-left:92.3pt;margin-top:1.25pt;width:18.3pt;height:15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79" o:spid="_x0000_s1029" style="position:absolute;left:0;text-align:left;margin-left:31.2pt;margin-top:.85pt;width:18.3pt;height:15.5pt;z-index:251618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78" o:spid="_x0000_s1030" style="position:absolute;left:0;text-align:left;margin-left:61.2pt;margin-top:1.05pt;width:18.3pt;height:15.5pt;z-index:251619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77" o:spid="_x0000_s1031" style="position:absolute;left:0;text-align:left;margin-left:2.05pt;margin-top:1.25pt;width:18.3pt;height:15.5pt;z-index:251617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76" o:spid="_x0000_s1032" style="position:absolute;left:0;text-align:left;margin-left:92.5pt;margin-top:.85pt;width:18.3pt;height:15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75" o:spid="_x0000_s1033" style="position:absolute;left:0;text-align:left;margin-left:31.2pt;margin-top:.85pt;width:18.3pt;height:15.5pt;z-index:251621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74" o:spid="_x0000_s1034" style="position:absolute;left:0;text-align:left;margin-left:61.2pt;margin-top:1.05pt;width:18.3pt;height:15.5pt;z-index:251622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73" o:spid="_x0000_s1035" style="position:absolute;left:0;text-align:left;margin-left:2.05pt;margin-top:1.25pt;width:18.3pt;height:15.5pt;z-index:251620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72" o:spid="_x0000_s1036" style="position:absolute;left:0;text-align:left;margin-left:92.5pt;margin-top:-.85pt;width:18.3pt;height:15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71" o:spid="_x0000_s1037" style="position:absolute;left:0;text-align:left;margin-left:31.2pt;margin-top:.85pt;width:18.3pt;height:15.5pt;z-index:251624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70" o:spid="_x0000_s1038" style="position:absolute;left:0;text-align:left;margin-left:61.2pt;margin-top:1.05pt;width:18.3pt;height:15.5pt;z-index:251625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69" o:spid="_x0000_s1039" style="position:absolute;left:0;text-align:left;margin-left:2.05pt;margin-top:1.25pt;width:18.3pt;height:15.5pt;z-index:25162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68" o:spid="_x0000_s1040" style="position:absolute;left:0;text-align:left;margin-left:92.5pt;margin-top:-.45pt;width:18.3pt;height:15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67" o:spid="_x0000_s1041" style="position:absolute;left:0;text-align:left;margin-left:31.2pt;margin-top:.85pt;width:18.3pt;height:15.5pt;z-index:251627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66" o:spid="_x0000_s1042" style="position:absolute;left:0;text-align:left;margin-left:61.2pt;margin-top:1.05pt;width:18.3pt;height:15.5pt;z-index:251628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65" o:spid="_x0000_s1043" style="position:absolute;left:0;text-align:left;margin-left:2.05pt;margin-top:1.25pt;width:18.3pt;height:15.5pt;z-index:25162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64" o:spid="_x0000_s1044" style="position:absolute;left:0;text-align:left;margin-left:92.7pt;margin-top:-1.25pt;width:18.3pt;height:15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63" o:spid="_x0000_s1045" style="position:absolute;left:0;text-align:left;margin-left:31.2pt;margin-top:.85pt;width:18.3pt;height:15.5pt;z-index:251630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62" o:spid="_x0000_s1046" style="position:absolute;left:0;text-align:left;margin-left:61.2pt;margin-top:1.05pt;width:18.3pt;height:15.5pt;z-index:251631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61" o:spid="_x0000_s1047" style="position:absolute;left:0;text-align:left;margin-left:2.05pt;margin-top:1.25pt;width:18.3pt;height:15.5pt;z-index:251629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60" o:spid="_x0000_s1048" style="position:absolute;left:0;text-align:left;margin-left:92.5pt;margin-top:1pt;width:18.3pt;height:15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59" o:spid="_x0000_s1049" style="position:absolute;left:0;text-align:left;margin-left:31.2pt;margin-top:.85pt;width:18.3pt;height:15.5pt;z-index: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58" o:spid="_x0000_s1050" style="position:absolute;left:0;text-align:left;margin-left:61.2pt;margin-top:1.05pt;width:18.3pt;height:15.5pt;z-index: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57" o:spid="_x0000_s1051" style="position:absolute;left:0;text-align:left;margin-left:2.05pt;margin-top:1.25pt;width:18.3pt;height:15.5pt;z-index:251632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56" o:spid="_x0000_s1052" style="position:absolute;left:0;text-align:left;margin-left:92.5pt;margin-top:-.25pt;width:18.3pt;height:15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55" o:spid="_x0000_s1053" style="position:absolute;left:0;text-align:left;margin-left:31.2pt;margin-top:.85pt;width:18.3pt;height:15.5pt;z-index: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54" o:spid="_x0000_s1054" style="position:absolute;left:0;text-align:left;margin-left:61.2pt;margin-top:1.05pt;width:18.3pt;height:15.5pt;z-index:251637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53" o:spid="_x0000_s1055" style="position:absolute;left:0;text-align:left;margin-left:2.05pt;margin-top:1.25pt;width:18.3pt;height:15.5pt;z-index: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52" o:spid="_x0000_s1056" style="position:absolute;left:0;text-align:left;margin-left:92.5pt;margin-top:.95pt;width:18.3pt;height:15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51" o:spid="_x0000_s1057" style="position:absolute;left:0;text-align:left;margin-left:31.2pt;margin-top:.85pt;width:18.3pt;height:15.5pt;z-index: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50" o:spid="_x0000_s1058" style="position:absolute;left:0;text-align:left;margin-left:61.2pt;margin-top:1.05pt;width:18.3pt;height:15.5pt;z-index: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49" o:spid="_x0000_s1059" style="position:absolute;left:0;text-align:left;margin-left:2.05pt;margin-top:1.25pt;width:18.3pt;height:15.5pt;z-index: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48" o:spid="_x0000_s1060" style="position:absolute;left:0;text-align:left;margin-left:92.9pt;margin-top:-.95pt;width:18.3pt;height:15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47" o:spid="_x0000_s1061" style="position:absolute;left:0;text-align:left;margin-left:31.2pt;margin-top:.85pt;width:18.3pt;height:15.5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46" o:spid="_x0000_s1062" style="position:absolute;left:0;text-align:left;margin-left:61.2pt;margin-top:1.05pt;width:18.3pt;height:15.5pt;z-index: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45" o:spid="_x0000_s1063" style="position:absolute;left:0;text-align:left;margin-left:2.05pt;margin-top:1.25pt;width:18.3pt;height:15.5pt;z-index: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44" o:spid="_x0000_s1064" style="position:absolute;left:0;text-align:left;margin-left:92.5pt;margin-top:-.65pt;width:18.3pt;height:15.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43" o:spid="_x0000_s1065" style="position:absolute;left:0;text-align:left;margin-left:31.2pt;margin-top:.85pt;width:18.3pt;height:15.5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42" o:spid="_x0000_s1066" style="position:absolute;left:0;text-align:left;margin-left:61.2pt;margin-top:1.05pt;width:18.3pt;height:15.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41" o:spid="_x0000_s1067" style="position:absolute;left:0;text-align:left;margin-left:2.05pt;margin-top:1.25pt;width:18.3pt;height:15.5pt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E20504" w:rsidRDefault="00E20504" w:rsidP="00A13C48">
      <w:pPr>
        <w:rPr>
          <w:sz w:val="26"/>
          <w:szCs w:val="26"/>
        </w:rPr>
      </w:pPr>
      <w:r w:rsidRPr="00DB6AF8">
        <w:rPr>
          <w:sz w:val="26"/>
          <w:szCs w:val="26"/>
        </w:rPr>
        <w:t>C) Yeni arkadaşımızı da çağıralım.           D) Kitabımı evde unuttum.</w:t>
      </w:r>
    </w:p>
    <w:p w:rsidR="00E20504" w:rsidRDefault="00E20504" w:rsidP="00A13C48">
      <w:pPr>
        <w:rPr>
          <w:sz w:val="26"/>
          <w:szCs w:val="26"/>
        </w:rPr>
      </w:pPr>
    </w:p>
    <w:tbl>
      <w:tblPr>
        <w:tblpPr w:leftFromText="144" w:rightFromText="144" w:vertAnchor="text" w:horzAnchor="margin" w:tblpXSpec="center" w:tblpY="144"/>
        <w:tblW w:w="1297" w:type="pct"/>
        <w:tblCellSpacing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8" w:type="dxa"/>
          <w:right w:w="58" w:type="dxa"/>
        </w:tblCellMar>
        <w:tblLook w:val="00A0"/>
      </w:tblPr>
      <w:tblGrid>
        <w:gridCol w:w="483"/>
        <w:gridCol w:w="2450"/>
      </w:tblGrid>
      <w:tr w:rsidR="00E20504" w:rsidTr="00CB2D5F">
        <w:trPr>
          <w:trHeight w:val="344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40" o:spid="_x0000_s1068" style="position:absolute;left:0;text-align:left;margin-left:92.1pt;margin-top:.85pt;width:18.3pt;height:15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39" o:spid="_x0000_s1069" style="position:absolute;left:0;text-align:left;margin-left:31.2pt;margin-top:.85pt;width:18.3pt;height:15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38" o:spid="_x0000_s1070" style="position:absolute;left:0;text-align:left;margin-left:61.2pt;margin-top:1.05pt;width:18.3pt;height:1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37" o:spid="_x0000_s1071" style="position:absolute;left:0;text-align:left;margin-left:2.05pt;margin-top:1.25pt;width:18.3pt;height:1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36" o:spid="_x0000_s1072" style="position:absolute;left:0;text-align:left;margin-left:89.7pt;margin-top:.85pt;width:18.3pt;height:15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35" o:spid="_x0000_s1073" style="position:absolute;left:0;text-align:left;margin-left:31.2pt;margin-top:.85pt;width:18.3pt;height:15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34" o:spid="_x0000_s1074" style="position:absolute;left:0;text-align:left;margin-left:61.2pt;margin-top:1.05pt;width:18.3pt;height:15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33" o:spid="_x0000_s1075" style="position:absolute;left:0;text-align:left;margin-left:2.05pt;margin-top:1.25pt;width:18.3pt;height:15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32" o:spid="_x0000_s1076" style="position:absolute;left:0;text-align:left;margin-left:89.5pt;margin-top:.6pt;width:18.3pt;height:15.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31" o:spid="_x0000_s1077" style="position:absolute;left:0;text-align:left;margin-left:31.2pt;margin-top:.85pt;width:18.3pt;height:15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30" o:spid="_x0000_s1078" style="position:absolute;left:0;text-align:left;margin-left:61.2pt;margin-top:1.05pt;width:18.3pt;height:15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29" o:spid="_x0000_s1079" style="position:absolute;left:0;text-align:left;margin-left:2.05pt;margin-top:1.25pt;width:18.3pt;height:15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28" o:spid="_x0000_s1080" style="position:absolute;left:0;text-align:left;margin-left:92.9pt;margin-top:.8pt;width:18.3pt;height:15.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27" o:spid="_x0000_s1081" style="position:absolute;left:0;text-align:left;margin-left:31.2pt;margin-top:.85pt;width:18.3pt;height:15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26" o:spid="_x0000_s1082" style="position:absolute;left:0;text-align:left;margin-left:61.2pt;margin-top:1.05pt;width:18.3pt;height:15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25" o:spid="_x0000_s1083" style="position:absolute;left:0;text-align:left;margin-left:2.05pt;margin-top:1.25pt;width:18.3pt;height:15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24" o:spid="_x0000_s1084" style="position:absolute;left:0;text-align:left;margin-left:92.7pt;margin-top:.4pt;width:18.3pt;height:15.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23" o:spid="_x0000_s1085" style="position:absolute;left:0;text-align:left;margin-left:31.2pt;margin-top:.85pt;width:18.3pt;height:15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22" o:spid="_x0000_s1086" style="position:absolute;left:0;text-align:left;margin-left:61.2pt;margin-top:1.05pt;width:18.3pt;height:15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21" o:spid="_x0000_s1087" style="position:absolute;left:0;text-align:left;margin-left:2.05pt;margin-top:1.25pt;width:18.3pt;height:15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20" o:spid="_x0000_s1088" style="position:absolute;left:0;text-align:left;margin-left:92.3pt;margin-top:.6pt;width:18.3pt;height:15.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9" o:spid="_x0000_s1089" style="position:absolute;left:0;text-align:left;margin-left:31.2pt;margin-top:.85pt;width:18.3pt;height:15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8" o:spid="_x0000_s1090" style="position:absolute;left:0;text-align:left;margin-left:61.2pt;margin-top:1.05pt;width:18.3pt;height:15.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7" o:spid="_x0000_s1091" style="position:absolute;left:0;text-align:left;margin-left:2.05pt;margin-top:1.25pt;width:18.3pt;height:15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16" o:spid="_x0000_s1092" style="position:absolute;left:0;text-align:left;margin-left:92.5pt;margin-top:.75pt;width:18.3pt;height:15.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5" o:spid="_x0000_s1093" style="position:absolute;left:0;text-align:left;margin-left:31.2pt;margin-top:.85pt;width:18.3pt;height:15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4" o:spid="_x0000_s1094" style="position:absolute;left:0;text-align:left;margin-left:61.2pt;margin-top:1.05pt;width:18.3pt;height:15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3" o:spid="_x0000_s1095" style="position:absolute;left:0;text-align:left;margin-left:2.05pt;margin-top:1.25pt;width:18.3pt;height:15.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12" o:spid="_x0000_s1096" style="position:absolute;left:0;text-align:left;margin-left:89.3pt;margin-top:.95pt;width:18.3pt;height:15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1" o:spid="_x0000_s1097" style="position:absolute;left:0;text-align:left;margin-left:31.2pt;margin-top:.85pt;width:18.3pt;height:15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0" o:spid="_x0000_s1098" style="position:absolute;left:0;text-align:left;margin-left:61.2pt;margin-top:1.05pt;width:18.3pt;height:15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9" o:spid="_x0000_s1099" style="position:absolute;left:0;text-align:left;margin-left:2.05pt;margin-top:1.25pt;width:18.3pt;height:15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8" o:spid="_x0000_s1100" style="position:absolute;left:0;text-align:left;margin-left:92.3pt;margin-top:.55pt;width:18.3pt;height:15.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7" o:spid="_x0000_s1101" style="position:absolute;left:0;text-align:left;margin-left:31.2pt;margin-top:.85pt;width:18.3pt;height:15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6" o:spid="_x0000_s1102" style="position:absolute;left:0;text-align:left;margin-left:61.2pt;margin-top:1.05pt;width:18.3pt;height:15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5" o:spid="_x0000_s1103" style="position:absolute;left:0;text-align:left;margin-left:2.05pt;margin-top:1.25pt;width:18.3pt;height:15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20504" w:rsidTr="00CB2D5F">
        <w:trPr>
          <w:trHeight w:val="346"/>
          <w:tblCellSpacing w:w="29" w:type="dxa"/>
        </w:trPr>
        <w:tc>
          <w:tcPr>
            <w:tcW w:w="676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4030" w:type="pct"/>
            <w:vAlign w:val="center"/>
          </w:tcPr>
          <w:p w:rsidR="00E20504" w:rsidRDefault="00E20504" w:rsidP="00CB2D5F">
            <w:pPr>
              <w:spacing w:line="48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noProof/>
              </w:rPr>
              <w:pict>
                <v:oval id="Oval 4" o:spid="_x0000_s1104" style="position:absolute;left:0;text-align:left;margin-left:92.3pt;margin-top:.7pt;width:18.3pt;height:15.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3" o:spid="_x0000_s1105" style="position:absolute;left:0;text-align:left;margin-left:31.2pt;margin-top:.85pt;width:18.3pt;height:15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2" o:spid="_x0000_s1106" style="position:absolute;left:0;text-align:left;margin-left:61.2pt;margin-top:1.05pt;width:18.3pt;height:15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Oval 1" o:spid="_x0000_s1107" style="position:absolute;left:0;text-align:left;margin-left:2.05pt;margin-top:1.25pt;width:18.3pt;height:15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">
                  <v:textbox inset="0,0,0,0">
                    <w:txbxContent>
                      <w:p w:rsidR="00E20504" w:rsidRDefault="00E20504" w:rsidP="00A13C48">
                        <w:pPr>
                          <w:jc w:val="center"/>
                          <w:rPr>
                            <w:sz w:val="18"/>
                            <w:szCs w:val="28"/>
                          </w:rPr>
                        </w:pPr>
                        <w:r>
                          <w:rPr>
                            <w:sz w:val="1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tbl>
      <w:tblPr>
        <w:tblpPr w:leftFromText="141" w:rightFromText="141" w:vertAnchor="text" w:horzAnchor="page" w:tblpX="8701" w:tblpY="14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10"/>
        <w:gridCol w:w="636"/>
      </w:tblGrid>
      <w:tr w:rsidR="00E20504" w:rsidTr="00CB2D5F">
        <w:trPr>
          <w:trHeight w:val="332"/>
        </w:trPr>
        <w:tc>
          <w:tcPr>
            <w:tcW w:w="2346" w:type="dxa"/>
            <w:gridSpan w:val="2"/>
            <w:vAlign w:val="center"/>
          </w:tcPr>
          <w:p w:rsidR="00E20504" w:rsidRDefault="00E20504" w:rsidP="00CB2D5F">
            <w:pPr>
              <w:spacing w:line="276" w:lineRule="auto"/>
              <w:jc w:val="center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eastAsia="en-US"/>
              </w:rPr>
              <w:t>Türkçe</w:t>
            </w:r>
          </w:p>
        </w:tc>
      </w:tr>
      <w:tr w:rsidR="00E20504" w:rsidTr="00CB2D5F">
        <w:trPr>
          <w:trHeight w:val="332"/>
        </w:trPr>
        <w:tc>
          <w:tcPr>
            <w:tcW w:w="1710" w:type="dxa"/>
            <w:vAlign w:val="center"/>
          </w:tcPr>
          <w:p w:rsidR="00E20504" w:rsidRDefault="00E20504" w:rsidP="00CB2D5F">
            <w:pPr>
              <w:spacing w:line="276" w:lineRule="auto"/>
              <w:jc w:val="right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DOĞRU SAYISI</w:t>
            </w:r>
          </w:p>
        </w:tc>
        <w:tc>
          <w:tcPr>
            <w:tcW w:w="636" w:type="dxa"/>
          </w:tcPr>
          <w:p w:rsidR="00E20504" w:rsidRDefault="00E20504" w:rsidP="00CB2D5F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</w:p>
        </w:tc>
      </w:tr>
      <w:tr w:rsidR="00E20504" w:rsidTr="00CB2D5F">
        <w:trPr>
          <w:trHeight w:val="332"/>
        </w:trPr>
        <w:tc>
          <w:tcPr>
            <w:tcW w:w="1710" w:type="dxa"/>
            <w:vAlign w:val="center"/>
          </w:tcPr>
          <w:p w:rsidR="00E20504" w:rsidRDefault="00E20504" w:rsidP="00CB2D5F">
            <w:pPr>
              <w:spacing w:line="276" w:lineRule="auto"/>
              <w:jc w:val="right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YANLIŞ SAYISI</w:t>
            </w:r>
          </w:p>
        </w:tc>
        <w:tc>
          <w:tcPr>
            <w:tcW w:w="636" w:type="dxa"/>
          </w:tcPr>
          <w:p w:rsidR="00E20504" w:rsidRDefault="00E20504" w:rsidP="00CB2D5F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</w:p>
        </w:tc>
      </w:tr>
      <w:tr w:rsidR="00E20504" w:rsidTr="00CB2D5F">
        <w:trPr>
          <w:trHeight w:val="332"/>
        </w:trPr>
        <w:tc>
          <w:tcPr>
            <w:tcW w:w="1710" w:type="dxa"/>
            <w:vAlign w:val="center"/>
          </w:tcPr>
          <w:p w:rsidR="00E20504" w:rsidRDefault="00E20504" w:rsidP="00CB2D5F">
            <w:pPr>
              <w:spacing w:line="276" w:lineRule="auto"/>
              <w:jc w:val="right"/>
              <w:rPr>
                <w:rFonts w:ascii="Comic Sans MS" w:hAnsi="Comic Sans MS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sz w:val="18"/>
                <w:szCs w:val="18"/>
                <w:lang w:eastAsia="en-US"/>
              </w:rPr>
              <w:t>ALDIĞI PUAN</w:t>
            </w:r>
          </w:p>
        </w:tc>
        <w:tc>
          <w:tcPr>
            <w:tcW w:w="636" w:type="dxa"/>
          </w:tcPr>
          <w:p w:rsidR="00E20504" w:rsidRDefault="00E20504" w:rsidP="00CB2D5F">
            <w:pPr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</w:p>
        </w:tc>
      </w:tr>
    </w:tbl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 w:rsidP="00A13C48">
      <w:pPr>
        <w:rPr>
          <w:b/>
        </w:rPr>
      </w:pPr>
    </w:p>
    <w:p w:rsidR="00E20504" w:rsidRDefault="00E20504"/>
    <w:sectPr w:rsidR="00E20504" w:rsidSect="00A13C48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C48"/>
    <w:rsid w:val="00003C69"/>
    <w:rsid w:val="00004A0F"/>
    <w:rsid w:val="00015269"/>
    <w:rsid w:val="00017B5B"/>
    <w:rsid w:val="00027820"/>
    <w:rsid w:val="0004201F"/>
    <w:rsid w:val="00043BC6"/>
    <w:rsid w:val="000644A2"/>
    <w:rsid w:val="000706D0"/>
    <w:rsid w:val="000837A5"/>
    <w:rsid w:val="0008703A"/>
    <w:rsid w:val="000924C9"/>
    <w:rsid w:val="00096879"/>
    <w:rsid w:val="000B4A64"/>
    <w:rsid w:val="000B624E"/>
    <w:rsid w:val="000C3FFB"/>
    <w:rsid w:val="000C6195"/>
    <w:rsid w:val="000D3833"/>
    <w:rsid w:val="000E74A9"/>
    <w:rsid w:val="00100251"/>
    <w:rsid w:val="00101564"/>
    <w:rsid w:val="00106DA3"/>
    <w:rsid w:val="00115639"/>
    <w:rsid w:val="001156A5"/>
    <w:rsid w:val="00116437"/>
    <w:rsid w:val="00117B76"/>
    <w:rsid w:val="00122ECE"/>
    <w:rsid w:val="001346DB"/>
    <w:rsid w:val="0013652E"/>
    <w:rsid w:val="00136C5F"/>
    <w:rsid w:val="0013737D"/>
    <w:rsid w:val="00140FFE"/>
    <w:rsid w:val="00144EA9"/>
    <w:rsid w:val="00150854"/>
    <w:rsid w:val="00172186"/>
    <w:rsid w:val="0017347D"/>
    <w:rsid w:val="00173A5B"/>
    <w:rsid w:val="00197653"/>
    <w:rsid w:val="001A2C37"/>
    <w:rsid w:val="001A74EB"/>
    <w:rsid w:val="001B6706"/>
    <w:rsid w:val="001B7D75"/>
    <w:rsid w:val="001C33DE"/>
    <w:rsid w:val="001C66AC"/>
    <w:rsid w:val="001C66C9"/>
    <w:rsid w:val="001C7E9F"/>
    <w:rsid w:val="001E3511"/>
    <w:rsid w:val="001F48B1"/>
    <w:rsid w:val="001F718A"/>
    <w:rsid w:val="001F7B3F"/>
    <w:rsid w:val="0020032B"/>
    <w:rsid w:val="00200DF7"/>
    <w:rsid w:val="00203CBF"/>
    <w:rsid w:val="0020723D"/>
    <w:rsid w:val="0020731C"/>
    <w:rsid w:val="0021100F"/>
    <w:rsid w:val="0021590A"/>
    <w:rsid w:val="00237632"/>
    <w:rsid w:val="00237EB6"/>
    <w:rsid w:val="00246055"/>
    <w:rsid w:val="00246307"/>
    <w:rsid w:val="0025517C"/>
    <w:rsid w:val="002555FE"/>
    <w:rsid w:val="0027098D"/>
    <w:rsid w:val="0027139E"/>
    <w:rsid w:val="00276068"/>
    <w:rsid w:val="00276B3B"/>
    <w:rsid w:val="00296128"/>
    <w:rsid w:val="002A091F"/>
    <w:rsid w:val="002B1FAB"/>
    <w:rsid w:val="002B298F"/>
    <w:rsid w:val="002B29C1"/>
    <w:rsid w:val="002C434E"/>
    <w:rsid w:val="002C4D3B"/>
    <w:rsid w:val="002D0795"/>
    <w:rsid w:val="002D3184"/>
    <w:rsid w:val="002D3E9C"/>
    <w:rsid w:val="002E00CD"/>
    <w:rsid w:val="002F1E70"/>
    <w:rsid w:val="002F578C"/>
    <w:rsid w:val="00330778"/>
    <w:rsid w:val="00336EB9"/>
    <w:rsid w:val="0034165E"/>
    <w:rsid w:val="0036325B"/>
    <w:rsid w:val="00364A36"/>
    <w:rsid w:val="00367FE7"/>
    <w:rsid w:val="0037086F"/>
    <w:rsid w:val="003737C4"/>
    <w:rsid w:val="00383716"/>
    <w:rsid w:val="003923B3"/>
    <w:rsid w:val="003B505C"/>
    <w:rsid w:val="003C757F"/>
    <w:rsid w:val="003D1CF4"/>
    <w:rsid w:val="003D59B5"/>
    <w:rsid w:val="003E03DC"/>
    <w:rsid w:val="003E0D0E"/>
    <w:rsid w:val="003F0038"/>
    <w:rsid w:val="003F2684"/>
    <w:rsid w:val="003F750B"/>
    <w:rsid w:val="00405898"/>
    <w:rsid w:val="004066E0"/>
    <w:rsid w:val="00415C4A"/>
    <w:rsid w:val="00434C57"/>
    <w:rsid w:val="00440E15"/>
    <w:rsid w:val="00441B9C"/>
    <w:rsid w:val="0044294E"/>
    <w:rsid w:val="004615BD"/>
    <w:rsid w:val="0046314E"/>
    <w:rsid w:val="0046731A"/>
    <w:rsid w:val="0047005F"/>
    <w:rsid w:val="004735AE"/>
    <w:rsid w:val="00490F35"/>
    <w:rsid w:val="004911CC"/>
    <w:rsid w:val="004928A8"/>
    <w:rsid w:val="00497B17"/>
    <w:rsid w:val="004A4A1B"/>
    <w:rsid w:val="004A5876"/>
    <w:rsid w:val="004B2653"/>
    <w:rsid w:val="004B2AEA"/>
    <w:rsid w:val="004C3305"/>
    <w:rsid w:val="004C5A8B"/>
    <w:rsid w:val="004D2D26"/>
    <w:rsid w:val="004D2E87"/>
    <w:rsid w:val="004D4338"/>
    <w:rsid w:val="004F4162"/>
    <w:rsid w:val="004F5EED"/>
    <w:rsid w:val="00501927"/>
    <w:rsid w:val="00504A04"/>
    <w:rsid w:val="00504C2F"/>
    <w:rsid w:val="00510496"/>
    <w:rsid w:val="00511875"/>
    <w:rsid w:val="005135E2"/>
    <w:rsid w:val="00517F9E"/>
    <w:rsid w:val="005200D8"/>
    <w:rsid w:val="005209DA"/>
    <w:rsid w:val="005217D5"/>
    <w:rsid w:val="00525398"/>
    <w:rsid w:val="005311CF"/>
    <w:rsid w:val="005408F6"/>
    <w:rsid w:val="00542A65"/>
    <w:rsid w:val="00546495"/>
    <w:rsid w:val="00554512"/>
    <w:rsid w:val="00560B40"/>
    <w:rsid w:val="0056616A"/>
    <w:rsid w:val="005709FC"/>
    <w:rsid w:val="00570FFB"/>
    <w:rsid w:val="00580185"/>
    <w:rsid w:val="00580DBF"/>
    <w:rsid w:val="00581871"/>
    <w:rsid w:val="0058234E"/>
    <w:rsid w:val="005827A3"/>
    <w:rsid w:val="0058709B"/>
    <w:rsid w:val="0058747A"/>
    <w:rsid w:val="00587E11"/>
    <w:rsid w:val="00594FAC"/>
    <w:rsid w:val="005B1967"/>
    <w:rsid w:val="005B7921"/>
    <w:rsid w:val="005C6637"/>
    <w:rsid w:val="005D677B"/>
    <w:rsid w:val="005E14A1"/>
    <w:rsid w:val="005E4562"/>
    <w:rsid w:val="005E70F8"/>
    <w:rsid w:val="005F0CED"/>
    <w:rsid w:val="0060264A"/>
    <w:rsid w:val="00612CCB"/>
    <w:rsid w:val="00614B56"/>
    <w:rsid w:val="00620110"/>
    <w:rsid w:val="0062265F"/>
    <w:rsid w:val="00624104"/>
    <w:rsid w:val="00637D62"/>
    <w:rsid w:val="00646B05"/>
    <w:rsid w:val="0064784A"/>
    <w:rsid w:val="00650581"/>
    <w:rsid w:val="0065281A"/>
    <w:rsid w:val="00653A82"/>
    <w:rsid w:val="00655D00"/>
    <w:rsid w:val="0066042A"/>
    <w:rsid w:val="00664CE5"/>
    <w:rsid w:val="006713C5"/>
    <w:rsid w:val="00672490"/>
    <w:rsid w:val="006724D1"/>
    <w:rsid w:val="0067764E"/>
    <w:rsid w:val="00684388"/>
    <w:rsid w:val="00690022"/>
    <w:rsid w:val="00692D4B"/>
    <w:rsid w:val="00694D20"/>
    <w:rsid w:val="006A22D1"/>
    <w:rsid w:val="006A4008"/>
    <w:rsid w:val="006B4607"/>
    <w:rsid w:val="006D0B7A"/>
    <w:rsid w:val="006E2C06"/>
    <w:rsid w:val="00703629"/>
    <w:rsid w:val="00710F03"/>
    <w:rsid w:val="007116FA"/>
    <w:rsid w:val="00716771"/>
    <w:rsid w:val="00716A91"/>
    <w:rsid w:val="00717711"/>
    <w:rsid w:val="00717B29"/>
    <w:rsid w:val="00717F9F"/>
    <w:rsid w:val="007213E3"/>
    <w:rsid w:val="00723EE8"/>
    <w:rsid w:val="0073463A"/>
    <w:rsid w:val="007369AA"/>
    <w:rsid w:val="00741197"/>
    <w:rsid w:val="0074331F"/>
    <w:rsid w:val="00743AF2"/>
    <w:rsid w:val="00747B73"/>
    <w:rsid w:val="00753174"/>
    <w:rsid w:val="00760748"/>
    <w:rsid w:val="00763196"/>
    <w:rsid w:val="007640E2"/>
    <w:rsid w:val="00764BAD"/>
    <w:rsid w:val="007724D3"/>
    <w:rsid w:val="0078409F"/>
    <w:rsid w:val="00787087"/>
    <w:rsid w:val="00794549"/>
    <w:rsid w:val="007A353F"/>
    <w:rsid w:val="007A4D80"/>
    <w:rsid w:val="007A62AA"/>
    <w:rsid w:val="007C0C0C"/>
    <w:rsid w:val="007D3CC9"/>
    <w:rsid w:val="007F02A1"/>
    <w:rsid w:val="007F5193"/>
    <w:rsid w:val="008066A2"/>
    <w:rsid w:val="00806B4F"/>
    <w:rsid w:val="0082428C"/>
    <w:rsid w:val="00826D88"/>
    <w:rsid w:val="00834B1F"/>
    <w:rsid w:val="00846481"/>
    <w:rsid w:val="008577D4"/>
    <w:rsid w:val="008658A7"/>
    <w:rsid w:val="0086674C"/>
    <w:rsid w:val="00876401"/>
    <w:rsid w:val="00876FF8"/>
    <w:rsid w:val="00891643"/>
    <w:rsid w:val="008945D2"/>
    <w:rsid w:val="008972E8"/>
    <w:rsid w:val="008A649D"/>
    <w:rsid w:val="008B4D2F"/>
    <w:rsid w:val="008C40A3"/>
    <w:rsid w:val="008C5E20"/>
    <w:rsid w:val="008C6807"/>
    <w:rsid w:val="008D18B4"/>
    <w:rsid w:val="008D1B02"/>
    <w:rsid w:val="008D613D"/>
    <w:rsid w:val="008E297B"/>
    <w:rsid w:val="008E3749"/>
    <w:rsid w:val="008E3B7E"/>
    <w:rsid w:val="008F08A5"/>
    <w:rsid w:val="008F5B24"/>
    <w:rsid w:val="009033D9"/>
    <w:rsid w:val="00910AE8"/>
    <w:rsid w:val="00912798"/>
    <w:rsid w:val="00913E95"/>
    <w:rsid w:val="0091693C"/>
    <w:rsid w:val="00917B47"/>
    <w:rsid w:val="00924DB1"/>
    <w:rsid w:val="00927276"/>
    <w:rsid w:val="0093078C"/>
    <w:rsid w:val="00937F62"/>
    <w:rsid w:val="00946530"/>
    <w:rsid w:val="00947481"/>
    <w:rsid w:val="009540F0"/>
    <w:rsid w:val="0095705E"/>
    <w:rsid w:val="00960AF0"/>
    <w:rsid w:val="00966991"/>
    <w:rsid w:val="009758A6"/>
    <w:rsid w:val="00977FD8"/>
    <w:rsid w:val="009864BC"/>
    <w:rsid w:val="009913F5"/>
    <w:rsid w:val="00994647"/>
    <w:rsid w:val="00996C15"/>
    <w:rsid w:val="009A5063"/>
    <w:rsid w:val="009C20A9"/>
    <w:rsid w:val="009D644E"/>
    <w:rsid w:val="009D7367"/>
    <w:rsid w:val="009E13F7"/>
    <w:rsid w:val="009F0BC4"/>
    <w:rsid w:val="009F51CD"/>
    <w:rsid w:val="00A04276"/>
    <w:rsid w:val="00A11134"/>
    <w:rsid w:val="00A13C48"/>
    <w:rsid w:val="00A16CC0"/>
    <w:rsid w:val="00A26F52"/>
    <w:rsid w:val="00A300A5"/>
    <w:rsid w:val="00A3476C"/>
    <w:rsid w:val="00A413DC"/>
    <w:rsid w:val="00A45649"/>
    <w:rsid w:val="00A532E2"/>
    <w:rsid w:val="00A5380A"/>
    <w:rsid w:val="00A56368"/>
    <w:rsid w:val="00A60514"/>
    <w:rsid w:val="00A660E7"/>
    <w:rsid w:val="00A66C9F"/>
    <w:rsid w:val="00A67209"/>
    <w:rsid w:val="00A7633B"/>
    <w:rsid w:val="00A846C2"/>
    <w:rsid w:val="00A85243"/>
    <w:rsid w:val="00AA52F8"/>
    <w:rsid w:val="00AA69E8"/>
    <w:rsid w:val="00AB0A98"/>
    <w:rsid w:val="00AB7EC1"/>
    <w:rsid w:val="00AC7743"/>
    <w:rsid w:val="00AD5C10"/>
    <w:rsid w:val="00AF033D"/>
    <w:rsid w:val="00AF59E5"/>
    <w:rsid w:val="00B07C26"/>
    <w:rsid w:val="00B22FB7"/>
    <w:rsid w:val="00B249A8"/>
    <w:rsid w:val="00B41EB9"/>
    <w:rsid w:val="00B5354B"/>
    <w:rsid w:val="00B6285D"/>
    <w:rsid w:val="00B74A5C"/>
    <w:rsid w:val="00B764B7"/>
    <w:rsid w:val="00B85E87"/>
    <w:rsid w:val="00B87253"/>
    <w:rsid w:val="00B958DB"/>
    <w:rsid w:val="00BC7C5F"/>
    <w:rsid w:val="00BE1B82"/>
    <w:rsid w:val="00BE7F7F"/>
    <w:rsid w:val="00BF2464"/>
    <w:rsid w:val="00BF3392"/>
    <w:rsid w:val="00BF7C31"/>
    <w:rsid w:val="00C11F89"/>
    <w:rsid w:val="00C13CD1"/>
    <w:rsid w:val="00C16FA4"/>
    <w:rsid w:val="00C23DA2"/>
    <w:rsid w:val="00C2582F"/>
    <w:rsid w:val="00C3426A"/>
    <w:rsid w:val="00C37DB2"/>
    <w:rsid w:val="00C425F8"/>
    <w:rsid w:val="00C44395"/>
    <w:rsid w:val="00C530B2"/>
    <w:rsid w:val="00C5466C"/>
    <w:rsid w:val="00C54BA2"/>
    <w:rsid w:val="00C61071"/>
    <w:rsid w:val="00C6250F"/>
    <w:rsid w:val="00C764C5"/>
    <w:rsid w:val="00C76C0B"/>
    <w:rsid w:val="00C82377"/>
    <w:rsid w:val="00C93628"/>
    <w:rsid w:val="00CA45AF"/>
    <w:rsid w:val="00CA7696"/>
    <w:rsid w:val="00CB0BC8"/>
    <w:rsid w:val="00CB26B4"/>
    <w:rsid w:val="00CB2D5F"/>
    <w:rsid w:val="00CC1B80"/>
    <w:rsid w:val="00CC45DC"/>
    <w:rsid w:val="00CC76CF"/>
    <w:rsid w:val="00CD3BEB"/>
    <w:rsid w:val="00CD60AE"/>
    <w:rsid w:val="00CD7893"/>
    <w:rsid w:val="00CE015E"/>
    <w:rsid w:val="00CF0941"/>
    <w:rsid w:val="00D0179F"/>
    <w:rsid w:val="00D02CED"/>
    <w:rsid w:val="00D0451C"/>
    <w:rsid w:val="00D07761"/>
    <w:rsid w:val="00D1037A"/>
    <w:rsid w:val="00D11A4E"/>
    <w:rsid w:val="00D12C85"/>
    <w:rsid w:val="00D14E48"/>
    <w:rsid w:val="00D36AC8"/>
    <w:rsid w:val="00D41A41"/>
    <w:rsid w:val="00D427E2"/>
    <w:rsid w:val="00D5759D"/>
    <w:rsid w:val="00D81500"/>
    <w:rsid w:val="00DA05E8"/>
    <w:rsid w:val="00DA250C"/>
    <w:rsid w:val="00DA4A13"/>
    <w:rsid w:val="00DB370D"/>
    <w:rsid w:val="00DB6AF8"/>
    <w:rsid w:val="00DC0EDB"/>
    <w:rsid w:val="00DC28E3"/>
    <w:rsid w:val="00DC60A9"/>
    <w:rsid w:val="00DD40BB"/>
    <w:rsid w:val="00DE658A"/>
    <w:rsid w:val="00DF1F50"/>
    <w:rsid w:val="00DF2CDB"/>
    <w:rsid w:val="00E010FA"/>
    <w:rsid w:val="00E0299A"/>
    <w:rsid w:val="00E06B12"/>
    <w:rsid w:val="00E11560"/>
    <w:rsid w:val="00E20504"/>
    <w:rsid w:val="00E2768E"/>
    <w:rsid w:val="00E3311B"/>
    <w:rsid w:val="00E33215"/>
    <w:rsid w:val="00E34160"/>
    <w:rsid w:val="00E36706"/>
    <w:rsid w:val="00E44FBA"/>
    <w:rsid w:val="00E46C4E"/>
    <w:rsid w:val="00E51C46"/>
    <w:rsid w:val="00E54E44"/>
    <w:rsid w:val="00E56D29"/>
    <w:rsid w:val="00E73652"/>
    <w:rsid w:val="00E75D06"/>
    <w:rsid w:val="00E802AB"/>
    <w:rsid w:val="00E83A25"/>
    <w:rsid w:val="00E96792"/>
    <w:rsid w:val="00EA3775"/>
    <w:rsid w:val="00EA6BB1"/>
    <w:rsid w:val="00EB5E64"/>
    <w:rsid w:val="00EC5D2E"/>
    <w:rsid w:val="00EC7B76"/>
    <w:rsid w:val="00ED0CDE"/>
    <w:rsid w:val="00ED3478"/>
    <w:rsid w:val="00ED6FD6"/>
    <w:rsid w:val="00EE062F"/>
    <w:rsid w:val="00EE7234"/>
    <w:rsid w:val="00EF77DB"/>
    <w:rsid w:val="00F01D91"/>
    <w:rsid w:val="00F11281"/>
    <w:rsid w:val="00F11336"/>
    <w:rsid w:val="00F125C6"/>
    <w:rsid w:val="00F257AB"/>
    <w:rsid w:val="00F3197C"/>
    <w:rsid w:val="00F3336D"/>
    <w:rsid w:val="00F40597"/>
    <w:rsid w:val="00F42370"/>
    <w:rsid w:val="00F44812"/>
    <w:rsid w:val="00F46D15"/>
    <w:rsid w:val="00F66985"/>
    <w:rsid w:val="00F70622"/>
    <w:rsid w:val="00F72E75"/>
    <w:rsid w:val="00F84E08"/>
    <w:rsid w:val="00FA2ECD"/>
    <w:rsid w:val="00FA453C"/>
    <w:rsid w:val="00FC0412"/>
    <w:rsid w:val="00FC24D4"/>
    <w:rsid w:val="00FD0F1E"/>
    <w:rsid w:val="00FD1622"/>
    <w:rsid w:val="00FD5BA0"/>
    <w:rsid w:val="00FD71AE"/>
    <w:rsid w:val="00FE05C8"/>
    <w:rsid w:val="00FE7AAF"/>
    <w:rsid w:val="00FF0641"/>
    <w:rsid w:val="00FF3389"/>
    <w:rsid w:val="00FF3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4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13C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3C48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1002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649</Words>
  <Characters>3705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Nejat GÜREL</dc:creator>
  <cp:keywords>www.sorubak.com</cp:keywords>
  <dc:description>www.sorubak.com</dc:description>
  <cp:lastModifiedBy>edanur</cp:lastModifiedBy>
  <cp:revision>3</cp:revision>
  <dcterms:created xsi:type="dcterms:W3CDTF">2014-01-12T22:32:00Z</dcterms:created>
  <dcterms:modified xsi:type="dcterms:W3CDTF">2014-01-13T15:41:00Z</dcterms:modified>
  <cp:category>www.sorubak.com</cp:category>
</cp:coreProperties>
</file>