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11398" w:tblpY="-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3"/>
        <w:gridCol w:w="236"/>
      </w:tblGrid>
      <w:tr w:rsidR="0049392D" w:rsidRPr="00FD6F68" w:rsidTr="00CE6A5B">
        <w:trPr>
          <w:trHeight w:val="59"/>
        </w:trPr>
        <w:tc>
          <w:tcPr>
            <w:tcW w:w="403" w:type="dxa"/>
          </w:tcPr>
          <w:p w:rsidR="0049392D" w:rsidRPr="00FD6F68" w:rsidRDefault="0049392D" w:rsidP="00CE6A5B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49392D" w:rsidRPr="00FD6F68" w:rsidRDefault="0049392D" w:rsidP="00CE6A5B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</w:tbl>
    <w:p w:rsidR="0049392D" w:rsidRPr="00CE6A5B" w:rsidRDefault="0049392D" w:rsidP="00277261">
      <w:pPr>
        <w:jc w:val="center"/>
        <w:rPr>
          <w:sz w:val="28"/>
          <w:szCs w:val="28"/>
        </w:rPr>
      </w:pPr>
      <w:r>
        <w:rPr>
          <w:sz w:val="28"/>
          <w:szCs w:val="28"/>
        </w:rPr>
        <w:t>MATEMATİK 5.DEĞERLENDİRMESİ</w:t>
      </w:r>
    </w:p>
    <w:p w:rsidR="0049392D" w:rsidRPr="00CE6A5B" w:rsidRDefault="0049392D" w:rsidP="0089571D">
      <w:pPr>
        <w:rPr>
          <w:sz w:val="28"/>
          <w:szCs w:val="28"/>
        </w:rPr>
      </w:pPr>
      <w:r w:rsidRPr="00CE6A5B">
        <w:rPr>
          <w:sz w:val="28"/>
          <w:szCs w:val="28"/>
        </w:rPr>
        <w:t>ADI SOYADI:……………………………………………</w:t>
      </w:r>
      <w:r>
        <w:rPr>
          <w:sz w:val="28"/>
          <w:szCs w:val="28"/>
        </w:rPr>
        <w:t>….</w:t>
      </w:r>
      <w:r w:rsidRPr="00CE6A5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                 </w:t>
      </w:r>
      <w:r w:rsidRPr="00CE6A5B">
        <w:rPr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31</w:t>
      </w:r>
      <w:r w:rsidRPr="00CE6A5B">
        <w:rPr>
          <w:rFonts w:cs="Arial"/>
          <w:sz w:val="28"/>
          <w:szCs w:val="28"/>
        </w:rPr>
        <w:t xml:space="preserve"> EKİM 2012</w:t>
      </w:r>
      <w:r w:rsidRPr="00CE6A5B">
        <w:rPr>
          <w:sz w:val="28"/>
          <w:szCs w:val="28"/>
        </w:rPr>
        <w:t xml:space="preserve"> </w:t>
      </w:r>
    </w:p>
    <w:p w:rsidR="0049392D" w:rsidRPr="00D77747" w:rsidRDefault="0049392D" w:rsidP="00925012">
      <w:pPr>
        <w:rPr>
          <w:sz w:val="32"/>
          <w:szCs w:val="32"/>
        </w:rPr>
      </w:pPr>
      <w:r w:rsidRPr="00CB3FC4">
        <w:rPr>
          <w:rFonts w:cs="Arial"/>
          <w:b/>
          <w:sz w:val="32"/>
          <w:szCs w:val="32"/>
        </w:rPr>
        <w:t>1-</w:t>
      </w:r>
      <w:r w:rsidRPr="00D77747">
        <w:rPr>
          <w:rFonts w:cs="Arial"/>
          <w:sz w:val="32"/>
          <w:szCs w:val="32"/>
        </w:rPr>
        <w:t xml:space="preserve">) </w:t>
      </w:r>
      <w:r>
        <w:rPr>
          <w:rFonts w:cs="Arial"/>
          <w:sz w:val="32"/>
          <w:szCs w:val="32"/>
        </w:rPr>
        <w:t xml:space="preserve">Ali’nin </w:t>
      </w:r>
      <w:r w:rsidRPr="00D77747">
        <w:rPr>
          <w:rFonts w:cs="Arial"/>
          <w:sz w:val="32"/>
          <w:szCs w:val="32"/>
        </w:rPr>
        <w:t>3</w:t>
      </w:r>
      <w:r>
        <w:rPr>
          <w:rFonts w:cs="Arial"/>
          <w:sz w:val="32"/>
          <w:szCs w:val="32"/>
        </w:rPr>
        <w:t xml:space="preserve"> düzine ,Ayşe’nin 3 deste kalemi vardı.Ali ile Ayşe’nin kalemleri toplamı kaçtır</w:t>
      </w:r>
      <w:r w:rsidRPr="00D77747">
        <w:rPr>
          <w:rFonts w:cs="Arial"/>
          <w:sz w:val="32"/>
          <w:szCs w:val="32"/>
        </w:rPr>
        <w:t>?</w:t>
      </w:r>
      <w:r>
        <w:rPr>
          <w:rFonts w:cs="Arial"/>
          <w:sz w:val="32"/>
          <w:szCs w:val="32"/>
        </w:rPr>
        <w:t xml:space="preserve"> 10 puan  </w:t>
      </w:r>
      <w:hyperlink r:id="rId5" w:history="1">
        <w:r w:rsidRPr="00E770BC">
          <w:rPr>
            <w:rStyle w:val="Hyperlink"/>
            <w:rFonts w:ascii="Comic Sans MS" w:hAnsi="Comic Sans MS"/>
          </w:rPr>
          <w:t>www.sorubak.com</w:t>
        </w:r>
      </w:hyperlink>
      <w:r w:rsidRPr="00D77747">
        <w:rPr>
          <w:rFonts w:cs="Arial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  <w:sz w:val="32"/>
          <w:szCs w:val="32"/>
        </w:rPr>
        <w:t>……………………………………………………………………………………..</w:t>
      </w:r>
    </w:p>
    <w:p w:rsidR="0049392D" w:rsidRPr="00D77747" w:rsidRDefault="0049392D" w:rsidP="00EF528F">
      <w:pPr>
        <w:rPr>
          <w:sz w:val="32"/>
          <w:szCs w:val="32"/>
        </w:rPr>
      </w:pPr>
      <w:r w:rsidRPr="00D77747">
        <w:rPr>
          <w:b/>
          <w:sz w:val="32"/>
          <w:szCs w:val="32"/>
        </w:rPr>
        <w:t>2</w:t>
      </w:r>
      <w:r w:rsidRPr="00D77747">
        <w:rPr>
          <w:sz w:val="32"/>
          <w:szCs w:val="32"/>
        </w:rPr>
        <w:t>-)</w:t>
      </w:r>
      <w:r>
        <w:rPr>
          <w:sz w:val="32"/>
          <w:szCs w:val="32"/>
        </w:rPr>
        <w:t xml:space="preserve"> Berkay’ın 13 tane kitabı vardı. 12 tane</w:t>
      </w:r>
      <w:r w:rsidRPr="00D77747">
        <w:rPr>
          <w:sz w:val="32"/>
          <w:szCs w:val="32"/>
        </w:rPr>
        <w:t xml:space="preserve"> annesi,</w:t>
      </w:r>
      <w:r>
        <w:rPr>
          <w:sz w:val="32"/>
          <w:szCs w:val="32"/>
        </w:rPr>
        <w:t xml:space="preserve"> 4 tane de babası verdi.Berkay’ın </w:t>
      </w:r>
      <w:r w:rsidRPr="00D77747">
        <w:rPr>
          <w:sz w:val="32"/>
          <w:szCs w:val="32"/>
        </w:rPr>
        <w:t xml:space="preserve"> kaç </w:t>
      </w:r>
      <w:r>
        <w:rPr>
          <w:sz w:val="32"/>
          <w:szCs w:val="32"/>
        </w:rPr>
        <w:t xml:space="preserve">kitabı </w:t>
      </w:r>
      <w:r w:rsidRPr="00D77747">
        <w:rPr>
          <w:sz w:val="32"/>
          <w:szCs w:val="32"/>
        </w:rPr>
        <w:t xml:space="preserve"> oldu?</w:t>
      </w:r>
      <w:r>
        <w:rPr>
          <w:sz w:val="32"/>
          <w:szCs w:val="32"/>
        </w:rPr>
        <w:t xml:space="preserve"> 10 puan</w:t>
      </w:r>
    </w:p>
    <w:p w:rsidR="0049392D" w:rsidRPr="00D77747" w:rsidRDefault="0049392D" w:rsidP="00EF528F">
      <w:pPr>
        <w:rPr>
          <w:sz w:val="32"/>
          <w:szCs w:val="32"/>
        </w:rPr>
      </w:pPr>
      <w:r w:rsidRPr="00D77747"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392D" w:rsidRPr="00D77747" w:rsidRDefault="0049392D" w:rsidP="00925012">
      <w:pPr>
        <w:ind w:left="142" w:hanging="142"/>
        <w:rPr>
          <w:sz w:val="32"/>
          <w:szCs w:val="32"/>
        </w:rPr>
      </w:pPr>
      <w:r w:rsidRPr="00D77747">
        <w:rPr>
          <w:sz w:val="32"/>
          <w:szCs w:val="32"/>
        </w:rPr>
        <w:tab/>
      </w:r>
      <w:r w:rsidRPr="00D77747">
        <w:rPr>
          <w:b/>
          <w:sz w:val="32"/>
          <w:szCs w:val="32"/>
        </w:rPr>
        <w:t>3-</w:t>
      </w:r>
      <w:r>
        <w:rPr>
          <w:sz w:val="32"/>
          <w:szCs w:val="32"/>
        </w:rPr>
        <w:t>) Azra’nın 13,Aynur’un 8 elması vardır.Azra’nın elmaları,Aynur’un elmalarından kaç fazladır</w:t>
      </w:r>
      <w:r w:rsidRPr="00D77747">
        <w:rPr>
          <w:sz w:val="32"/>
          <w:szCs w:val="32"/>
        </w:rPr>
        <w:t>? 10 puan</w:t>
      </w:r>
    </w:p>
    <w:p w:rsidR="0049392D" w:rsidRPr="00D77747" w:rsidRDefault="0049392D" w:rsidP="00925012">
      <w:pPr>
        <w:ind w:left="142" w:hanging="142"/>
        <w:rPr>
          <w:sz w:val="32"/>
          <w:szCs w:val="32"/>
        </w:rPr>
      </w:pPr>
      <w:r w:rsidRPr="00D77747">
        <w:rPr>
          <w:b/>
          <w:sz w:val="32"/>
          <w:szCs w:val="32"/>
        </w:rPr>
        <w:t>…</w:t>
      </w:r>
      <w:r w:rsidRPr="00D77747"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32"/>
          <w:szCs w:val="32"/>
        </w:rPr>
        <w:t>…………………………………………………………………………………………..</w:t>
      </w:r>
      <w:r w:rsidRPr="00D77747">
        <w:rPr>
          <w:sz w:val="32"/>
          <w:szCs w:val="32"/>
        </w:rPr>
        <w:t>…………………………….</w:t>
      </w:r>
    </w:p>
    <w:p w:rsidR="0049392D" w:rsidRDefault="0049392D" w:rsidP="00925012">
      <w:pPr>
        <w:ind w:left="142" w:hanging="142"/>
        <w:rPr>
          <w:sz w:val="32"/>
          <w:szCs w:val="32"/>
        </w:rPr>
      </w:pPr>
      <w:r w:rsidRPr="00D77747">
        <w:rPr>
          <w:b/>
          <w:sz w:val="32"/>
          <w:szCs w:val="32"/>
        </w:rPr>
        <w:t>4-</w:t>
      </w:r>
      <w:r>
        <w:rPr>
          <w:sz w:val="32"/>
          <w:szCs w:val="32"/>
        </w:rPr>
        <w:t xml:space="preserve">) </w:t>
      </w:r>
      <w:r w:rsidRPr="00DD43D7">
        <w:rPr>
          <w:rFonts w:ascii="Arial" w:hAnsi="Arial" w:cs="Arial"/>
          <w:sz w:val="32"/>
          <w:szCs w:val="32"/>
        </w:rPr>
        <w:t>Aşağıdaki</w:t>
      </w:r>
      <w:r>
        <w:rPr>
          <w:sz w:val="32"/>
          <w:szCs w:val="32"/>
        </w:rPr>
        <w:t xml:space="preserve"> onluk birliklerine ayrılmış sayıları yazınız.</w:t>
      </w:r>
      <w:r w:rsidRPr="00D77747">
        <w:rPr>
          <w:sz w:val="32"/>
          <w:szCs w:val="32"/>
        </w:rPr>
        <w:t>10 puan</w:t>
      </w:r>
    </w:p>
    <w:p w:rsidR="0049392D" w:rsidRDefault="0049392D" w:rsidP="00925012">
      <w:pPr>
        <w:ind w:left="142" w:hanging="142"/>
        <w:rPr>
          <w:sz w:val="32"/>
          <w:szCs w:val="32"/>
        </w:rPr>
      </w:pPr>
      <w:r>
        <w:rPr>
          <w:sz w:val="32"/>
          <w:szCs w:val="32"/>
        </w:rPr>
        <w:t>3 onluk + 2 birlik=………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5 onluk + 6 birlik=……………</w:t>
      </w:r>
    </w:p>
    <w:p w:rsidR="0049392D" w:rsidRDefault="0049392D" w:rsidP="00925012">
      <w:pPr>
        <w:ind w:left="142" w:hanging="142"/>
        <w:rPr>
          <w:sz w:val="32"/>
          <w:szCs w:val="32"/>
        </w:rPr>
      </w:pPr>
      <w:r>
        <w:rPr>
          <w:sz w:val="32"/>
          <w:szCs w:val="32"/>
        </w:rPr>
        <w:t>2 birlik + 7 onluk=………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1 onluk + 5 birlik=…………..</w:t>
      </w:r>
    </w:p>
    <w:p w:rsidR="0049392D" w:rsidRDefault="0049392D" w:rsidP="00925012">
      <w:pPr>
        <w:ind w:left="142" w:hanging="142"/>
        <w:rPr>
          <w:sz w:val="32"/>
          <w:szCs w:val="32"/>
        </w:rPr>
      </w:pPr>
      <w:r>
        <w:rPr>
          <w:sz w:val="32"/>
          <w:szCs w:val="32"/>
        </w:rPr>
        <w:t>7 onluk + 3 birlik=………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8 birlik + 3 onluk=…………..</w:t>
      </w:r>
    </w:p>
    <w:p w:rsidR="0049392D" w:rsidRDefault="0049392D" w:rsidP="00925012">
      <w:pPr>
        <w:ind w:left="142" w:hanging="142"/>
        <w:rPr>
          <w:sz w:val="32"/>
          <w:szCs w:val="32"/>
        </w:rPr>
      </w:pPr>
      <w:r>
        <w:rPr>
          <w:sz w:val="32"/>
          <w:szCs w:val="32"/>
        </w:rPr>
        <w:t>1 onluk + 1 birlik=………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9 onluk + 0 birlik=…………..</w:t>
      </w:r>
    </w:p>
    <w:p w:rsidR="0049392D" w:rsidRDefault="0049392D" w:rsidP="00925012">
      <w:pPr>
        <w:ind w:left="142" w:hanging="142"/>
        <w:rPr>
          <w:sz w:val="32"/>
          <w:szCs w:val="32"/>
        </w:rPr>
      </w:pPr>
      <w:r>
        <w:rPr>
          <w:sz w:val="32"/>
          <w:szCs w:val="32"/>
        </w:rPr>
        <w:t>4 birlik + 6 onluk =……….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5 onluk + 7 birlik=……….</w:t>
      </w:r>
    </w:p>
    <w:p w:rsidR="0049392D" w:rsidRPr="006C775A" w:rsidRDefault="0049392D" w:rsidP="00976F18">
      <w:pPr>
        <w:rPr>
          <w:rFonts w:cs="Arial"/>
          <w:b/>
          <w:sz w:val="32"/>
          <w:szCs w:val="32"/>
        </w:rPr>
      </w:pPr>
      <w:r>
        <w:rPr>
          <w:noProof/>
          <w:lang w:eastAsia="tr-TR"/>
        </w:rPr>
        <w:pict>
          <v:rect id="_x0000_s1026" style="position:absolute;margin-left:244.5pt;margin-top:33.05pt;width:40.5pt;height:37.5pt;z-index:251640832">
            <v:textbox style="mso-next-textbox:#_x0000_s1026">
              <w:txbxContent>
                <w:p w:rsidR="0049392D" w:rsidRPr="001749F4" w:rsidRDefault="0049392D" w:rsidP="00C44814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36pt;margin-top:33.05pt;width:37.5pt;height:37.5pt;z-index:251669504">
            <v:textbox style="mso-next-textbox:#_x0000_s1027">
              <w:txbxContent>
                <w:p w:rsidR="0049392D" w:rsidRPr="001749F4" w:rsidRDefault="0049392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84.75pt;margin-top:33.05pt;width:36.75pt;height:37.5pt;z-index:251637760">
            <v:textbox style="mso-next-textbox:#_x0000_s1028">
              <w:txbxContent>
                <w:p w:rsidR="0049392D" w:rsidRDefault="0049392D"/>
                <w:p w:rsidR="0049392D" w:rsidRDefault="0049392D"/>
                <w:p w:rsidR="0049392D" w:rsidRDefault="0049392D"/>
                <w:p w:rsidR="0049392D" w:rsidRDefault="0049392D">
                  <w:r>
                    <w:t>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411pt;margin-top:33.05pt;width:38.25pt;height:37.5pt;z-index:251643904"/>
        </w:pict>
      </w:r>
      <w:r>
        <w:rPr>
          <w:noProof/>
          <w:lang w:eastAsia="tr-TR"/>
        </w:rPr>
        <w:pict>
          <v:rect id="_x0000_s1030" style="position:absolute;margin-left:189.75pt;margin-top:33.05pt;width:37.5pt;height:37.5pt;z-index:251639808"/>
        </w:pict>
      </w:r>
      <w:r>
        <w:rPr>
          <w:noProof/>
          <w:lang w:eastAsia="tr-TR"/>
        </w:rPr>
        <w:pict>
          <v:rect id="_x0000_s1031" style="position:absolute;margin-left:133.5pt;margin-top:33.05pt;width:37.5pt;height:37.5pt;z-index:251638784"/>
        </w:pict>
      </w:r>
      <w:r>
        <w:rPr>
          <w:noProof/>
          <w:lang w:eastAsia="tr-TR"/>
        </w:rPr>
        <w:pict>
          <v:rect id="_x0000_s1032" style="position:absolute;margin-left:470.25pt;margin-top:28.55pt;width:40.5pt;height:42pt;z-index:251644928">
            <v:textbox style="mso-next-textbox:#_x0000_s1032">
              <w:txbxContent>
                <w:p w:rsidR="0049392D" w:rsidRPr="001749F4" w:rsidRDefault="0049392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351pt;margin-top:33.05pt;width:38.25pt;height:37.5pt;z-index:251642880"/>
        </w:pict>
      </w:r>
      <w:r>
        <w:rPr>
          <w:noProof/>
          <w:lang w:eastAsia="tr-TR"/>
        </w:rPr>
        <w:pict>
          <v:rect id="_x0000_s1034" style="position:absolute;margin-left:291.75pt;margin-top:33.05pt;width:39.75pt;height:37.5pt;z-index:251641856">
            <v:textbox style="mso-next-textbox:#_x0000_s1034">
              <w:txbxContent>
                <w:p w:rsidR="0049392D" w:rsidRPr="001749F4" w:rsidRDefault="0049392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49</w:t>
                  </w:r>
                </w:p>
              </w:txbxContent>
            </v:textbox>
          </v:rect>
        </w:pict>
      </w:r>
      <w:r w:rsidRPr="006C775A">
        <w:rPr>
          <w:rFonts w:cs="Arial"/>
          <w:b/>
          <w:sz w:val="32"/>
          <w:szCs w:val="32"/>
        </w:rPr>
        <w:t>5-)</w:t>
      </w:r>
      <w:r>
        <w:rPr>
          <w:rFonts w:cs="Arial"/>
          <w:sz w:val="32"/>
          <w:szCs w:val="32"/>
        </w:rPr>
        <w:t xml:space="preserve"> 29’dan  başlayıp 93’e kadar 4</w:t>
      </w:r>
      <w:r w:rsidRPr="006C775A">
        <w:rPr>
          <w:rFonts w:cs="Arial"/>
          <w:sz w:val="32"/>
          <w:szCs w:val="32"/>
        </w:rPr>
        <w:t>’er ileriye ritmik sayınız. 10 puan</w:t>
      </w:r>
      <w:r w:rsidRPr="006C775A">
        <w:rPr>
          <w:rFonts w:cs="Arial"/>
          <w:sz w:val="32"/>
          <w:szCs w:val="32"/>
        </w:rPr>
        <w:br/>
      </w:r>
      <w:r w:rsidRPr="006C775A">
        <w:rPr>
          <w:rFonts w:cs="Arial"/>
          <w:b/>
          <w:sz w:val="32"/>
          <w:szCs w:val="32"/>
        </w:rPr>
        <w:tab/>
        <w:t>-</w:t>
      </w:r>
      <w:r w:rsidRPr="006C775A">
        <w:rPr>
          <w:rFonts w:cs="Arial"/>
          <w:b/>
          <w:sz w:val="32"/>
          <w:szCs w:val="32"/>
        </w:rPr>
        <w:tab/>
      </w:r>
      <w:r w:rsidRPr="006C775A">
        <w:rPr>
          <w:rFonts w:cs="Arial"/>
          <w:b/>
          <w:sz w:val="32"/>
          <w:szCs w:val="32"/>
        </w:rPr>
        <w:tab/>
      </w:r>
    </w:p>
    <w:p w:rsidR="0049392D" w:rsidRDefault="0049392D" w:rsidP="00976F18">
      <w:pPr>
        <w:rPr>
          <w:b/>
          <w:sz w:val="32"/>
          <w:szCs w:val="32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79.5pt;margin-top:15pt;width:410pt;height:38.55pt;flip:x;z-index:251668480" o:connectortype="straight">
            <v:stroke endarrow="block"/>
          </v:shape>
        </w:pict>
      </w:r>
    </w:p>
    <w:p w:rsidR="0049392D" w:rsidRPr="001749F4" w:rsidRDefault="0049392D" w:rsidP="00976F18">
      <w:pPr>
        <w:rPr>
          <w:b/>
          <w:sz w:val="32"/>
          <w:szCs w:val="32"/>
        </w:rPr>
      </w:pPr>
      <w:r>
        <w:rPr>
          <w:noProof/>
          <w:lang w:eastAsia="tr-TR"/>
        </w:rPr>
        <w:pict>
          <v:rect id="_x0000_s1036" style="position:absolute;margin-left:465pt;margin-top:16.6pt;width:40.5pt;height:36pt;z-index:251653120">
            <v:textbox>
              <w:txbxContent>
                <w:p w:rsidR="0049392D" w:rsidRPr="001749F4" w:rsidRDefault="0049392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403.5pt;margin-top:16.6pt;width:40.5pt;height:36pt;z-index:251652096">
            <v:textbox>
              <w:txbxContent>
                <w:p w:rsidR="0049392D" w:rsidRDefault="0049392D"/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351pt;margin-top:21.1pt;width:38.25pt;height:36pt;z-index:251651072">
            <v:textbox>
              <w:txbxContent>
                <w:p w:rsidR="0049392D" w:rsidRPr="001749F4" w:rsidRDefault="0049392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298.5pt;margin-top:21.1pt;width:36.75pt;height:36pt;z-index:251650048"/>
        </w:pict>
      </w:r>
      <w:r>
        <w:rPr>
          <w:noProof/>
          <w:lang w:eastAsia="tr-TR"/>
        </w:rPr>
        <w:pict>
          <v:rect id="_x0000_s1040" style="position:absolute;margin-left:240.75pt;margin-top:21.1pt;width:40.5pt;height:36pt;z-index:251649024"/>
        </w:pict>
      </w:r>
      <w:r>
        <w:rPr>
          <w:noProof/>
          <w:lang w:eastAsia="tr-TR"/>
        </w:rPr>
        <w:pict>
          <v:rect id="_x0000_s1041" style="position:absolute;margin-left:176.25pt;margin-top:21.1pt;width:40.5pt;height:36pt;z-index:251648000">
            <v:textbox>
              <w:txbxContent>
                <w:p w:rsidR="0049392D" w:rsidRPr="00B26734" w:rsidRDefault="0049392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108.75pt;margin-top:21.1pt;width:40.5pt;height:36pt;z-index:251646976"/>
        </w:pict>
      </w:r>
      <w:r>
        <w:rPr>
          <w:noProof/>
          <w:lang w:eastAsia="tr-TR"/>
        </w:rPr>
        <w:pict>
          <v:rect id="_x0000_s1043" style="position:absolute;margin-left:44.25pt;margin-top:21.1pt;width:40.5pt;height:36pt;z-index:251645952">
            <v:textbox>
              <w:txbxContent>
                <w:p w:rsidR="0049392D" w:rsidRPr="001749F4" w:rsidRDefault="0049392D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49392D" w:rsidRPr="001749F4" w:rsidRDefault="0049392D" w:rsidP="000A28B4">
      <w:pPr>
        <w:tabs>
          <w:tab w:val="left" w:pos="708"/>
          <w:tab w:val="left" w:pos="1416"/>
          <w:tab w:val="left" w:pos="3570"/>
          <w:tab w:val="left" w:pos="7935"/>
        </w:tabs>
        <w:rPr>
          <w:b/>
          <w:sz w:val="32"/>
          <w:szCs w:val="32"/>
        </w:rPr>
      </w:pPr>
      <w:r w:rsidRPr="001749F4">
        <w:rPr>
          <w:b/>
          <w:sz w:val="32"/>
          <w:szCs w:val="32"/>
        </w:rPr>
        <w:tab/>
      </w:r>
      <w:r w:rsidRPr="001749F4">
        <w:rPr>
          <w:b/>
          <w:sz w:val="32"/>
          <w:szCs w:val="32"/>
        </w:rPr>
        <w:tab/>
      </w:r>
    </w:p>
    <w:p w:rsidR="0049392D" w:rsidRPr="001749F4" w:rsidRDefault="0049392D" w:rsidP="009E7774"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rPr>
          <w:b/>
          <w:sz w:val="32"/>
          <w:szCs w:val="32"/>
        </w:rPr>
      </w:pPr>
      <w:r w:rsidRPr="001749F4">
        <w:rPr>
          <w:b/>
          <w:sz w:val="32"/>
          <w:szCs w:val="32"/>
        </w:rPr>
        <w:tab/>
      </w:r>
      <w:r w:rsidRPr="001749F4">
        <w:rPr>
          <w:b/>
          <w:sz w:val="32"/>
          <w:szCs w:val="32"/>
        </w:rPr>
        <w:tab/>
      </w:r>
    </w:p>
    <w:p w:rsidR="0049392D" w:rsidRPr="00D77747" w:rsidRDefault="0049392D" w:rsidP="009E7774"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rPr>
          <w:b/>
          <w:sz w:val="32"/>
          <w:szCs w:val="32"/>
        </w:rPr>
      </w:pPr>
      <w:r w:rsidRPr="00D77747">
        <w:rPr>
          <w:b/>
          <w:sz w:val="32"/>
          <w:szCs w:val="32"/>
        </w:rPr>
        <w:tab/>
      </w:r>
    </w:p>
    <w:p w:rsidR="0049392D" w:rsidRPr="006C775A" w:rsidRDefault="0049392D" w:rsidP="009C6D08">
      <w:pPr>
        <w:rPr>
          <w:sz w:val="32"/>
          <w:szCs w:val="32"/>
        </w:rPr>
      </w:pPr>
      <w:r>
        <w:rPr>
          <w:noProof/>
          <w:lang w:eastAsia="tr-TR"/>
        </w:rPr>
        <w:pict>
          <v:rect id="_x0000_s1044" style="position:absolute;margin-left:460.1pt;margin-top:28.6pt;width:38.5pt;height:45pt;z-index:251660288">
            <v:textbox style="mso-next-textbox:#_x0000_s1044">
              <w:txbxContent>
                <w:p w:rsidR="0049392D" w:rsidRPr="002E69E7" w:rsidRDefault="0049392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26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31.5pt;margin-top:32.15pt;width:36.75pt;height:36pt;z-index:251670528">
            <v:textbox style="mso-next-textbox:#_x0000_s1045">
              <w:txbxContent>
                <w:p w:rsidR="0049392D" w:rsidRPr="006F4CA8" w:rsidRDefault="0049392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47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393.25pt;margin-top:32.15pt;width:36.75pt;height:36pt;z-index:251659264">
            <v:textbox style="mso-next-textbox:#_x0000_s1046">
              <w:txbxContent>
                <w:p w:rsidR="0049392D" w:rsidRPr="002E69E7" w:rsidRDefault="0049392D" w:rsidP="002E69E7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322.75pt;margin-top:32.15pt;width:36.75pt;height:36pt;z-index:251658240"/>
        </w:pict>
      </w:r>
      <w:r>
        <w:rPr>
          <w:noProof/>
          <w:lang w:eastAsia="tr-TR"/>
        </w:rPr>
        <w:pict>
          <v:rect id="_x0000_s1048" style="position:absolute;margin-left:260.5pt;margin-top:32.15pt;width:36.75pt;height:36pt;z-index:251657216"/>
        </w:pict>
      </w:r>
      <w:r>
        <w:rPr>
          <w:noProof/>
          <w:lang w:eastAsia="tr-TR"/>
        </w:rPr>
        <w:pict>
          <v:rect id="_x0000_s1049" style="position:absolute;margin-left:201.25pt;margin-top:32.15pt;width:36.75pt;height:36pt;z-index:251656192"/>
        </w:pict>
      </w:r>
      <w:r>
        <w:rPr>
          <w:noProof/>
          <w:lang w:eastAsia="tr-TR"/>
        </w:rPr>
        <w:pict>
          <v:rect id="_x0000_s1050" style="position:absolute;margin-left:145pt;margin-top:32.15pt;width:36.75pt;height:36pt;z-index:251655168">
            <v:textbox style="mso-next-textbox:#_x0000_s1050">
              <w:txbxContent>
                <w:p w:rsidR="0049392D" w:rsidRPr="008C76D8" w:rsidRDefault="0049392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86.5pt;margin-top:32.15pt;width:36.75pt;height:36pt;z-index:251654144">
            <v:textbox style="mso-next-textbox:#_x0000_s1051">
              <w:txbxContent>
                <w:p w:rsidR="0049392D" w:rsidRPr="006F4CA8" w:rsidRDefault="0049392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44</w:t>
                  </w:r>
                </w:p>
              </w:txbxContent>
            </v:textbox>
          </v:rect>
        </w:pict>
      </w:r>
      <w:r w:rsidRPr="00CB3FC4">
        <w:rPr>
          <w:b/>
          <w:sz w:val="32"/>
          <w:szCs w:val="32"/>
        </w:rPr>
        <w:t>6</w:t>
      </w:r>
      <w:r>
        <w:rPr>
          <w:sz w:val="32"/>
          <w:szCs w:val="32"/>
        </w:rPr>
        <w:t>-) 47</w:t>
      </w:r>
      <w:r w:rsidRPr="006C775A">
        <w:rPr>
          <w:sz w:val="32"/>
          <w:szCs w:val="32"/>
        </w:rPr>
        <w:t>’</w:t>
      </w:r>
      <w:r>
        <w:rPr>
          <w:sz w:val="32"/>
          <w:szCs w:val="32"/>
        </w:rPr>
        <w:t>den başlayıp geriye 3</w:t>
      </w:r>
      <w:r w:rsidRPr="006C775A">
        <w:rPr>
          <w:sz w:val="32"/>
          <w:szCs w:val="32"/>
        </w:rPr>
        <w:t>’er ritmik sayınız.  1</w:t>
      </w:r>
      <w:r>
        <w:rPr>
          <w:sz w:val="32"/>
          <w:szCs w:val="32"/>
        </w:rPr>
        <w:t>1</w:t>
      </w:r>
      <w:r w:rsidRPr="006C775A">
        <w:rPr>
          <w:sz w:val="32"/>
          <w:szCs w:val="32"/>
        </w:rPr>
        <w:t xml:space="preserve"> puan</w:t>
      </w:r>
    </w:p>
    <w:p w:rsidR="0049392D" w:rsidRPr="00D77747" w:rsidRDefault="0049392D" w:rsidP="009C6D08">
      <w:pPr>
        <w:rPr>
          <w:b/>
          <w:sz w:val="32"/>
          <w:szCs w:val="32"/>
        </w:rPr>
      </w:pPr>
      <w:r w:rsidRPr="00D77747">
        <w:rPr>
          <w:b/>
          <w:sz w:val="32"/>
          <w:szCs w:val="32"/>
        </w:rPr>
        <w:tab/>
        <w:t>45</w:t>
      </w:r>
    </w:p>
    <w:p w:rsidR="0049392D" w:rsidRDefault="0049392D" w:rsidP="006D0543">
      <w:pPr>
        <w:tabs>
          <w:tab w:val="left" w:pos="708"/>
          <w:tab w:val="left" w:pos="1416"/>
          <w:tab w:val="left" w:pos="7935"/>
        </w:tabs>
        <w:rPr>
          <w:b/>
          <w:sz w:val="32"/>
          <w:szCs w:val="32"/>
        </w:rPr>
      </w:pPr>
      <w:r>
        <w:rPr>
          <w:noProof/>
          <w:lang w:eastAsia="tr-TR"/>
        </w:rPr>
        <w:pict>
          <v:shape id="_x0000_s1052" type="#_x0000_t32" style="position:absolute;margin-left:55pt;margin-top:13.4pt;width:418pt;height:27.4pt;flip:x;z-index:251667456" o:connectortype="straight">
            <v:stroke endarrow="block"/>
          </v:shape>
        </w:pict>
      </w:r>
    </w:p>
    <w:p w:rsidR="0049392D" w:rsidRPr="00D77747" w:rsidRDefault="0049392D" w:rsidP="006D0543">
      <w:pPr>
        <w:tabs>
          <w:tab w:val="left" w:pos="708"/>
          <w:tab w:val="left" w:pos="1416"/>
          <w:tab w:val="left" w:pos="7935"/>
        </w:tabs>
        <w:rPr>
          <w:b/>
          <w:sz w:val="32"/>
          <w:szCs w:val="32"/>
        </w:rPr>
      </w:pPr>
      <w:r>
        <w:rPr>
          <w:noProof/>
          <w:lang w:eastAsia="tr-TR"/>
        </w:rPr>
        <w:pict>
          <v:rect id="_x0000_s1053" style="position:absolute;margin-left:465.6pt;margin-top:8.65pt;width:36.75pt;height:36pt;z-index:251677696"/>
        </w:pict>
      </w:r>
      <w:r>
        <w:rPr>
          <w:noProof/>
          <w:lang w:eastAsia="tr-TR"/>
        </w:rPr>
        <w:pict>
          <v:rect id="_x0000_s1054" style="position:absolute;margin-left:417.25pt;margin-top:8pt;width:36.75pt;height:36pt;z-index:251671552">
            <v:textbox>
              <w:txbxContent>
                <w:p w:rsidR="0049392D" w:rsidRPr="00AE2BBE" w:rsidRDefault="0049392D">
                  <w:pPr>
                    <w:rPr>
                      <w:sz w:val="36"/>
                      <w:szCs w:val="36"/>
                    </w:rPr>
                  </w:pPr>
                  <w:r w:rsidRPr="00AE2BBE">
                    <w:rPr>
                      <w:sz w:val="36"/>
                      <w:szCs w:val="36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363.75pt;margin-top:8pt;width:36.75pt;height:36pt;z-index:251666432"/>
        </w:pict>
      </w:r>
      <w:r>
        <w:rPr>
          <w:noProof/>
          <w:lang w:eastAsia="tr-TR"/>
        </w:rPr>
        <w:pict>
          <v:rect id="_x0000_s1056" style="position:absolute;margin-left:297.25pt;margin-top:8pt;width:36.75pt;height:36pt;z-index:251665408"/>
        </w:pict>
      </w:r>
      <w:r>
        <w:rPr>
          <w:noProof/>
          <w:lang w:eastAsia="tr-TR"/>
        </w:rPr>
        <w:pict>
          <v:rect id="_x0000_s1057" style="position:absolute;margin-left:231.25pt;margin-top:8pt;width:36.75pt;height:36pt;z-index:251664384">
            <v:textbox>
              <w:txbxContent>
                <w:p w:rsidR="0049392D" w:rsidRPr="008C76D8" w:rsidRDefault="0049392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8" style="position:absolute;margin-left:164.5pt;margin-top:8pt;width:36.75pt;height:36pt;z-index:251663360"/>
        </w:pict>
      </w:r>
      <w:r>
        <w:rPr>
          <w:noProof/>
          <w:lang w:eastAsia="tr-TR"/>
        </w:rPr>
        <w:pict>
          <v:rect id="_x0000_s1059" style="position:absolute;margin-left:99.25pt;margin-top:8pt;width:36.75pt;height:36pt;z-index:251662336"/>
        </w:pict>
      </w:r>
      <w:r>
        <w:rPr>
          <w:noProof/>
          <w:lang w:eastAsia="tr-TR"/>
        </w:rPr>
        <w:pict>
          <v:rect id="_x0000_s1060" style="position:absolute;margin-left:36pt;margin-top:8pt;width:36.75pt;height:36pt;z-index:251661312"/>
        </w:pict>
      </w:r>
    </w:p>
    <w:p w:rsidR="0049392D" w:rsidRPr="006C775A" w:rsidRDefault="0049392D" w:rsidP="006D0543">
      <w:pPr>
        <w:tabs>
          <w:tab w:val="left" w:pos="708"/>
          <w:tab w:val="left" w:pos="1416"/>
          <w:tab w:val="left" w:pos="7935"/>
        </w:tabs>
        <w:rPr>
          <w:sz w:val="32"/>
          <w:szCs w:val="32"/>
        </w:rPr>
      </w:pPr>
    </w:p>
    <w:p w:rsidR="0049392D" w:rsidRDefault="0049392D" w:rsidP="00350C0D">
      <w:pPr>
        <w:tabs>
          <w:tab w:val="left" w:pos="708"/>
          <w:tab w:val="left" w:pos="1416"/>
          <w:tab w:val="left" w:pos="7935"/>
        </w:tabs>
        <w:rPr>
          <w:sz w:val="32"/>
          <w:szCs w:val="32"/>
        </w:rPr>
      </w:pPr>
      <w:r w:rsidRPr="00E4348B">
        <w:rPr>
          <w:b/>
          <w:sz w:val="32"/>
          <w:szCs w:val="32"/>
        </w:rPr>
        <w:t>7-</w:t>
      </w:r>
      <w:r w:rsidRPr="006C775A">
        <w:rPr>
          <w:sz w:val="32"/>
          <w:szCs w:val="32"/>
        </w:rPr>
        <w:t>)</w:t>
      </w:r>
      <w:r>
        <w:rPr>
          <w:sz w:val="32"/>
          <w:szCs w:val="32"/>
        </w:rPr>
        <w:t>Emel 12 yaşındadır.Ersoy, Emel’den 3 yaş büyüktür.</w:t>
      </w:r>
      <w:r w:rsidRPr="006C775A">
        <w:rPr>
          <w:sz w:val="32"/>
          <w:szCs w:val="32"/>
        </w:rPr>
        <w:t xml:space="preserve"> </w:t>
      </w:r>
      <w:r>
        <w:rPr>
          <w:sz w:val="32"/>
          <w:szCs w:val="32"/>
        </w:rPr>
        <w:t>Ersoy ile Emel’in yaşları toplamı kaçtır? 10 puan</w:t>
      </w:r>
    </w:p>
    <w:p w:rsidR="0049392D" w:rsidRPr="00EF2A13" w:rsidRDefault="0049392D" w:rsidP="00350C0D">
      <w:pPr>
        <w:tabs>
          <w:tab w:val="left" w:pos="708"/>
          <w:tab w:val="left" w:pos="1416"/>
          <w:tab w:val="left" w:pos="7935"/>
        </w:tabs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9392D" w:rsidRPr="001815BD" w:rsidRDefault="0049392D" w:rsidP="00350C0D">
      <w:pPr>
        <w:tabs>
          <w:tab w:val="left" w:pos="708"/>
          <w:tab w:val="left" w:pos="1416"/>
          <w:tab w:val="left" w:pos="7935"/>
        </w:tabs>
        <w:rPr>
          <w:sz w:val="32"/>
          <w:szCs w:val="32"/>
        </w:rPr>
      </w:pPr>
      <w:r w:rsidRPr="006C775A">
        <w:rPr>
          <w:b/>
          <w:sz w:val="28"/>
          <w:szCs w:val="28"/>
        </w:rPr>
        <w:t>8</w:t>
      </w:r>
      <w:r w:rsidRPr="006C775A">
        <w:rPr>
          <w:b/>
          <w:sz w:val="32"/>
          <w:szCs w:val="32"/>
        </w:rPr>
        <w:t>-</w:t>
      </w:r>
      <w:r w:rsidRPr="001815BD">
        <w:rPr>
          <w:sz w:val="32"/>
          <w:szCs w:val="32"/>
        </w:rPr>
        <w:t>)</w:t>
      </w:r>
      <w:r w:rsidRPr="00DD43D7">
        <w:rPr>
          <w:rFonts w:ascii="Arial" w:hAnsi="Arial" w:cs="Arial"/>
          <w:sz w:val="32"/>
          <w:szCs w:val="32"/>
        </w:rPr>
        <w:t xml:space="preserve">Aşağıdaki </w:t>
      </w:r>
      <w:r w:rsidRPr="001815BD">
        <w:rPr>
          <w:sz w:val="32"/>
          <w:szCs w:val="32"/>
        </w:rPr>
        <w:t xml:space="preserve">örüntülerde boş bırakılan yerlere </w:t>
      </w:r>
      <w:r w:rsidRPr="00DD43D7">
        <w:rPr>
          <w:rFonts w:ascii="Arial" w:hAnsi="Arial" w:cs="Arial"/>
          <w:sz w:val="32"/>
          <w:szCs w:val="32"/>
        </w:rPr>
        <w:t>uygun</w:t>
      </w:r>
      <w:r w:rsidRPr="001815BD">
        <w:rPr>
          <w:sz w:val="32"/>
          <w:szCs w:val="32"/>
        </w:rPr>
        <w:t xml:space="preserve"> sayıları yazını</w:t>
      </w:r>
      <w:r>
        <w:rPr>
          <w:sz w:val="32"/>
          <w:szCs w:val="32"/>
        </w:rPr>
        <w:t>z.   9 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49392D" w:rsidRPr="001815BD" w:rsidTr="00FD6F68">
        <w:tc>
          <w:tcPr>
            <w:tcW w:w="1767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85</w:t>
            </w:r>
            <w:r w:rsidRPr="001815BD">
              <w:rPr>
                <w:sz w:val="36"/>
                <w:szCs w:val="36"/>
              </w:rPr>
              <w:t xml:space="preserve"> </w:t>
            </w:r>
          </w:p>
        </w:tc>
        <w:tc>
          <w:tcPr>
            <w:tcW w:w="1767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83</w:t>
            </w:r>
          </w:p>
        </w:tc>
        <w:tc>
          <w:tcPr>
            <w:tcW w:w="1768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81</w:t>
            </w:r>
          </w:p>
        </w:tc>
        <w:tc>
          <w:tcPr>
            <w:tcW w:w="1768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</w:t>
            </w:r>
          </w:p>
        </w:tc>
        <w:tc>
          <w:tcPr>
            <w:tcW w:w="1768" w:type="dxa"/>
          </w:tcPr>
          <w:p w:rsidR="0049392D" w:rsidRPr="001815BD" w:rsidRDefault="0049392D" w:rsidP="00AB460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77</w:t>
            </w:r>
          </w:p>
        </w:tc>
        <w:tc>
          <w:tcPr>
            <w:tcW w:w="1768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75</w:t>
            </w:r>
          </w:p>
        </w:tc>
      </w:tr>
    </w:tbl>
    <w:p w:rsidR="0049392D" w:rsidRPr="001815BD" w:rsidRDefault="0049392D" w:rsidP="00350C0D">
      <w:pPr>
        <w:tabs>
          <w:tab w:val="left" w:pos="708"/>
          <w:tab w:val="left" w:pos="1416"/>
          <w:tab w:val="left" w:pos="7935"/>
        </w:tabs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49392D" w:rsidRPr="001815BD" w:rsidTr="00FD6F68">
        <w:tc>
          <w:tcPr>
            <w:tcW w:w="1767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</w:p>
        </w:tc>
        <w:tc>
          <w:tcPr>
            <w:tcW w:w="1767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</w:t>
            </w:r>
          </w:p>
        </w:tc>
        <w:tc>
          <w:tcPr>
            <w:tcW w:w="1768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</w:t>
            </w:r>
          </w:p>
        </w:tc>
        <w:tc>
          <w:tcPr>
            <w:tcW w:w="1768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</w:t>
            </w:r>
          </w:p>
        </w:tc>
        <w:tc>
          <w:tcPr>
            <w:tcW w:w="1768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……….</w:t>
            </w:r>
          </w:p>
        </w:tc>
        <w:tc>
          <w:tcPr>
            <w:tcW w:w="1768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27</w:t>
            </w:r>
          </w:p>
        </w:tc>
      </w:tr>
    </w:tbl>
    <w:p w:rsidR="0049392D" w:rsidRPr="001815BD" w:rsidRDefault="0049392D" w:rsidP="00350C0D">
      <w:pPr>
        <w:tabs>
          <w:tab w:val="left" w:pos="708"/>
          <w:tab w:val="left" w:pos="1416"/>
          <w:tab w:val="left" w:pos="7935"/>
        </w:tabs>
        <w:jc w:val="center"/>
        <w:rPr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49392D" w:rsidRPr="001815BD" w:rsidTr="00FD6F68">
        <w:tc>
          <w:tcPr>
            <w:tcW w:w="1767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1767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1768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</w:t>
            </w:r>
          </w:p>
        </w:tc>
        <w:tc>
          <w:tcPr>
            <w:tcW w:w="1768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1768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1768" w:type="dxa"/>
          </w:tcPr>
          <w:p w:rsidR="0049392D" w:rsidRPr="001815BD" w:rsidRDefault="0049392D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</w:tr>
    </w:tbl>
    <w:p w:rsidR="0049392D" w:rsidRDefault="0049392D" w:rsidP="00764F51">
      <w:pPr>
        <w:tabs>
          <w:tab w:val="left" w:pos="708"/>
          <w:tab w:val="left" w:pos="1416"/>
          <w:tab w:val="left" w:pos="7935"/>
        </w:tabs>
        <w:rPr>
          <w:sz w:val="32"/>
          <w:szCs w:val="32"/>
        </w:rPr>
      </w:pPr>
    </w:p>
    <w:p w:rsidR="0049392D" w:rsidRDefault="0049392D" w:rsidP="00764F51">
      <w:pPr>
        <w:tabs>
          <w:tab w:val="left" w:pos="708"/>
          <w:tab w:val="left" w:pos="1416"/>
          <w:tab w:val="left" w:pos="7935"/>
        </w:tabs>
        <w:rPr>
          <w:sz w:val="32"/>
          <w:szCs w:val="32"/>
        </w:rPr>
      </w:pPr>
      <w:r w:rsidRPr="00E4348B">
        <w:rPr>
          <w:b/>
          <w:sz w:val="32"/>
          <w:szCs w:val="32"/>
        </w:rPr>
        <w:t>9</w:t>
      </w:r>
      <w:r>
        <w:rPr>
          <w:sz w:val="32"/>
          <w:szCs w:val="32"/>
        </w:rPr>
        <w:t>-)</w:t>
      </w:r>
      <w:r w:rsidRPr="00DD43D7">
        <w:rPr>
          <w:rFonts w:ascii="Arial" w:hAnsi="Arial" w:cs="Arial"/>
          <w:sz w:val="32"/>
          <w:szCs w:val="32"/>
        </w:rPr>
        <w:t>Aşağıdaki</w:t>
      </w:r>
      <w:r>
        <w:rPr>
          <w:sz w:val="32"/>
          <w:szCs w:val="32"/>
        </w:rPr>
        <w:t xml:space="preserve"> toplama işlemlerini yapınız. 10 puan</w:t>
      </w:r>
    </w:p>
    <w:p w:rsidR="0049392D" w:rsidRPr="00F73FB4" w:rsidRDefault="0049392D" w:rsidP="00E01742">
      <w:pPr>
        <w:rPr>
          <w:rFonts w:ascii="ayta" w:hAnsi="ayta"/>
          <w:color w:val="000000"/>
          <w:sz w:val="32"/>
          <w:szCs w:val="32"/>
        </w:rPr>
      </w:pPr>
      <w:r>
        <w:rPr>
          <w:rFonts w:ascii="ayta" w:hAnsi="ayta"/>
          <w:color w:val="000000"/>
          <w:sz w:val="32"/>
          <w:szCs w:val="32"/>
        </w:rPr>
        <w:t xml:space="preserve">        35</w:t>
      </w:r>
      <w:r w:rsidRPr="00F73FB4">
        <w:rPr>
          <w:rFonts w:ascii="ayta" w:hAnsi="ayta"/>
          <w:color w:val="000000"/>
          <w:sz w:val="32"/>
          <w:szCs w:val="32"/>
        </w:rPr>
        <w:tab/>
      </w:r>
      <w:r w:rsidRPr="00F73FB4">
        <w:rPr>
          <w:rFonts w:ascii="ayta" w:hAnsi="ayta"/>
          <w:color w:val="000000"/>
          <w:sz w:val="32"/>
          <w:szCs w:val="32"/>
        </w:rPr>
        <w:tab/>
      </w:r>
      <w:r w:rsidRPr="00F73FB4">
        <w:rPr>
          <w:rFonts w:ascii="ayta" w:hAnsi="ayta"/>
          <w:color w:val="000000"/>
          <w:sz w:val="32"/>
          <w:szCs w:val="32"/>
        </w:rPr>
        <w:tab/>
      </w:r>
      <w:r>
        <w:rPr>
          <w:rFonts w:ascii="ayta" w:hAnsi="ayta"/>
          <w:color w:val="000000"/>
          <w:sz w:val="32"/>
          <w:szCs w:val="32"/>
        </w:rPr>
        <w:t>2</w:t>
      </w:r>
      <w:r w:rsidRPr="00F73FB4">
        <w:rPr>
          <w:rFonts w:ascii="ayta" w:hAnsi="ayta"/>
          <w:color w:val="000000"/>
          <w:sz w:val="32"/>
          <w:szCs w:val="32"/>
        </w:rPr>
        <w:t>5</w:t>
      </w:r>
      <w:r w:rsidRPr="00F73FB4">
        <w:rPr>
          <w:rFonts w:ascii="ayta" w:hAnsi="ayta"/>
          <w:color w:val="000000"/>
          <w:sz w:val="32"/>
          <w:szCs w:val="32"/>
        </w:rPr>
        <w:tab/>
      </w:r>
      <w:r w:rsidRPr="00F73FB4">
        <w:rPr>
          <w:rFonts w:ascii="ayta" w:hAnsi="ayta"/>
          <w:color w:val="000000"/>
          <w:sz w:val="32"/>
          <w:szCs w:val="32"/>
        </w:rPr>
        <w:tab/>
      </w:r>
      <w:r w:rsidRPr="00F73FB4">
        <w:rPr>
          <w:rFonts w:ascii="ayta" w:hAnsi="ayta"/>
          <w:color w:val="000000"/>
          <w:sz w:val="32"/>
          <w:szCs w:val="32"/>
        </w:rPr>
        <w:tab/>
      </w:r>
      <w:r>
        <w:rPr>
          <w:rFonts w:ascii="ayta" w:hAnsi="ayta"/>
          <w:color w:val="000000"/>
          <w:sz w:val="32"/>
          <w:szCs w:val="32"/>
        </w:rPr>
        <w:t>24</w:t>
      </w:r>
      <w:r w:rsidRPr="00F73FB4">
        <w:rPr>
          <w:rFonts w:ascii="ayta" w:hAnsi="ayta"/>
          <w:color w:val="000000"/>
          <w:sz w:val="32"/>
          <w:szCs w:val="32"/>
        </w:rPr>
        <w:tab/>
      </w:r>
      <w:r w:rsidRPr="00F73FB4">
        <w:rPr>
          <w:rFonts w:ascii="ayta" w:hAnsi="ayta"/>
          <w:color w:val="000000"/>
          <w:sz w:val="32"/>
          <w:szCs w:val="32"/>
        </w:rPr>
        <w:tab/>
      </w:r>
      <w:r w:rsidRPr="00F73FB4">
        <w:rPr>
          <w:rFonts w:ascii="ayta" w:hAnsi="ayta"/>
          <w:color w:val="000000"/>
          <w:sz w:val="32"/>
          <w:szCs w:val="32"/>
        </w:rPr>
        <w:tab/>
      </w:r>
      <w:r>
        <w:rPr>
          <w:rFonts w:ascii="ayta" w:hAnsi="ayta"/>
          <w:color w:val="000000"/>
          <w:sz w:val="32"/>
          <w:szCs w:val="32"/>
        </w:rPr>
        <w:t>18</w:t>
      </w:r>
      <w:r w:rsidRPr="00F73FB4">
        <w:rPr>
          <w:rFonts w:ascii="ayta" w:hAnsi="ayta"/>
          <w:color w:val="000000"/>
          <w:sz w:val="32"/>
          <w:szCs w:val="32"/>
        </w:rPr>
        <w:tab/>
      </w:r>
      <w:r w:rsidRPr="00F73FB4">
        <w:rPr>
          <w:rFonts w:ascii="ayta" w:hAnsi="ayta"/>
          <w:color w:val="000000"/>
          <w:sz w:val="32"/>
          <w:szCs w:val="32"/>
        </w:rPr>
        <w:tab/>
      </w:r>
      <w:r w:rsidRPr="00F73FB4">
        <w:rPr>
          <w:rFonts w:ascii="ayta" w:hAnsi="ayta"/>
          <w:color w:val="000000"/>
          <w:sz w:val="32"/>
          <w:szCs w:val="32"/>
        </w:rPr>
        <w:tab/>
      </w:r>
      <w:r>
        <w:rPr>
          <w:rFonts w:ascii="ayta" w:hAnsi="ayta"/>
          <w:color w:val="000000"/>
          <w:sz w:val="32"/>
          <w:szCs w:val="32"/>
        </w:rPr>
        <w:t>3</w:t>
      </w:r>
      <w:r w:rsidRPr="00F73FB4">
        <w:rPr>
          <w:rFonts w:ascii="ayta" w:hAnsi="ayta"/>
          <w:color w:val="000000"/>
          <w:sz w:val="32"/>
          <w:szCs w:val="32"/>
        </w:rPr>
        <w:t>5</w:t>
      </w:r>
    </w:p>
    <w:p w:rsidR="0049392D" w:rsidRPr="00F73FB4" w:rsidRDefault="0049392D" w:rsidP="00E01742">
      <w:pPr>
        <w:rPr>
          <w:rFonts w:ascii="ayta" w:hAnsi="ayta"/>
          <w:color w:val="000000"/>
          <w:sz w:val="32"/>
          <w:szCs w:val="32"/>
        </w:rPr>
      </w:pPr>
      <w:r>
        <w:rPr>
          <w:noProof/>
          <w:lang w:eastAsia="tr-TR"/>
        </w:rPr>
        <w:pict>
          <v:line id="_x0000_s1061" style="position:absolute;z-index:251676672" from="6in,23pt" to="486pt,23pt"/>
        </w:pict>
      </w:r>
      <w:r>
        <w:rPr>
          <w:noProof/>
          <w:lang w:eastAsia="tr-TR"/>
        </w:rPr>
        <w:pict>
          <v:line id="_x0000_s1062" style="position:absolute;z-index:251672576" from="330pt,23pt" to="384pt,23pt"/>
        </w:pict>
      </w:r>
      <w:r>
        <w:rPr>
          <w:noProof/>
          <w:lang w:eastAsia="tr-TR"/>
        </w:rPr>
        <w:pict>
          <v:line id="_x0000_s1063" style="position:absolute;z-index:251673600" from="222pt,23pt" to="276pt,23pt"/>
        </w:pict>
      </w:r>
      <w:r>
        <w:rPr>
          <w:noProof/>
          <w:lang w:eastAsia="tr-TR"/>
        </w:rPr>
        <w:pict>
          <v:line id="_x0000_s1064" style="position:absolute;z-index:251674624" from="120pt,23pt" to="174pt,23pt"/>
        </w:pict>
      </w:r>
      <w:r>
        <w:rPr>
          <w:noProof/>
          <w:lang w:eastAsia="tr-TR"/>
        </w:rPr>
        <w:pict>
          <v:line id="_x0000_s1065" style="position:absolute;z-index:251675648" from="12pt,23pt" to="66pt,23pt"/>
        </w:pict>
      </w:r>
      <w:r w:rsidRPr="00F73FB4">
        <w:rPr>
          <w:rFonts w:ascii="ayta" w:hAnsi="ayta"/>
          <w:color w:val="000000"/>
          <w:sz w:val="32"/>
          <w:szCs w:val="32"/>
        </w:rPr>
        <w:t xml:space="preserve">  </w:t>
      </w:r>
      <w:r w:rsidRPr="00F73FB4">
        <w:rPr>
          <w:rFonts w:ascii="ayta" w:hAnsi="ayta"/>
          <w:color w:val="000000"/>
          <w:sz w:val="28"/>
          <w:szCs w:val="28"/>
        </w:rPr>
        <w:t xml:space="preserve"> +</w:t>
      </w:r>
      <w:r>
        <w:rPr>
          <w:rFonts w:ascii="ayta" w:hAnsi="ayta"/>
          <w:color w:val="000000"/>
          <w:sz w:val="32"/>
          <w:szCs w:val="32"/>
        </w:rPr>
        <w:tab/>
        <w:t>48</w:t>
      </w:r>
      <w:r w:rsidRPr="00F73FB4">
        <w:rPr>
          <w:rFonts w:ascii="ayta" w:hAnsi="ayta"/>
          <w:color w:val="000000"/>
          <w:sz w:val="32"/>
          <w:szCs w:val="32"/>
        </w:rPr>
        <w:tab/>
        <w:t xml:space="preserve">      </w:t>
      </w:r>
      <w:r w:rsidRPr="00F73FB4">
        <w:rPr>
          <w:rFonts w:ascii="ayta" w:hAnsi="ayta"/>
          <w:color w:val="000000"/>
          <w:sz w:val="32"/>
          <w:szCs w:val="32"/>
        </w:rPr>
        <w:tab/>
        <w:t xml:space="preserve">   +</w:t>
      </w:r>
      <w:r w:rsidRPr="00F73FB4">
        <w:rPr>
          <w:rFonts w:ascii="ayta" w:hAnsi="ayta"/>
          <w:color w:val="000000"/>
          <w:sz w:val="32"/>
          <w:szCs w:val="32"/>
        </w:rPr>
        <w:tab/>
        <w:t>4</w:t>
      </w:r>
      <w:r>
        <w:rPr>
          <w:rFonts w:ascii="ayta" w:hAnsi="ayta"/>
          <w:color w:val="000000"/>
          <w:sz w:val="32"/>
          <w:szCs w:val="32"/>
        </w:rPr>
        <w:t>7</w:t>
      </w:r>
      <w:r w:rsidRPr="00F73FB4">
        <w:rPr>
          <w:rFonts w:ascii="ayta" w:hAnsi="ayta"/>
          <w:color w:val="000000"/>
          <w:sz w:val="32"/>
          <w:szCs w:val="32"/>
        </w:rPr>
        <w:tab/>
      </w:r>
      <w:r w:rsidRPr="00F73FB4">
        <w:rPr>
          <w:rFonts w:ascii="ayta" w:hAnsi="ayta"/>
          <w:color w:val="000000"/>
          <w:sz w:val="32"/>
          <w:szCs w:val="32"/>
        </w:rPr>
        <w:tab/>
        <w:t xml:space="preserve">  +</w:t>
      </w:r>
      <w:r w:rsidRPr="00F73FB4">
        <w:rPr>
          <w:rFonts w:ascii="ayta" w:hAnsi="ayta"/>
          <w:color w:val="000000"/>
          <w:sz w:val="32"/>
          <w:szCs w:val="32"/>
        </w:rPr>
        <w:tab/>
        <w:t>3</w:t>
      </w:r>
      <w:r>
        <w:rPr>
          <w:rFonts w:ascii="ayta" w:hAnsi="ayta"/>
          <w:color w:val="000000"/>
          <w:sz w:val="32"/>
          <w:szCs w:val="32"/>
        </w:rPr>
        <w:t>9</w:t>
      </w:r>
      <w:r w:rsidRPr="00F73FB4">
        <w:rPr>
          <w:rFonts w:ascii="ayta" w:hAnsi="ayta"/>
          <w:color w:val="000000"/>
          <w:sz w:val="32"/>
          <w:szCs w:val="32"/>
        </w:rPr>
        <w:tab/>
      </w:r>
      <w:r w:rsidRPr="00F73FB4">
        <w:rPr>
          <w:rFonts w:ascii="ayta" w:hAnsi="ayta"/>
          <w:color w:val="000000"/>
          <w:sz w:val="32"/>
          <w:szCs w:val="32"/>
        </w:rPr>
        <w:tab/>
        <w:t xml:space="preserve">  +</w:t>
      </w:r>
      <w:r w:rsidRPr="00F73FB4">
        <w:rPr>
          <w:rFonts w:ascii="ayta" w:hAnsi="ayta"/>
          <w:color w:val="000000"/>
          <w:sz w:val="32"/>
          <w:szCs w:val="32"/>
        </w:rPr>
        <w:tab/>
      </w:r>
      <w:r>
        <w:rPr>
          <w:rFonts w:ascii="ayta" w:hAnsi="ayta"/>
          <w:color w:val="000000"/>
          <w:sz w:val="32"/>
          <w:szCs w:val="32"/>
        </w:rPr>
        <w:t xml:space="preserve">  5</w:t>
      </w:r>
      <w:r>
        <w:rPr>
          <w:rFonts w:ascii="ayta" w:hAnsi="ayta"/>
          <w:color w:val="000000"/>
          <w:sz w:val="32"/>
          <w:szCs w:val="32"/>
        </w:rPr>
        <w:tab/>
      </w:r>
      <w:r>
        <w:rPr>
          <w:rFonts w:ascii="ayta" w:hAnsi="ayta"/>
          <w:color w:val="000000"/>
          <w:sz w:val="32"/>
          <w:szCs w:val="32"/>
        </w:rPr>
        <w:tab/>
        <w:t xml:space="preserve">  +</w:t>
      </w:r>
      <w:r>
        <w:rPr>
          <w:rFonts w:ascii="ayta" w:hAnsi="ayta"/>
          <w:color w:val="000000"/>
          <w:sz w:val="32"/>
          <w:szCs w:val="32"/>
        </w:rPr>
        <w:tab/>
        <w:t>45</w:t>
      </w:r>
    </w:p>
    <w:p w:rsidR="0049392D" w:rsidRDefault="0049392D" w:rsidP="00E01742">
      <w:pPr>
        <w:rPr>
          <w:rFonts w:ascii="ayta" w:hAnsi="ayta"/>
          <w:color w:val="000000"/>
          <w:sz w:val="16"/>
          <w:szCs w:val="16"/>
        </w:rPr>
      </w:pPr>
      <w:r w:rsidRPr="00F73FB4">
        <w:rPr>
          <w:rFonts w:ascii="ayta" w:hAnsi="ayta"/>
          <w:color w:val="000000"/>
          <w:sz w:val="16"/>
          <w:szCs w:val="16"/>
        </w:rPr>
        <w:t xml:space="preserve">              ………</w:t>
      </w:r>
      <w:r w:rsidRPr="00F73FB4">
        <w:rPr>
          <w:rFonts w:ascii="ayta" w:hAnsi="ayta"/>
          <w:color w:val="000000"/>
          <w:sz w:val="16"/>
          <w:szCs w:val="16"/>
        </w:rPr>
        <w:tab/>
      </w:r>
      <w:r w:rsidRPr="00F73FB4">
        <w:rPr>
          <w:rFonts w:ascii="ayta" w:hAnsi="ayta"/>
          <w:color w:val="000000"/>
          <w:sz w:val="16"/>
          <w:szCs w:val="16"/>
        </w:rPr>
        <w:tab/>
        <w:t xml:space="preserve">              ……..</w:t>
      </w:r>
      <w:r w:rsidRPr="00F73FB4">
        <w:rPr>
          <w:rFonts w:ascii="ayta" w:hAnsi="ayta"/>
          <w:color w:val="000000"/>
          <w:sz w:val="16"/>
          <w:szCs w:val="16"/>
        </w:rPr>
        <w:tab/>
      </w:r>
      <w:r w:rsidRPr="00F73FB4">
        <w:rPr>
          <w:rFonts w:ascii="ayta" w:hAnsi="ayta"/>
          <w:color w:val="000000"/>
          <w:sz w:val="16"/>
          <w:szCs w:val="16"/>
        </w:rPr>
        <w:tab/>
        <w:t xml:space="preserve">             ……..</w:t>
      </w:r>
      <w:r w:rsidRPr="00F73FB4">
        <w:rPr>
          <w:rFonts w:ascii="ayta" w:hAnsi="ayta"/>
          <w:color w:val="000000"/>
          <w:sz w:val="16"/>
          <w:szCs w:val="16"/>
        </w:rPr>
        <w:tab/>
      </w:r>
      <w:r w:rsidRPr="00F73FB4">
        <w:rPr>
          <w:rFonts w:ascii="ayta" w:hAnsi="ayta"/>
          <w:color w:val="000000"/>
          <w:sz w:val="16"/>
          <w:szCs w:val="16"/>
        </w:rPr>
        <w:tab/>
        <w:t xml:space="preserve">         </w:t>
      </w:r>
      <w:r>
        <w:rPr>
          <w:rFonts w:ascii="ayta" w:hAnsi="ayta"/>
          <w:color w:val="000000"/>
          <w:sz w:val="16"/>
          <w:szCs w:val="16"/>
        </w:rPr>
        <w:t xml:space="preserve"> </w:t>
      </w:r>
      <w:r w:rsidRPr="00F73FB4">
        <w:rPr>
          <w:rFonts w:ascii="ayta" w:hAnsi="ayta"/>
          <w:color w:val="000000"/>
          <w:sz w:val="16"/>
          <w:szCs w:val="16"/>
        </w:rPr>
        <w:t xml:space="preserve">  ……….</w:t>
      </w:r>
      <w:r w:rsidRPr="00F73FB4">
        <w:rPr>
          <w:rFonts w:ascii="ayta" w:hAnsi="ayta"/>
          <w:color w:val="000000"/>
          <w:sz w:val="16"/>
          <w:szCs w:val="16"/>
        </w:rPr>
        <w:tab/>
      </w:r>
      <w:r w:rsidRPr="00F73FB4">
        <w:rPr>
          <w:rFonts w:ascii="ayta" w:hAnsi="ayta"/>
          <w:color w:val="000000"/>
          <w:sz w:val="16"/>
          <w:szCs w:val="16"/>
        </w:rPr>
        <w:tab/>
        <w:t xml:space="preserve">            ……...</w:t>
      </w:r>
    </w:p>
    <w:p w:rsidR="0049392D" w:rsidRDefault="0049392D" w:rsidP="00A22776">
      <w:pPr>
        <w:rPr>
          <w:sz w:val="32"/>
          <w:szCs w:val="32"/>
        </w:rPr>
      </w:pPr>
      <w:r w:rsidRPr="00CB3FC4">
        <w:rPr>
          <w:b/>
          <w:sz w:val="32"/>
          <w:szCs w:val="32"/>
        </w:rPr>
        <w:t>10</w:t>
      </w:r>
      <w:r w:rsidRPr="00A22776">
        <w:rPr>
          <w:sz w:val="32"/>
          <w:szCs w:val="32"/>
        </w:rPr>
        <w:t>-)</w:t>
      </w:r>
      <w:r>
        <w:rPr>
          <w:sz w:val="32"/>
          <w:szCs w:val="32"/>
        </w:rPr>
        <w:t xml:space="preserve"> Ömer’in 23,Önder’in 28 misketi vardır.Ömer’in misketleri,Önder’in misketlerinden kaç tane azdır? 10 puan</w:t>
      </w:r>
    </w:p>
    <w:p w:rsidR="0049392D" w:rsidRDefault="0049392D" w:rsidP="00A22776">
      <w:pPr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392D" w:rsidRPr="00A22776" w:rsidRDefault="0049392D" w:rsidP="00A22776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Recep GÜNDOĞAN</w:t>
      </w:r>
    </w:p>
    <w:sectPr w:rsidR="0049392D" w:rsidRPr="00A22776" w:rsidSect="00331468">
      <w:pgSz w:w="11906" w:h="16838"/>
      <w:pgMar w:top="142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yta">
    <w:altName w:val="Century Gothic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10B78"/>
    <w:multiLevelType w:val="hybridMultilevel"/>
    <w:tmpl w:val="3ADEE3C2"/>
    <w:lvl w:ilvl="0" w:tplc="8998035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6F4AB7"/>
    <w:multiLevelType w:val="hybridMultilevel"/>
    <w:tmpl w:val="B56C9B1E"/>
    <w:lvl w:ilvl="0" w:tplc="5178E6EE">
      <w:start w:val="1"/>
      <w:numFmt w:val="decimal"/>
      <w:lvlText w:val="%1-"/>
      <w:lvlJc w:val="left"/>
      <w:pPr>
        <w:ind w:left="750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463337"/>
    <w:multiLevelType w:val="hybridMultilevel"/>
    <w:tmpl w:val="19540C8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28F"/>
    <w:rsid w:val="000112F2"/>
    <w:rsid w:val="0003053E"/>
    <w:rsid w:val="00052943"/>
    <w:rsid w:val="0009766E"/>
    <w:rsid w:val="000A28B4"/>
    <w:rsid w:val="000B3F25"/>
    <w:rsid w:val="00166EF9"/>
    <w:rsid w:val="001749F4"/>
    <w:rsid w:val="001815BD"/>
    <w:rsid w:val="00194E3F"/>
    <w:rsid w:val="00252F24"/>
    <w:rsid w:val="00277261"/>
    <w:rsid w:val="002E0B6A"/>
    <w:rsid w:val="002E69E7"/>
    <w:rsid w:val="002F3D99"/>
    <w:rsid w:val="00331468"/>
    <w:rsid w:val="003355FC"/>
    <w:rsid w:val="00350C0D"/>
    <w:rsid w:val="00392955"/>
    <w:rsid w:val="003E2FF3"/>
    <w:rsid w:val="00446EE1"/>
    <w:rsid w:val="0049392D"/>
    <w:rsid w:val="004A4E03"/>
    <w:rsid w:val="004B6652"/>
    <w:rsid w:val="004C11F8"/>
    <w:rsid w:val="004C4652"/>
    <w:rsid w:val="004D0C42"/>
    <w:rsid w:val="004D5CE5"/>
    <w:rsid w:val="004F6AEE"/>
    <w:rsid w:val="0051471D"/>
    <w:rsid w:val="005172EE"/>
    <w:rsid w:val="00585372"/>
    <w:rsid w:val="005A3158"/>
    <w:rsid w:val="005A7A37"/>
    <w:rsid w:val="005C713A"/>
    <w:rsid w:val="005F3071"/>
    <w:rsid w:val="00674451"/>
    <w:rsid w:val="00686607"/>
    <w:rsid w:val="006B4DD8"/>
    <w:rsid w:val="006C775A"/>
    <w:rsid w:val="006D0543"/>
    <w:rsid w:val="006F4CA8"/>
    <w:rsid w:val="0071395E"/>
    <w:rsid w:val="00717694"/>
    <w:rsid w:val="007520AB"/>
    <w:rsid w:val="00755B0E"/>
    <w:rsid w:val="00764F51"/>
    <w:rsid w:val="00780309"/>
    <w:rsid w:val="007B37D2"/>
    <w:rsid w:val="007E6BDF"/>
    <w:rsid w:val="00802601"/>
    <w:rsid w:val="008254E8"/>
    <w:rsid w:val="00840099"/>
    <w:rsid w:val="0089571D"/>
    <w:rsid w:val="008C0B7F"/>
    <w:rsid w:val="008C528F"/>
    <w:rsid w:val="008C76D8"/>
    <w:rsid w:val="008F332C"/>
    <w:rsid w:val="008F45C5"/>
    <w:rsid w:val="00906024"/>
    <w:rsid w:val="00917FF3"/>
    <w:rsid w:val="0092030A"/>
    <w:rsid w:val="00925012"/>
    <w:rsid w:val="009541AB"/>
    <w:rsid w:val="00976F18"/>
    <w:rsid w:val="00985DB8"/>
    <w:rsid w:val="009A6924"/>
    <w:rsid w:val="009B4DFD"/>
    <w:rsid w:val="009C5737"/>
    <w:rsid w:val="009C6D08"/>
    <w:rsid w:val="009D1426"/>
    <w:rsid w:val="009D2CE7"/>
    <w:rsid w:val="009E7774"/>
    <w:rsid w:val="00A01866"/>
    <w:rsid w:val="00A22776"/>
    <w:rsid w:val="00A2303B"/>
    <w:rsid w:val="00A72FCB"/>
    <w:rsid w:val="00A77C40"/>
    <w:rsid w:val="00AA4F2E"/>
    <w:rsid w:val="00AB4606"/>
    <w:rsid w:val="00AE2BBE"/>
    <w:rsid w:val="00B22F00"/>
    <w:rsid w:val="00B26734"/>
    <w:rsid w:val="00B36BF3"/>
    <w:rsid w:val="00B645BA"/>
    <w:rsid w:val="00BA7BDE"/>
    <w:rsid w:val="00BF0B75"/>
    <w:rsid w:val="00C0133A"/>
    <w:rsid w:val="00C11748"/>
    <w:rsid w:val="00C44814"/>
    <w:rsid w:val="00C60B25"/>
    <w:rsid w:val="00CB3FC4"/>
    <w:rsid w:val="00CE6A5B"/>
    <w:rsid w:val="00CF4161"/>
    <w:rsid w:val="00D128B0"/>
    <w:rsid w:val="00D77747"/>
    <w:rsid w:val="00D97213"/>
    <w:rsid w:val="00DC3B0D"/>
    <w:rsid w:val="00DD43D7"/>
    <w:rsid w:val="00E01742"/>
    <w:rsid w:val="00E12D7E"/>
    <w:rsid w:val="00E4348B"/>
    <w:rsid w:val="00E50219"/>
    <w:rsid w:val="00E57C4E"/>
    <w:rsid w:val="00E770BC"/>
    <w:rsid w:val="00EF2A13"/>
    <w:rsid w:val="00EF4494"/>
    <w:rsid w:val="00EF528F"/>
    <w:rsid w:val="00F00A5D"/>
    <w:rsid w:val="00F1032F"/>
    <w:rsid w:val="00F161DF"/>
    <w:rsid w:val="00F24A89"/>
    <w:rsid w:val="00F73FB4"/>
    <w:rsid w:val="00FA2868"/>
    <w:rsid w:val="00FA2A59"/>
    <w:rsid w:val="00FD189D"/>
    <w:rsid w:val="00FD6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94E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10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348</Words>
  <Characters>1986</Characters>
  <Application>Microsoft Office Outlook</Application>
  <DocSecurity>0</DocSecurity>
  <Lines>0</Lines>
  <Paragraphs>0</Paragraphs>
  <ScaleCrop>false</ScaleCrop>
  <Manager>www.sorubak.com</Manager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XP_Pro</dc:creator>
  <cp:keywords>www.sorubak.com</cp:keywords>
  <dc:description>www.sorubak.com</dc:description>
  <cp:lastModifiedBy>edanur</cp:lastModifiedBy>
  <cp:revision>16</cp:revision>
  <cp:lastPrinted>2012-10-21T10:42:00Z</cp:lastPrinted>
  <dcterms:created xsi:type="dcterms:W3CDTF">2012-10-30T20:29:00Z</dcterms:created>
  <dcterms:modified xsi:type="dcterms:W3CDTF">2013-12-01T13:34:00Z</dcterms:modified>
  <cp:category>www.sorubak.com</cp:category>
</cp:coreProperties>
</file>