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E2E" w:rsidRDefault="00B61E2E">
      <w:r>
        <w:t>Soru 6) Aşağıda verilen ihtiyaçlardan kaç tanesi temel (zorunlu) ihtiyaçtır ?</w:t>
      </w:r>
    </w:p>
    <w:p w:rsidR="00B61E2E" w:rsidRDefault="00B61E2E">
      <w:r>
        <w:rPr>
          <w:noProof/>
        </w:rPr>
        <w:pict>
          <v:oval id="_x0000_s1026" style="position:absolute;margin-left:273.15pt;margin-top:3.2pt;width:5.25pt;height:8.25pt;z-index:251640320" fillcolor="#630">
            <v:fill r:id="rId5" o:title="" rotate="t" type="tile"/>
          </v:oval>
        </w:pict>
      </w:r>
      <w:r>
        <w:rPr>
          <w:noProof/>
        </w:rPr>
        <w:pict>
          <v:oval id="_x0000_s1027" style="position:absolute;margin-left:189.9pt;margin-top:3.2pt;width:5.25pt;height:8.25pt;z-index:251642368" fillcolor="#630">
            <v:fill r:id="rId5" o:title="" rotate="t" type="tile"/>
          </v:oval>
        </w:pict>
      </w:r>
      <w:r>
        <w:rPr>
          <w:noProof/>
        </w:rPr>
        <w:pict>
          <v:oval id="_x0000_s1028" style="position:absolute;margin-left:126.9pt;margin-top:3.2pt;width:5.25pt;height:8.25pt;z-index:251641344" fillcolor="#630">
            <v:fill r:id="rId5" o:title="" rotate="t" type="tile"/>
          </v:oval>
        </w:pict>
      </w:r>
      <w:r>
        <w:rPr>
          <w:noProof/>
        </w:rPr>
        <w:pict>
          <v:oval id="_x0000_s1029" style="position:absolute;margin-left:26.4pt;margin-top:3.2pt;width:5.25pt;height:8.25pt;z-index:251639296" fillcolor="#630">
            <v:fill r:id="rId5" o:title="" rotate="t" type="tile"/>
          </v:oval>
        </w:pict>
      </w:r>
      <w:r>
        <w:t xml:space="preserve">              Yemek   yemek              Uyumak           Okula gitmek        Müzik dinlemek</w:t>
      </w:r>
    </w:p>
    <w:p w:rsidR="00B61E2E" w:rsidRDefault="00B61E2E">
      <w:r>
        <w:t xml:space="preserve">              a) 1                                      b) 2                                      c)  3</w:t>
      </w:r>
    </w:p>
    <w:p w:rsidR="00B61E2E" w:rsidRDefault="00B61E2E">
      <w:hyperlink r:id="rId6" w:history="1">
        <w:r w:rsidRPr="0058747A">
          <w:rPr>
            <w:rStyle w:val="Hyperlink"/>
            <w:rFonts w:ascii="Comic Sans MS" w:hAnsi="Comic Sans MS"/>
          </w:rPr>
          <w:t>www.sorubak.com</w:t>
        </w:r>
      </w:hyperlink>
    </w:p>
    <w:p w:rsidR="00B61E2E" w:rsidRDefault="00B61E2E">
      <w:r>
        <w:t>Soru 7) Aşağıda verilen hangisi  milli bayramdır ?</w:t>
      </w:r>
    </w:p>
    <w:p w:rsidR="00B61E2E" w:rsidRDefault="00B61E2E">
      <w:r>
        <w:t>a) Kurban  Bayramı                b) Şeker bayramı           c) 29 Ekim Cumhuriyet  Bayramı</w:t>
      </w:r>
    </w:p>
    <w:p w:rsidR="00B61E2E" w:rsidRDefault="00B61E2E"/>
    <w:p w:rsidR="00B61E2E" w:rsidRDefault="00B61E2E">
      <w:r>
        <w:t>Soru 8) Haziran  ayı   hangi mevsimin ayıdır ?</w:t>
      </w:r>
    </w:p>
    <w:p w:rsidR="00B61E2E" w:rsidRDefault="00B61E2E">
      <w:r>
        <w:t>a) Yaz   mevsimi                    b) Sonbahar  mevsimi        c) Kış  mevsimi</w:t>
      </w:r>
    </w:p>
    <w:p w:rsidR="00B61E2E" w:rsidRDefault="00B61E2E"/>
    <w:p w:rsidR="00B61E2E" w:rsidRDefault="00B61E2E">
      <w:r>
        <w:t>Soru 9) Çarşambadan  önceki   günün   adı   nedir ?</w:t>
      </w:r>
    </w:p>
    <w:p w:rsidR="00B61E2E" w:rsidRDefault="00B61E2E">
      <w:r>
        <w:t xml:space="preserve">a)  Salı günü                          b) Cuma   günü                    c) Pazar günü </w:t>
      </w:r>
    </w:p>
    <w:p w:rsidR="00B61E2E" w:rsidRDefault="00B61E2E"/>
    <w:p w:rsidR="00B61E2E" w:rsidRDefault="00B61E2E">
      <w:r>
        <w:t xml:space="preserve">Soru10) Bilinçli bir tüketici  mal alırken aşağıdakilerden  hangisine  </w:t>
      </w:r>
      <w:r w:rsidRPr="001457FB">
        <w:rPr>
          <w:b/>
          <w:u w:val="single"/>
        </w:rPr>
        <w:t xml:space="preserve">dikkat  etmez ? </w:t>
      </w:r>
    </w:p>
    <w:p w:rsidR="00B61E2E" w:rsidRDefault="00B61E2E">
      <w:r>
        <w:t>a) Malın fiyatına                   b) Malın  kalitesine            c)Malın reklamına</w:t>
      </w:r>
    </w:p>
    <w:p w:rsidR="00B61E2E" w:rsidRDefault="00B61E2E">
      <w:r>
        <w:rPr>
          <w:noProof/>
        </w:rPr>
        <w:pict>
          <v:roundrect id="_x0000_s1030" style="position:absolute;margin-left:43.65pt;margin-top:25pt;width:12pt;height:11.25pt;z-index:251643392" arcsize="10923f" fillcolor="#630">
            <v:fill r:id="rId5" o:title="" rotate="t" type="tile"/>
          </v:roundrect>
        </w:pict>
      </w:r>
    </w:p>
    <w:p w:rsidR="00B61E2E" w:rsidRDefault="00B61E2E">
      <w:r>
        <w:t>Soru 11)          Yedek  kan deposudur</w:t>
      </w:r>
    </w:p>
    <w:p w:rsidR="00B61E2E" w:rsidRDefault="00B61E2E">
      <w:r>
        <w:rPr>
          <w:noProof/>
        </w:rPr>
        <w:pict>
          <v:roundrect id="_x0000_s1031" style="position:absolute;margin-left:43.65pt;margin-top:1.9pt;width:12pt;height:11.25pt;z-index:251645440" arcsize="10923f" fillcolor="#630">
            <v:fill r:id="rId5" o:title="" rotate="t" type="tile"/>
          </v:roundrect>
        </w:pict>
      </w:r>
      <w:r>
        <w:t xml:space="preserve">                         Şeker  deposudur</w:t>
      </w:r>
    </w:p>
    <w:p w:rsidR="00B61E2E" w:rsidRDefault="00B61E2E">
      <w:r>
        <w:rPr>
          <w:noProof/>
        </w:rPr>
        <w:pict>
          <v:roundrect id="_x0000_s1032" style="position:absolute;margin-left:43.65pt;margin-top:1.95pt;width:12pt;height:11.25pt;z-index:251644416" arcsize="10923f" fillcolor="#630">
            <v:fill r:id="rId5" o:title="" rotate="t" type="tile"/>
          </v:roundrect>
        </w:pict>
      </w:r>
      <w:r>
        <w:t xml:space="preserve">                         Yağ deposudur</w:t>
      </w:r>
    </w:p>
    <w:p w:rsidR="00B61E2E" w:rsidRDefault="00B61E2E">
      <w:r>
        <w:t>Yukarıda verilenler hangi organın görevidir ?</w:t>
      </w:r>
    </w:p>
    <w:p w:rsidR="00B61E2E" w:rsidRDefault="00B61E2E">
      <w:r>
        <w:t xml:space="preserve">    a) Akciğer                        b) Karaciğer                           c) Böbrekler</w:t>
      </w:r>
    </w:p>
    <w:p w:rsidR="00B61E2E" w:rsidRDefault="00B61E2E"/>
    <w:p w:rsidR="00B61E2E" w:rsidRDefault="00B61E2E">
      <w:r>
        <w:t xml:space="preserve">    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7pt;height:51pt">
            <v:shadow color="#868686"/>
            <v:textpath style="font-family:&quot;Arial Black&quot;;v-text-kern:t" trim="t" fitpath="t" string="ABDURRAHİM "/>
          </v:shape>
        </w:pict>
      </w:r>
    </w:p>
    <w:p w:rsidR="00B61E2E" w:rsidRDefault="00B61E2E">
      <w:r>
        <w:pict>
          <v:shape id="_x0000_i1026" type="#_x0000_t136" style="width:375.75pt;height:45pt">
            <v:shadow color="#868686"/>
            <v:textpath style="font-family:&quot;Arial Black&quot;;v-text-kern:t" trim="t" fitpath="t" string="KARAKOÇ İLKOKULU"/>
          </v:shape>
        </w:pict>
      </w:r>
    </w:p>
    <w:p w:rsidR="00B61E2E" w:rsidRDefault="00B61E2E"/>
    <w:p w:rsidR="00B61E2E" w:rsidRDefault="00B61E2E">
      <w:r>
        <w:pict>
          <v:shape id="_x0000_i1027" type="#_x0000_t136" style="width:358.5pt;height:51pt">
            <v:shadow color="#868686"/>
            <v:textpath style="font-family:&quot;Arial Black&quot;;v-text-kern:t" trim="t" fitpath="t" string="DENEME SINAVI 1"/>
          </v:shape>
        </w:pict>
      </w:r>
    </w:p>
    <w:p w:rsidR="00B61E2E" w:rsidRDefault="00B61E2E"/>
    <w:p w:rsidR="00B61E2E" w:rsidRDefault="00B61E2E"/>
    <w:p w:rsidR="00B61E2E" w:rsidRDefault="00B61E2E"/>
    <w:p w:rsidR="00B61E2E" w:rsidRDefault="00B61E2E"/>
    <w:p w:rsidR="00B61E2E" w:rsidRDefault="00B61E2E">
      <w:r>
        <w:t xml:space="preserve">   </w:t>
      </w:r>
      <w:r>
        <w:pict>
          <v:shape id="_x0000_i1028" type="#_x0000_t136" style="width:105.75pt;height:12.75pt">
            <v:shadow color="#868686"/>
            <v:textpath style="font-family:&quot;Arial Black&quot;;v-text-kern:t" trim="t" fitpath="t" string="ADI : "/>
          </v:shape>
        </w:pict>
      </w:r>
      <w:r>
        <w:t xml:space="preserve">……………………………………………………………….        </w:t>
      </w:r>
    </w:p>
    <w:p w:rsidR="00B61E2E" w:rsidRDefault="00B61E2E">
      <w:r>
        <w:t xml:space="preserve">    </w:t>
      </w:r>
      <w:r>
        <w:pict>
          <v:shape id="_x0000_i1029" type="#_x0000_t136" style="width:109.5pt;height:18pt">
            <v:shadow color="#868686"/>
            <v:textpath style="font-family:&quot;Arial Black&quot;;v-text-kern:t" trim="t" fitpath="t" string="Soyadı : "/>
          </v:shape>
        </w:pict>
      </w:r>
      <w:r>
        <w:t>…………………………………………………………..</w:t>
      </w:r>
    </w:p>
    <w:p w:rsidR="00B61E2E" w:rsidRDefault="00B61E2E"/>
    <w:p w:rsidR="00B61E2E" w:rsidRDefault="00B61E2E" w:rsidP="00044732">
      <w:pPr>
        <w:pStyle w:val="Heading9"/>
        <w:autoSpaceDE w:val="0"/>
        <w:autoSpaceDN w:val="0"/>
        <w:adjustRightInd w:val="0"/>
        <w:rPr>
          <w:rFonts w:ascii="Calibri" w:hAnsi="Calibri"/>
          <w:b w:val="0"/>
          <w:color w:val="auto"/>
          <w:sz w:val="22"/>
          <w:szCs w:val="22"/>
        </w:rPr>
      </w:pPr>
    </w:p>
    <w:p w:rsidR="00B61E2E" w:rsidRDefault="00B61E2E" w:rsidP="00D03632">
      <w:pPr>
        <w:pStyle w:val="Heading9"/>
        <w:autoSpaceDE w:val="0"/>
        <w:autoSpaceDN w:val="0"/>
        <w:adjustRightInd w:val="0"/>
        <w:jc w:val="left"/>
        <w:rPr>
          <w:rFonts w:ascii="Calibri" w:hAnsi="Calibri"/>
          <w:b w:val="0"/>
          <w:color w:val="auto"/>
          <w:sz w:val="22"/>
          <w:szCs w:val="22"/>
        </w:rPr>
      </w:pPr>
    </w:p>
    <w:p w:rsidR="00B61E2E" w:rsidRDefault="00B61E2E" w:rsidP="00D03632">
      <w:pPr>
        <w:pStyle w:val="Heading9"/>
        <w:autoSpaceDE w:val="0"/>
        <w:autoSpaceDN w:val="0"/>
        <w:adjustRightInd w:val="0"/>
        <w:jc w:val="left"/>
        <w:rPr>
          <w:rFonts w:ascii="Calibri" w:hAnsi="Calibri"/>
          <w:b w:val="0"/>
          <w:color w:val="auto"/>
          <w:sz w:val="22"/>
          <w:szCs w:val="22"/>
        </w:rPr>
      </w:pPr>
    </w:p>
    <w:p w:rsidR="00B61E2E" w:rsidRPr="00B31D13" w:rsidRDefault="00B61E2E" w:rsidP="00B31D13"/>
    <w:p w:rsidR="00B61E2E" w:rsidRPr="00D03632" w:rsidRDefault="00B61E2E" w:rsidP="00D03632">
      <w:r>
        <w:t xml:space="preserve">  </w:t>
      </w:r>
    </w:p>
    <w:p w:rsidR="00B61E2E" w:rsidRPr="00D03632" w:rsidRDefault="00B61E2E" w:rsidP="00D03632">
      <w:pPr>
        <w:pStyle w:val="Heading9"/>
        <w:autoSpaceDE w:val="0"/>
        <w:autoSpaceDN w:val="0"/>
        <w:adjustRightInd w:val="0"/>
        <w:jc w:val="left"/>
        <w:rPr>
          <w:rFonts w:ascii="Calibri" w:hAnsi="Calibri" w:cs="Calibri"/>
          <w:bCs/>
          <w:color w:val="auto"/>
          <w:sz w:val="32"/>
        </w:rPr>
      </w:pPr>
      <w:r>
        <w:rPr>
          <w:rFonts w:ascii="Calibri" w:hAnsi="Calibri" w:cs="Calibri"/>
          <w:bCs/>
          <w:color w:val="auto"/>
          <w:szCs w:val="40"/>
        </w:rPr>
        <w:t xml:space="preserve">                                   </w:t>
      </w:r>
      <w:r w:rsidRPr="00D03632">
        <w:rPr>
          <w:rFonts w:ascii="Calibri" w:hAnsi="Calibri" w:cs="Calibri"/>
          <w:bCs/>
          <w:color w:val="auto"/>
          <w:sz w:val="32"/>
        </w:rPr>
        <w:t xml:space="preserve">T Ü R K Ç E </w:t>
      </w:r>
    </w:p>
    <w:p w:rsidR="00B61E2E" w:rsidRPr="00D03632" w:rsidRDefault="00B61E2E" w:rsidP="00D03632"/>
    <w:p w:rsidR="00B61E2E" w:rsidRPr="00505638" w:rsidRDefault="00B61E2E" w:rsidP="00044732">
      <w:pPr>
        <w:pStyle w:val="Heading9"/>
        <w:autoSpaceDE w:val="0"/>
        <w:autoSpaceDN w:val="0"/>
        <w:adjustRightInd w:val="0"/>
        <w:rPr>
          <w:rFonts w:ascii="Calibri" w:hAnsi="Calibri" w:cs="Calibri"/>
          <w:bCs/>
          <w:color w:val="auto"/>
          <w:szCs w:val="40"/>
        </w:rPr>
      </w:pPr>
      <w:r>
        <w:rPr>
          <w:noProof/>
        </w:rPr>
        <w:pict>
          <v:roundrect id="_x0000_s1033" style="position:absolute;left:0;text-align:left;margin-left:-10.35pt;margin-top:.3pt;width:392.25pt;height:200.1pt;z-index:-251670016" arcsize="10923f" strokeweight="1.5pt">
            <v:stroke dashstyle="1 1"/>
          </v:roundrect>
        </w:pict>
      </w:r>
      <w:r w:rsidRPr="00505638">
        <w:rPr>
          <w:rFonts w:ascii="Calibri" w:hAnsi="Calibri" w:cs="Calibri"/>
          <w:bCs/>
          <w:color w:val="auto"/>
          <w:szCs w:val="40"/>
        </w:rPr>
        <w:t>KEK</w:t>
      </w:r>
    </w:p>
    <w:p w:rsidR="00B61E2E" w:rsidRPr="00044732" w:rsidRDefault="00B61E2E" w:rsidP="00044732">
      <w:pPr>
        <w:autoSpaceDE w:val="0"/>
        <w:autoSpaceDN w:val="0"/>
        <w:adjustRightInd w:val="0"/>
        <w:ind w:firstLine="708"/>
        <w:jc w:val="both"/>
        <w:rPr>
          <w:rFonts w:ascii="Cambria" w:hAnsi="Cambria"/>
          <w:b/>
          <w:sz w:val="24"/>
          <w:szCs w:val="24"/>
        </w:rPr>
      </w:pPr>
      <w:r w:rsidRPr="00044732">
        <w:rPr>
          <w:rFonts w:ascii="Hand writing Mutlu" w:hAnsi="Hand writing Mutlu"/>
          <w:b/>
          <w:sz w:val="24"/>
          <w:szCs w:val="24"/>
        </w:rPr>
        <w:t xml:space="preserve">  </w:t>
      </w:r>
      <w:r w:rsidRPr="00044732">
        <w:rPr>
          <w:rFonts w:ascii="Cambria" w:hAnsi="Cambria"/>
          <w:b/>
          <w:sz w:val="24"/>
          <w:szCs w:val="24"/>
        </w:rPr>
        <w:t>Kerim  annesine ‘Benim annem bir melek.’dedi.Annesi çok mutlu oldu. Kerim annesinden kek yapmasını istedi. Çünkü Kerim tatlı olan besinleri çok seviyordu.</w:t>
      </w:r>
    </w:p>
    <w:p w:rsidR="00B61E2E" w:rsidRPr="00044732" w:rsidRDefault="00B61E2E" w:rsidP="00044732">
      <w:pPr>
        <w:autoSpaceDE w:val="0"/>
        <w:autoSpaceDN w:val="0"/>
        <w:adjustRightInd w:val="0"/>
        <w:ind w:firstLine="708"/>
        <w:jc w:val="both"/>
        <w:rPr>
          <w:rFonts w:ascii="Cambria" w:hAnsi="Cambria"/>
          <w:b/>
          <w:sz w:val="24"/>
          <w:szCs w:val="24"/>
        </w:rPr>
      </w:pPr>
      <w:r w:rsidRPr="00044732">
        <w:rPr>
          <w:rFonts w:ascii="Cambria" w:hAnsi="Cambria"/>
          <w:b/>
          <w:sz w:val="24"/>
          <w:szCs w:val="24"/>
        </w:rPr>
        <w:t>Annesi mutfağa gitti. Un ve şeker bitmişti. Kerim’i yanına çağırdı. Onu bakkala gönderdi. Kerim apartmanın altındaki bakkala koşarak  gitti.</w:t>
      </w:r>
    </w:p>
    <w:p w:rsidR="00B61E2E" w:rsidRPr="00044732" w:rsidRDefault="00B61E2E" w:rsidP="00044732">
      <w:pPr>
        <w:autoSpaceDE w:val="0"/>
        <w:autoSpaceDN w:val="0"/>
        <w:adjustRightInd w:val="0"/>
        <w:ind w:firstLine="708"/>
        <w:jc w:val="both"/>
        <w:rPr>
          <w:rFonts w:ascii="Cambria" w:hAnsi="Cambria"/>
          <w:b/>
          <w:sz w:val="24"/>
          <w:szCs w:val="24"/>
        </w:rPr>
      </w:pPr>
      <w:r w:rsidRPr="00044732">
        <w:rPr>
          <w:rFonts w:ascii="Cambria" w:hAnsi="Cambria"/>
          <w:b/>
          <w:sz w:val="24"/>
          <w:szCs w:val="24"/>
        </w:rPr>
        <w:t>Kerim bakkaldan 1 kilo un ve 3 kilo şeker aldı. Bakkala 13 lira verdi. Annesi mutfakta çok güzel bir kek yaptı. Kerim keki kardeşi ile paylaştı. İkisi beraber bir güzel keki yediler.</w:t>
      </w:r>
    </w:p>
    <w:p w:rsidR="00B61E2E" w:rsidRDefault="00B61E2E"/>
    <w:p w:rsidR="00B61E2E" w:rsidRDefault="00B61E2E">
      <w:pPr>
        <w:rPr>
          <w:b/>
        </w:rPr>
      </w:pPr>
      <w:r>
        <w:t xml:space="preserve">                     </w:t>
      </w:r>
      <w:r w:rsidRPr="00044732">
        <w:rPr>
          <w:b/>
        </w:rPr>
        <w:t>Aşağıdaki  ilk 4 soruyu metne göre yanıtlayınız.</w:t>
      </w:r>
    </w:p>
    <w:p w:rsidR="00B61E2E" w:rsidRPr="00044732" w:rsidRDefault="00B61E2E">
      <w:r w:rsidRPr="00044732">
        <w:t>Soru 1) Kerim , annesinden ne yapmasını istedi ?</w:t>
      </w:r>
    </w:p>
    <w:p w:rsidR="00B61E2E" w:rsidRPr="00044732" w:rsidRDefault="00B61E2E">
      <w:r w:rsidRPr="00044732">
        <w:t>a)   Yemek yapmasını istedi.</w:t>
      </w:r>
    </w:p>
    <w:p w:rsidR="00B61E2E" w:rsidRPr="00044732" w:rsidRDefault="00B61E2E">
      <w:r w:rsidRPr="00044732">
        <w:t>b) Ödevlerine yardım etmesini istedi.</w:t>
      </w:r>
    </w:p>
    <w:p w:rsidR="00B61E2E" w:rsidRDefault="00B61E2E">
      <w:r w:rsidRPr="00044732">
        <w:t>c) Kek yapmasını istedi.</w:t>
      </w:r>
    </w:p>
    <w:p w:rsidR="00B61E2E" w:rsidRDefault="00B61E2E"/>
    <w:p w:rsidR="00B61E2E" w:rsidRDefault="00B61E2E">
      <w:r>
        <w:t>Soru 2) Annesi , Kerim’i nereye gönderdi ?</w:t>
      </w:r>
    </w:p>
    <w:p w:rsidR="00B61E2E" w:rsidRDefault="00B61E2E">
      <w:r>
        <w:t>a) Pazara gönderdi.</w:t>
      </w:r>
    </w:p>
    <w:p w:rsidR="00B61E2E" w:rsidRDefault="00B61E2E">
      <w:r>
        <w:t>b)Bakkala gönderdi.</w:t>
      </w:r>
    </w:p>
    <w:p w:rsidR="00B61E2E" w:rsidRDefault="00B61E2E">
      <w:r>
        <w:t>c) Fırına gönderdi.</w:t>
      </w:r>
    </w:p>
    <w:p w:rsidR="00B61E2E" w:rsidRDefault="00B61E2E"/>
    <w:p w:rsidR="00B61E2E" w:rsidRDefault="00B61E2E">
      <w:pPr>
        <w:rPr>
          <w:b/>
          <w:sz w:val="32"/>
          <w:szCs w:val="32"/>
        </w:rPr>
      </w:pPr>
      <w:r>
        <w:t xml:space="preserve">                                                  </w:t>
      </w:r>
      <w:r w:rsidRPr="00D03632">
        <w:rPr>
          <w:b/>
          <w:sz w:val="32"/>
          <w:szCs w:val="32"/>
        </w:rPr>
        <w:t>HAYAT   BİLGİSİ</w:t>
      </w:r>
    </w:p>
    <w:p w:rsidR="00B61E2E" w:rsidRDefault="00B61E2E">
      <w:pPr>
        <w:rPr>
          <w:sz w:val="24"/>
          <w:szCs w:val="24"/>
        </w:rPr>
      </w:pPr>
      <w:r>
        <w:rPr>
          <w:sz w:val="24"/>
          <w:szCs w:val="24"/>
        </w:rPr>
        <w:t>Soru 1) Okulların açıldığında kutladığımız  ilk hafta ne haftasıdır ?</w:t>
      </w:r>
    </w:p>
    <w:p w:rsidR="00B61E2E" w:rsidRDefault="00B61E2E">
      <w:pPr>
        <w:rPr>
          <w:sz w:val="24"/>
          <w:szCs w:val="24"/>
        </w:rPr>
      </w:pPr>
      <w:r>
        <w:rPr>
          <w:sz w:val="24"/>
          <w:szCs w:val="24"/>
        </w:rPr>
        <w:t xml:space="preserve">     a) İlköğretim haftası         b) Öğretmenler Haftası         c) Kızılay   Haftası</w:t>
      </w:r>
    </w:p>
    <w:p w:rsidR="00B61E2E" w:rsidRDefault="00B61E2E">
      <w:pPr>
        <w:rPr>
          <w:sz w:val="24"/>
          <w:szCs w:val="24"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4" type="#_x0000_t4" style="position:absolute;margin-left:45.05pt;margin-top:25.75pt;width:18pt;height:16.15pt;z-index:251647488"/>
        </w:pict>
      </w:r>
    </w:p>
    <w:p w:rsidR="00B61E2E" w:rsidRDefault="00B61E2E">
      <w:pPr>
        <w:rPr>
          <w:sz w:val="24"/>
          <w:szCs w:val="24"/>
        </w:rPr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5" type="#_x0000_t22" style="position:absolute;margin-left:174.8pt;margin-top:25.9pt;width:15pt;height:16.9pt;z-index:251651584"/>
        </w:pict>
      </w:r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6" type="#_x0000_t56" style="position:absolute;margin-left:248.3pt;margin-top:25.9pt;width:17.25pt;height:12.75pt;z-index:251650560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7" type="#_x0000_t5" style="position:absolute;margin-left:248.3pt;margin-top:1.55pt;width:17.25pt;height:11.25pt;z-index:251649536"/>
        </w:pict>
      </w:r>
      <w:r>
        <w:rPr>
          <w:noProof/>
        </w:rPr>
        <w:pict>
          <v:rect id="_x0000_s1038" style="position:absolute;margin-left:174.8pt;margin-top:1.55pt;width:15pt;height:13.5pt;z-index:251648512"/>
        </w:pict>
      </w:r>
      <w:r>
        <w:rPr>
          <w:sz w:val="24"/>
          <w:szCs w:val="24"/>
        </w:rPr>
        <w:t>Soru 2)             Diş fırçası                             Tarak                    Şampuan</w:t>
      </w:r>
    </w:p>
    <w:p w:rsidR="00B61E2E" w:rsidRDefault="00B61E2E">
      <w:pPr>
        <w:rPr>
          <w:sz w:val="24"/>
          <w:szCs w:val="24"/>
        </w:rPr>
      </w:pPr>
      <w:r>
        <w:rPr>
          <w:noProof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39" type="#_x0000_t135" style="position:absolute;margin-left:49.55pt;margin-top:3.95pt;width:13.5pt;height:12pt;z-index:251652608"/>
        </w:pict>
      </w:r>
      <w:r>
        <w:rPr>
          <w:sz w:val="24"/>
          <w:szCs w:val="24"/>
        </w:rPr>
        <w:t xml:space="preserve">                          Sabun                                   el bezi                  süpürge</w:t>
      </w:r>
    </w:p>
    <w:p w:rsidR="00B61E2E" w:rsidRDefault="00B61E2E">
      <w:pPr>
        <w:rPr>
          <w:sz w:val="24"/>
          <w:szCs w:val="24"/>
        </w:rPr>
      </w:pPr>
    </w:p>
    <w:p w:rsidR="00B61E2E" w:rsidRDefault="00B61E2E">
      <w:pPr>
        <w:rPr>
          <w:sz w:val="24"/>
          <w:szCs w:val="24"/>
        </w:rPr>
      </w:pPr>
      <w:r>
        <w:rPr>
          <w:noProof/>
        </w:rPr>
        <w:pict>
          <v:shape id="_x0000_s1040" type="#_x0000_t4" style="position:absolute;margin-left:218.3pt;margin-top:40.55pt;width:18pt;height:16.15pt;z-index:251658752"/>
        </w:pict>
      </w:r>
      <w:r>
        <w:rPr>
          <w:sz w:val="24"/>
          <w:szCs w:val="24"/>
        </w:rPr>
        <w:t xml:space="preserve">      Yukarıda verilen  temizlik malzemelerinden hangileri kişisel temizlik malzemeleridir ?</w:t>
      </w:r>
    </w:p>
    <w:p w:rsidR="00B61E2E" w:rsidRDefault="00B61E2E">
      <w:pPr>
        <w:rPr>
          <w:sz w:val="24"/>
          <w:szCs w:val="24"/>
        </w:rPr>
      </w:pPr>
      <w:r>
        <w:rPr>
          <w:noProof/>
        </w:rPr>
        <w:pict>
          <v:rect id="_x0000_s1041" style="position:absolute;margin-left:296.3pt;margin-top:1pt;width:15pt;height:13.5pt;z-index:251659776"/>
        </w:pict>
      </w:r>
      <w:r>
        <w:rPr>
          <w:noProof/>
        </w:rPr>
        <w:pict>
          <v:shape id="_x0000_s1042" type="#_x0000_t4" style="position:absolute;margin-left:324.05pt;margin-top:-.15pt;width:18pt;height:16.15pt;z-index:251660800"/>
        </w:pict>
      </w:r>
      <w:r>
        <w:rPr>
          <w:noProof/>
        </w:rPr>
        <w:pict>
          <v:shape id="_x0000_s1043" type="#_x0000_t56" style="position:absolute;margin-left:189.8pt;margin-top:.25pt;width:17.25pt;height:12.75pt;z-index:251657728"/>
        </w:pict>
      </w:r>
      <w:r>
        <w:rPr>
          <w:noProof/>
        </w:rPr>
        <w:pict>
          <v:shape id="_x0000_s1044" type="#_x0000_t135" style="position:absolute;margin-left:166.55pt;margin-top:1pt;width:13.5pt;height:12pt;z-index:251656704"/>
        </w:pict>
      </w:r>
      <w:r>
        <w:rPr>
          <w:noProof/>
        </w:rPr>
        <w:pict>
          <v:rect id="_x0000_s1045" style="position:absolute;margin-left:99.05pt;margin-top:1pt;width:15pt;height:13.5pt;z-index:251655680"/>
        </w:pict>
      </w:r>
      <w:r>
        <w:rPr>
          <w:noProof/>
        </w:rPr>
        <w:pict>
          <v:shape id="_x0000_s1046" type="#_x0000_t5" style="position:absolute;margin-left:63.05pt;margin-top:3.25pt;width:17.25pt;height:11.25pt;z-index:251654656"/>
        </w:pict>
      </w:r>
      <w:r>
        <w:rPr>
          <w:noProof/>
        </w:rPr>
        <w:pict>
          <v:shape id="_x0000_s1047" type="#_x0000_t56" style="position:absolute;margin-left:27.8pt;margin-top:3.25pt;width:17.25pt;height:12.75pt;z-index:251653632"/>
        </w:pict>
      </w:r>
      <w:r>
        <w:rPr>
          <w:sz w:val="24"/>
          <w:szCs w:val="24"/>
        </w:rPr>
        <w:t xml:space="preserve">    a)             ,          ,                       b)        ,         ,                         c)          ,    </w:t>
      </w:r>
    </w:p>
    <w:p w:rsidR="00B61E2E" w:rsidRDefault="00B61E2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</w:p>
    <w:p w:rsidR="00B61E2E" w:rsidRDefault="00B61E2E">
      <w:pPr>
        <w:rPr>
          <w:sz w:val="24"/>
          <w:szCs w:val="24"/>
        </w:rPr>
      </w:pPr>
      <w:r>
        <w:rPr>
          <w:sz w:val="24"/>
          <w:szCs w:val="24"/>
        </w:rPr>
        <w:t>Soru 3) Aşağıda verilenlerden hangisi Atatürk’ün bitirdiği son okuldur ?</w:t>
      </w:r>
    </w:p>
    <w:p w:rsidR="00B61E2E" w:rsidRDefault="00B61E2E">
      <w:pPr>
        <w:rPr>
          <w:sz w:val="24"/>
          <w:szCs w:val="24"/>
        </w:rPr>
      </w:pPr>
      <w:r>
        <w:rPr>
          <w:sz w:val="24"/>
          <w:szCs w:val="24"/>
        </w:rPr>
        <w:t xml:space="preserve">   a) Mahalle   Mektebi       B) Harp  Akademisi       c) Harp  Okulu</w:t>
      </w:r>
    </w:p>
    <w:p w:rsidR="00B61E2E" w:rsidRDefault="00B61E2E">
      <w:pPr>
        <w:rPr>
          <w:sz w:val="24"/>
          <w:szCs w:val="24"/>
        </w:rPr>
      </w:pPr>
    </w:p>
    <w:p w:rsidR="00B61E2E" w:rsidRDefault="00B61E2E">
      <w:pPr>
        <w:rPr>
          <w:sz w:val="24"/>
          <w:szCs w:val="24"/>
        </w:rPr>
      </w:pPr>
      <w:r>
        <w:rPr>
          <w:sz w:val="24"/>
          <w:szCs w:val="24"/>
        </w:rPr>
        <w:t xml:space="preserve">Soru 4) Aşağıdakilerden hangisi bağımsızlık simgelerinden biri </w:t>
      </w:r>
      <w:r w:rsidRPr="00B31D13">
        <w:rPr>
          <w:b/>
          <w:sz w:val="24"/>
          <w:szCs w:val="24"/>
          <w:u w:val="single"/>
        </w:rPr>
        <w:t>değildir</w:t>
      </w:r>
      <w:r>
        <w:rPr>
          <w:sz w:val="24"/>
          <w:szCs w:val="24"/>
        </w:rPr>
        <w:t xml:space="preserve"> ?</w:t>
      </w:r>
    </w:p>
    <w:p w:rsidR="00B61E2E" w:rsidRDefault="00B61E2E" w:rsidP="009867E1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yıldız                           </w:t>
      </w:r>
      <w:r w:rsidRPr="009867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b</w:t>
      </w:r>
      <w:r w:rsidRPr="009867E1">
        <w:rPr>
          <w:sz w:val="24"/>
          <w:szCs w:val="24"/>
        </w:rPr>
        <w:t>)   Bayrak</w:t>
      </w:r>
      <w:r>
        <w:rPr>
          <w:sz w:val="24"/>
          <w:szCs w:val="24"/>
        </w:rPr>
        <w:t xml:space="preserve">                     c</w:t>
      </w:r>
      <w:r w:rsidRPr="009867E1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İstiklal  Marşı</w:t>
      </w:r>
    </w:p>
    <w:p w:rsidR="00B61E2E" w:rsidRDefault="00B61E2E" w:rsidP="009867E1">
      <w:pPr>
        <w:ind w:left="210"/>
        <w:rPr>
          <w:sz w:val="24"/>
          <w:szCs w:val="24"/>
        </w:rPr>
      </w:pPr>
    </w:p>
    <w:p w:rsidR="00B61E2E" w:rsidRDefault="00B61E2E" w:rsidP="009867E1">
      <w:pPr>
        <w:rPr>
          <w:sz w:val="24"/>
          <w:szCs w:val="24"/>
        </w:rPr>
      </w:pPr>
      <w:r>
        <w:rPr>
          <w:sz w:val="24"/>
          <w:szCs w:val="24"/>
        </w:rPr>
        <w:t xml:space="preserve">Soru 5) Haftanın günlerinden hangisinde İstiklal Marşı  </w:t>
      </w:r>
      <w:r w:rsidRPr="00B31D13">
        <w:rPr>
          <w:b/>
          <w:sz w:val="24"/>
          <w:szCs w:val="24"/>
          <w:u w:val="single"/>
        </w:rPr>
        <w:t xml:space="preserve">söylenmez </w:t>
      </w:r>
      <w:r>
        <w:rPr>
          <w:sz w:val="24"/>
          <w:szCs w:val="24"/>
        </w:rPr>
        <w:t>?</w:t>
      </w:r>
    </w:p>
    <w:p w:rsidR="00B61E2E" w:rsidRPr="009867E1" w:rsidRDefault="00B61E2E" w:rsidP="009867E1">
      <w:pPr>
        <w:rPr>
          <w:sz w:val="24"/>
          <w:szCs w:val="24"/>
        </w:rPr>
      </w:pPr>
      <w:r>
        <w:rPr>
          <w:sz w:val="24"/>
          <w:szCs w:val="24"/>
        </w:rPr>
        <w:t xml:space="preserve">  a)   Pazartesi  günü                b) Çarşamba  günü         c) Cuma  günü</w:t>
      </w:r>
    </w:p>
    <w:p w:rsidR="00B61E2E" w:rsidRPr="00044732" w:rsidRDefault="00B61E2E"/>
    <w:p w:rsidR="00B61E2E" w:rsidRPr="00044732" w:rsidRDefault="00B61E2E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82.8pt;margin-top:17.4pt;width:0;height:8.25pt;z-index:251675136" o:connectortype="straight" strokeweight="2pt"/>
        </w:pict>
      </w:r>
      <w:r>
        <w:rPr>
          <w:noProof/>
        </w:rPr>
        <w:pict>
          <v:shape id="_x0000_s1049" type="#_x0000_t32" style="position:absolute;margin-left:108.15pt;margin-top:18.15pt;width:0;height:8.25pt;z-index:251665920" o:connectortype="straight" strokeweight="2pt"/>
        </w:pict>
      </w:r>
      <w:r>
        <w:rPr>
          <w:noProof/>
        </w:rPr>
        <w:pict>
          <v:shape id="_x0000_s1050" type="#_x0000_t32" style="position:absolute;margin-left:128.4pt;margin-top:18.15pt;width:0;height:8.25pt;z-index:251666944" o:connectortype="straight" strokeweight="2pt"/>
        </w:pict>
      </w:r>
      <w:r>
        <w:rPr>
          <w:noProof/>
        </w:rPr>
        <w:pict>
          <v:shape id="_x0000_s1051" type="#_x0000_t32" style="position:absolute;margin-left:151.65pt;margin-top:17.4pt;width:0;height:8.25pt;z-index:251667968" o:connectortype="straight" strokeweight="2pt"/>
        </w:pict>
      </w:r>
      <w:r>
        <w:rPr>
          <w:noProof/>
        </w:rPr>
        <w:pict>
          <v:shape id="_x0000_s1052" type="#_x0000_t32" style="position:absolute;margin-left:174.9pt;margin-top:17.4pt;width:0;height:8.25pt;z-index:251668992" o:connectortype="straight" strokeweight="2pt"/>
        </w:pict>
      </w:r>
      <w:r>
        <w:rPr>
          <w:noProof/>
        </w:rPr>
        <w:pict>
          <v:shape id="_x0000_s1053" type="#_x0000_t32" style="position:absolute;margin-left:197.4pt;margin-top:18.15pt;width:0;height:8.25pt;z-index:251670016" o:connectortype="straight" strokeweight="2pt"/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4" type="#_x0000_t13" style="position:absolute;margin-left:108.15pt;margin-top:6.15pt;width:131.25pt;height:12pt;z-index:251662848"/>
        </w:pict>
      </w:r>
      <w:r>
        <w:rPr>
          <w:noProof/>
        </w:rPr>
        <w:pict>
          <v:shape id="_x0000_s1055" type="#_x0000_t32" style="position:absolute;margin-left:220.65pt;margin-top:21.9pt;width:0;height:8.25pt;z-index:251671040" o:connectortype="straight" strokeweight="2pt"/>
        </w:pict>
      </w:r>
      <w:r>
        <w:rPr>
          <w:noProof/>
        </w:rPr>
        <w:pict>
          <v:shape id="_x0000_s1056" type="#_x0000_t32" style="position:absolute;margin-left:239.4pt;margin-top:18.15pt;width:0;height:8.25pt;z-index:251672064" o:connectortype="straight" strokeweight="2pt"/>
        </w:pict>
      </w:r>
      <w:r>
        <w:rPr>
          <w:noProof/>
        </w:rPr>
        <w:pict>
          <v:shape id="_x0000_s1057" type="#_x0000_t32" style="position:absolute;margin-left:262.65pt;margin-top:18.15pt;width:0;height:8.25pt;z-index:251673088" o:connectortype="straight" strokeweight="2pt"/>
        </w:pict>
      </w:r>
      <w:r>
        <w:rPr>
          <w:noProof/>
        </w:rPr>
        <w:pict>
          <v:shape id="_x0000_s1058" type="#_x0000_t32" style="position:absolute;margin-left:291.9pt;margin-top:18.15pt;width:0;height:8.25pt;z-index:251674112" o:connectortype="straight" strokeweight="2pt"/>
        </w:pict>
      </w:r>
      <w:r>
        <w:rPr>
          <w:noProof/>
        </w:rPr>
        <w:pict>
          <v:shape id="_x0000_s1059" type="#_x0000_t32" style="position:absolute;margin-left:56.4pt;margin-top:18.15pt;width:0;height:8.25pt;z-index:251664896" o:connectortype="straight" strokeweight="2pt"/>
        </w:pict>
      </w:r>
      <w:r>
        <w:rPr>
          <w:noProof/>
        </w:rPr>
        <w:pict>
          <v:shape id="_x0000_s1060" type="#_x0000_t32" style="position:absolute;margin-left:56.4pt;margin-top:21.9pt;width:235.5pt;height:0;z-index:251661824" o:connectortype="straight" strokeweight="1.5pt"/>
        </w:pict>
      </w:r>
      <w:r>
        <w:rPr>
          <w:b/>
        </w:rPr>
        <w:t xml:space="preserve">Soru 13) </w:t>
      </w:r>
    </w:p>
    <w:p w:rsidR="00B61E2E" w:rsidRPr="00517E4F" w:rsidRDefault="00B61E2E">
      <w:pPr>
        <w:rPr>
          <w:b/>
        </w:rPr>
      </w:pPr>
      <w:r>
        <w:rPr>
          <w:noProof/>
        </w:rPr>
        <w:pict>
          <v:shape id="_x0000_s1061" type="#_x0000_t13" style="position:absolute;margin-left:82.8pt;margin-top:12.95pt;width:209.25pt;height:12pt;z-index:251663872" fillcolor="black">
            <v:fill r:id="rId7" o:title="" type="pattern"/>
          </v:shape>
        </w:pict>
      </w:r>
      <w:r>
        <w:t xml:space="preserve">                       </w:t>
      </w:r>
      <w:r w:rsidRPr="00517E4F">
        <w:rPr>
          <w:b/>
        </w:rPr>
        <w:t xml:space="preserve">0 </w:t>
      </w:r>
      <w:r>
        <w:rPr>
          <w:b/>
        </w:rPr>
        <w:t xml:space="preserve">    </w:t>
      </w:r>
      <w:r w:rsidRPr="00517E4F">
        <w:rPr>
          <w:b/>
        </w:rPr>
        <w:t xml:space="preserve">  1 </w:t>
      </w:r>
      <w:r>
        <w:rPr>
          <w:b/>
        </w:rPr>
        <w:t xml:space="preserve">    </w:t>
      </w:r>
      <w:r w:rsidRPr="00517E4F">
        <w:rPr>
          <w:b/>
        </w:rPr>
        <w:t xml:space="preserve">   2 </w:t>
      </w:r>
      <w:r>
        <w:rPr>
          <w:b/>
        </w:rPr>
        <w:t xml:space="preserve">   </w:t>
      </w:r>
      <w:r w:rsidRPr="00517E4F">
        <w:rPr>
          <w:b/>
        </w:rPr>
        <w:t xml:space="preserve">  3 </w:t>
      </w:r>
      <w:r>
        <w:rPr>
          <w:b/>
        </w:rPr>
        <w:t xml:space="preserve">    </w:t>
      </w:r>
      <w:r w:rsidRPr="00517E4F">
        <w:rPr>
          <w:b/>
        </w:rPr>
        <w:t xml:space="preserve">  4 </w:t>
      </w:r>
      <w:r>
        <w:rPr>
          <w:b/>
        </w:rPr>
        <w:t xml:space="preserve">     </w:t>
      </w:r>
      <w:r w:rsidRPr="00517E4F">
        <w:rPr>
          <w:b/>
        </w:rPr>
        <w:t xml:space="preserve"> 5 </w:t>
      </w:r>
      <w:r>
        <w:rPr>
          <w:b/>
        </w:rPr>
        <w:t xml:space="preserve">    </w:t>
      </w:r>
      <w:r w:rsidRPr="00517E4F">
        <w:rPr>
          <w:b/>
        </w:rPr>
        <w:t xml:space="preserve">  6</w:t>
      </w:r>
      <w:r>
        <w:rPr>
          <w:b/>
        </w:rPr>
        <w:t xml:space="preserve">    </w:t>
      </w:r>
      <w:r w:rsidRPr="00517E4F">
        <w:rPr>
          <w:b/>
        </w:rPr>
        <w:t xml:space="preserve">   7 </w:t>
      </w:r>
      <w:r>
        <w:rPr>
          <w:b/>
        </w:rPr>
        <w:t xml:space="preserve">    </w:t>
      </w:r>
      <w:r w:rsidRPr="00517E4F">
        <w:rPr>
          <w:b/>
        </w:rPr>
        <w:t xml:space="preserve"> 8 </w:t>
      </w:r>
      <w:r>
        <w:rPr>
          <w:b/>
        </w:rPr>
        <w:t xml:space="preserve">    </w:t>
      </w:r>
      <w:r w:rsidRPr="00517E4F">
        <w:rPr>
          <w:b/>
        </w:rPr>
        <w:t xml:space="preserve">  9 </w:t>
      </w:r>
      <w:r>
        <w:rPr>
          <w:b/>
        </w:rPr>
        <w:t xml:space="preserve">  </w:t>
      </w:r>
      <w:r w:rsidRPr="00517E4F">
        <w:rPr>
          <w:b/>
        </w:rPr>
        <w:t xml:space="preserve"> </w:t>
      </w:r>
      <w:r>
        <w:rPr>
          <w:b/>
        </w:rPr>
        <w:t xml:space="preserve">  </w:t>
      </w:r>
      <w:r w:rsidRPr="00517E4F">
        <w:rPr>
          <w:b/>
        </w:rPr>
        <w:t xml:space="preserve"> 1 0</w:t>
      </w:r>
      <w:r>
        <w:rPr>
          <w:b/>
        </w:rPr>
        <w:t xml:space="preserve">  cm</w:t>
      </w:r>
    </w:p>
    <w:p w:rsidR="00B61E2E" w:rsidRDefault="00B61E2E"/>
    <w:p w:rsidR="00B61E2E" w:rsidRDefault="00B61E2E">
      <w:r>
        <w:t>Yukarıda verilen  iki okun  uzunlukları toplamı aşağıdakilerden hangisidir ?</w:t>
      </w:r>
    </w:p>
    <w:p w:rsidR="00B61E2E" w:rsidRDefault="00B61E2E">
      <w:r>
        <w:t xml:space="preserve">             a) 20  cm                                 b) </w:t>
      </w:r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  <w:r>
        <w:t xml:space="preserve">                         c)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 </w:t>
      </w:r>
    </w:p>
    <w:p w:rsidR="00B61E2E" w:rsidRDefault="00B61E2E"/>
    <w:p w:rsidR="00B61E2E" w:rsidRDefault="00B61E2E">
      <w:r>
        <w:t xml:space="preserve">Soru 14) Bir karışı </w:t>
      </w:r>
      <w:smartTag w:uri="urn:schemas-microsoft-com:office:smarttags" w:element="metricconverter">
        <w:smartTagPr>
          <w:attr w:name="ProductID" w:val="40 cm"/>
        </w:smartTagPr>
        <w:r>
          <w:t>40 cm</w:t>
        </w:r>
      </w:smartTag>
      <w:r>
        <w:t xml:space="preserve"> olan İlknur’un 3 karışı toplam kaç cm  olur ?</w:t>
      </w:r>
    </w:p>
    <w:p w:rsidR="00B61E2E" w:rsidRDefault="00B61E2E">
      <w:r>
        <w:t xml:space="preserve">           a) </w:t>
      </w:r>
      <w:smartTag w:uri="urn:schemas-microsoft-com:office:smarttags" w:element="metricconverter">
        <w:smartTagPr>
          <w:attr w:name="ProductID" w:val="43 cm"/>
        </w:smartTagPr>
        <w:r>
          <w:t>43 cm</w:t>
        </w:r>
      </w:smartTag>
      <w:r>
        <w:t xml:space="preserve">  olur                         b) </w:t>
      </w:r>
      <w:smartTag w:uri="urn:schemas-microsoft-com:office:smarttags" w:element="metricconverter">
        <w:smartTagPr>
          <w:attr w:name="ProductID" w:val="120 cm"/>
        </w:smartTagPr>
        <w:r>
          <w:t>120 cm</w:t>
        </w:r>
      </w:smartTag>
      <w:r>
        <w:t xml:space="preserve">  olur              c)  160  cm  olur</w:t>
      </w:r>
    </w:p>
    <w:p w:rsidR="00B61E2E" w:rsidRDefault="00B61E2E"/>
    <w:p w:rsidR="00B61E2E" w:rsidRDefault="00B61E2E">
      <w:r>
        <w:t>Soru 15) 20’den  başlayarak üçer üçer ileriye doğru sayan Fuat  6. Saymada söylediği sayıyı  en yakın onluğa yuvarladığında kaçı söyler ?</w:t>
      </w:r>
    </w:p>
    <w:p w:rsidR="00B61E2E" w:rsidRDefault="00B61E2E">
      <w:r>
        <w:t xml:space="preserve">            a) 20                                      b) 30                                 c) 40</w:t>
      </w:r>
    </w:p>
    <w:p w:rsidR="00B61E2E" w:rsidRDefault="00B61E2E"/>
    <w:p w:rsidR="00B61E2E" w:rsidRDefault="00B61E2E">
      <w:r>
        <w:t>Soru 16) Annem 28 yaşındadır. Babam ise annemden 5 yaş büyüktür. Annem ile babamın yaşları toplamı kaça eşittir ?</w:t>
      </w:r>
    </w:p>
    <w:p w:rsidR="00B61E2E" w:rsidRDefault="00B61E2E">
      <w:r>
        <w:t xml:space="preserve">           a)  33                                     b) 51                                 c) 61</w:t>
      </w:r>
    </w:p>
    <w:p w:rsidR="00B61E2E" w:rsidRDefault="00B61E2E"/>
    <w:p w:rsidR="00B61E2E" w:rsidRDefault="00B61E2E">
      <w:r>
        <w:t>Soru 17) İki basamaklı en büyük çift  sayıdan      9 birlik   5 onluk çıkarsa kaç kalır ?</w:t>
      </w:r>
    </w:p>
    <w:p w:rsidR="00B61E2E" w:rsidRDefault="00B61E2E">
      <w:r>
        <w:t xml:space="preserve">         a) 40                                       b) 39                                   c) 59</w:t>
      </w:r>
    </w:p>
    <w:p w:rsidR="00B61E2E" w:rsidRDefault="00B61E2E"/>
    <w:p w:rsidR="00B61E2E" w:rsidRDefault="00B61E2E">
      <w:r>
        <w:t>Soru 18) Bir çıkarma işleminde çıkan 20 , kalan 20 ise eksilen kaçtır ?</w:t>
      </w:r>
    </w:p>
    <w:p w:rsidR="00B61E2E" w:rsidRDefault="00B61E2E">
      <w:r>
        <w:t xml:space="preserve">      a) 40                                         b) 0                                    c) 20</w:t>
      </w:r>
    </w:p>
    <w:p w:rsidR="00B61E2E" w:rsidRDefault="00B61E2E">
      <w:r>
        <w:t>Soru 3) Kerem  kaç  kilo  şeker  aldı ?</w:t>
      </w:r>
    </w:p>
    <w:p w:rsidR="00B61E2E" w:rsidRDefault="00B61E2E">
      <w:r>
        <w:t xml:space="preserve">       a)   1 kilo şeker aldı.                 b) 2 kilo şeker aldı.              C)  3 kilo şeker aldı.</w:t>
      </w:r>
    </w:p>
    <w:p w:rsidR="00B61E2E" w:rsidRDefault="00B61E2E"/>
    <w:p w:rsidR="00B61E2E" w:rsidRDefault="00B61E2E">
      <w:r>
        <w:t>Soru 4) Kerem keki kimle  paylaştı ?</w:t>
      </w:r>
    </w:p>
    <w:p w:rsidR="00B61E2E" w:rsidRDefault="00B61E2E">
      <w:r>
        <w:t xml:space="preserve">a) Kerem  keki   ablasıyla  paylaştı.  </w:t>
      </w:r>
    </w:p>
    <w:p w:rsidR="00B61E2E" w:rsidRDefault="00B61E2E">
      <w:r>
        <w:t xml:space="preserve"> b) Kerem  keki   kardeşiyle   paylaştı.   </w:t>
      </w:r>
    </w:p>
    <w:p w:rsidR="00B61E2E" w:rsidRDefault="00B61E2E">
      <w:r>
        <w:t xml:space="preserve"> c) Kerem  keki   arkadaşıyla   paylaştı.   </w:t>
      </w:r>
    </w:p>
    <w:p w:rsidR="00B61E2E" w:rsidRDefault="00B61E2E"/>
    <w:p w:rsidR="00B61E2E" w:rsidRDefault="00B61E2E">
      <w:r>
        <w:t>Soru 5) Aşağıda verilen tümcelerden  hangisi  sebep – sonuç  cümledir ?</w:t>
      </w:r>
    </w:p>
    <w:p w:rsidR="00B61E2E" w:rsidRDefault="00B61E2E">
      <w:r>
        <w:t>a) Annem pazardan elma , erik ve şeftali aldı.</w:t>
      </w:r>
    </w:p>
    <w:p w:rsidR="00B61E2E" w:rsidRDefault="00B61E2E">
      <w:r>
        <w:t>b) Ayten  ödevini yapmadığı için öğretmen çok kızdı.</w:t>
      </w:r>
    </w:p>
    <w:p w:rsidR="00B61E2E" w:rsidRDefault="00B61E2E">
      <w:r>
        <w:t>c) Dün gece dedem bize hikaye anlattı.</w:t>
      </w:r>
    </w:p>
    <w:p w:rsidR="00B61E2E" w:rsidRDefault="00B61E2E"/>
    <w:p w:rsidR="00B61E2E" w:rsidRDefault="00B61E2E">
      <w:r>
        <w:rPr>
          <w:noProof/>
        </w:rPr>
        <w:pict>
          <v:rect id="_x0000_s1062" style="position:absolute;margin-left:75.8pt;margin-top:.85pt;width:246.75pt;height:1in;z-index:251676160">
            <v:textbox>
              <w:txbxContent>
                <w:p w:rsidR="00B61E2E" w:rsidRDefault="00B61E2E">
                  <w:r>
                    <w:t>Öğrenci                öğretmen                kalemtıraş</w:t>
                  </w:r>
                </w:p>
                <w:p w:rsidR="00B61E2E" w:rsidRDefault="00B61E2E">
                  <w:r>
                    <w:t>Derslik                   talebe                       kırmızı</w:t>
                  </w:r>
                </w:p>
                <w:p w:rsidR="00B61E2E" w:rsidRDefault="00B61E2E">
                  <w:r>
                    <w:t>Belletmen              sınıf                          açacak</w:t>
                  </w:r>
                </w:p>
              </w:txbxContent>
            </v:textbox>
          </v:rect>
        </w:pict>
      </w:r>
      <w:r>
        <w:t xml:space="preserve">Soru 6)   </w:t>
      </w:r>
    </w:p>
    <w:p w:rsidR="00B61E2E" w:rsidRDefault="00B61E2E"/>
    <w:p w:rsidR="00B61E2E" w:rsidRDefault="00B61E2E"/>
    <w:p w:rsidR="00B61E2E" w:rsidRDefault="00B61E2E"/>
    <w:p w:rsidR="00B61E2E" w:rsidRPr="001457FB" w:rsidRDefault="00B61E2E">
      <w:pPr>
        <w:rPr>
          <w:b/>
          <w:u w:val="single"/>
        </w:rPr>
      </w:pPr>
      <w:r>
        <w:t xml:space="preserve">Eş anlamlı kelimeler birbiriyle eşleştirildiğinde hangi sözcüğün eş anlamı  </w:t>
      </w:r>
      <w:r w:rsidRPr="001457FB">
        <w:rPr>
          <w:b/>
          <w:u w:val="single"/>
        </w:rPr>
        <w:t>verilmemiştir ?</w:t>
      </w:r>
    </w:p>
    <w:p w:rsidR="00B61E2E" w:rsidRDefault="00B61E2E">
      <w:r>
        <w:t xml:space="preserve">       a)  öğretmen                                b) derslik                          c) kırmızı</w:t>
      </w:r>
    </w:p>
    <w:p w:rsidR="00B61E2E" w:rsidRDefault="00B61E2E"/>
    <w:p w:rsidR="00B61E2E" w:rsidRDefault="00B61E2E"/>
    <w:p w:rsidR="00B61E2E" w:rsidRPr="001457FB" w:rsidRDefault="00B61E2E">
      <w:pPr>
        <w:rPr>
          <w:b/>
          <w:sz w:val="36"/>
          <w:szCs w:val="36"/>
        </w:rPr>
      </w:pPr>
      <w:r>
        <w:t xml:space="preserve">                                                        </w:t>
      </w:r>
      <w:r w:rsidRPr="001457FB">
        <w:rPr>
          <w:b/>
          <w:sz w:val="36"/>
          <w:szCs w:val="36"/>
        </w:rPr>
        <w:t xml:space="preserve">M A T E M A T İ K </w:t>
      </w:r>
    </w:p>
    <w:p w:rsidR="00B61E2E" w:rsidRDefault="00B61E2E">
      <w:r>
        <w:t>Soru 1) Bir toplama işleminde 2. Toplanan 34 , toplam 80 ise 1. Toplanan kaç olur ?</w:t>
      </w:r>
    </w:p>
    <w:p w:rsidR="00B61E2E" w:rsidRDefault="00B61E2E">
      <w:r>
        <w:t xml:space="preserve">           a) 46                                       b) 114                              c) 68</w:t>
      </w:r>
    </w:p>
    <w:p w:rsidR="00B61E2E" w:rsidRDefault="00B61E2E"/>
    <w:p w:rsidR="00B61E2E" w:rsidRDefault="00B61E2E">
      <w:r>
        <w:t>Soru 2) 7 birlik  5 onluk olan sayının onlar basamağının basamak değeri kaça eşittir ?</w:t>
      </w:r>
    </w:p>
    <w:p w:rsidR="00B61E2E" w:rsidRDefault="00B61E2E">
      <w:r>
        <w:t xml:space="preserve">       a) 50                                          b) 7                                  c) 57</w:t>
      </w:r>
    </w:p>
    <w:p w:rsidR="00B61E2E" w:rsidRDefault="00B61E2E"/>
    <w:p w:rsidR="00B61E2E" w:rsidRDefault="00B61E2E">
      <w:r>
        <w:t xml:space="preserve">Soru 3) Bir adımı </w:t>
      </w:r>
      <w:smartTag w:uri="urn:schemas-microsoft-com:office:smarttags" w:element="metricconverter">
        <w:smartTagPr>
          <w:attr w:name="ProductID" w:val="35 cm"/>
        </w:smartTagPr>
        <w:r>
          <w:t>35 cm</w:t>
        </w:r>
      </w:smartTag>
      <w:r>
        <w:t xml:space="preserve"> olan Zeynep  5 adım atıyor. Zeynep toplam kaç m ve cm gitmiştir ?</w:t>
      </w:r>
    </w:p>
    <w:p w:rsidR="00B61E2E" w:rsidRDefault="00B61E2E">
      <w:r>
        <w:t xml:space="preserve">      a)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</w:t>
      </w:r>
      <w:smartTag w:uri="urn:schemas-microsoft-com:office:smarttags" w:element="metricconverter">
        <w:smartTagPr>
          <w:attr w:name="ProductID" w:val="75 cm"/>
        </w:smartTagPr>
        <w:r>
          <w:t>75 cm</w:t>
        </w:r>
      </w:smartTag>
      <w:r>
        <w:t xml:space="preserve">                          b) </w:t>
      </w:r>
      <w:smartTag w:uri="urn:schemas-microsoft-com:office:smarttags" w:element="metricconverter">
        <w:smartTagPr>
          <w:attr w:name="ProductID" w:val="40 cm"/>
        </w:smartTagPr>
        <w:r>
          <w:t>40 cm</w:t>
        </w:r>
      </w:smartTag>
      <w:r>
        <w:t xml:space="preserve">                          c)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 xml:space="preserve">  40  cm</w:t>
      </w:r>
    </w:p>
    <w:p w:rsidR="00B61E2E" w:rsidRDefault="00B61E2E"/>
    <w:p w:rsidR="00B61E2E" w:rsidRDefault="00B61E2E">
      <w:r>
        <w:t>Soru 4)    50       47       44     41      38     35   ?</w:t>
      </w:r>
    </w:p>
    <w:p w:rsidR="00B61E2E" w:rsidRDefault="00B61E2E">
      <w:r>
        <w:t>Yukarıda verilen örüntüde ? olan yere kaç yazılmalıdır ?</w:t>
      </w:r>
    </w:p>
    <w:p w:rsidR="00B61E2E" w:rsidRDefault="00B61E2E">
      <w:r>
        <w:t xml:space="preserve">     a)   36                                     b)   34                              c)  32</w:t>
      </w:r>
    </w:p>
    <w:p w:rsidR="00B61E2E" w:rsidRDefault="00B61E2E"/>
    <w:p w:rsidR="00B61E2E" w:rsidRDefault="00B61E2E">
      <w:r>
        <w:t>Soru 5) Bir sınıfta 15 kız öğrenci var. Erkeklerin sayısı , kızlardan 6 fazladır. Sınıfın mevcudu kaç olur ?</w:t>
      </w:r>
    </w:p>
    <w:p w:rsidR="00B61E2E" w:rsidRDefault="00B61E2E">
      <w:r>
        <w:t xml:space="preserve">  a) 36                                       b) 21                                  c)  31</w:t>
      </w:r>
    </w:p>
    <w:p w:rsidR="00B61E2E" w:rsidRDefault="00B61E2E"/>
    <w:p w:rsidR="00B61E2E" w:rsidRDefault="00B61E2E">
      <w:r>
        <w:t xml:space="preserve">Soru 6) Aşağıdaki terimlerden hangisi çıkarma işleminin terimlerinden biri </w:t>
      </w:r>
      <w:r w:rsidRPr="00B31D13">
        <w:rPr>
          <w:b/>
          <w:u w:val="single"/>
        </w:rPr>
        <w:t>değildir</w:t>
      </w:r>
      <w:r>
        <w:t xml:space="preserve"> ?</w:t>
      </w:r>
    </w:p>
    <w:p w:rsidR="00B61E2E" w:rsidRDefault="00B61E2E">
      <w:r>
        <w:t xml:space="preserve"> a) Eksilen                                b) Toplam                        c)  Fark ( kalan) </w:t>
      </w:r>
    </w:p>
    <w:p w:rsidR="00B61E2E" w:rsidRDefault="00B61E2E"/>
    <w:tbl>
      <w:tblPr>
        <w:tblpPr w:leftFromText="141" w:rightFromText="141" w:vertAnchor="page" w:horzAnchor="page" w:tblpX="9898" w:tblpY="10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76"/>
        <w:gridCol w:w="1376"/>
        <w:gridCol w:w="1376"/>
        <w:gridCol w:w="1376"/>
      </w:tblGrid>
      <w:tr w:rsidR="00B61E2E" w:rsidRPr="006741C5" w:rsidTr="006741C5">
        <w:trPr>
          <w:trHeight w:val="317"/>
        </w:trPr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KÖYLER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ELMA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ARMUT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KİRAZ</w:t>
            </w:r>
          </w:p>
        </w:tc>
      </w:tr>
      <w:tr w:rsidR="00B61E2E" w:rsidRPr="006741C5" w:rsidTr="006741C5">
        <w:trPr>
          <w:trHeight w:val="317"/>
        </w:trPr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A KÖYÜ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12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18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9</w:t>
            </w:r>
          </w:p>
        </w:tc>
      </w:tr>
      <w:tr w:rsidR="00B61E2E" w:rsidRPr="006741C5" w:rsidTr="006741C5">
        <w:trPr>
          <w:trHeight w:val="336"/>
        </w:trPr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B KÖYÜ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15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10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14</w:t>
            </w:r>
          </w:p>
        </w:tc>
      </w:tr>
      <w:tr w:rsidR="00B61E2E" w:rsidRPr="006741C5" w:rsidTr="006741C5">
        <w:trPr>
          <w:trHeight w:val="354"/>
        </w:trPr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C KÖYÜ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11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20</w:t>
            </w:r>
          </w:p>
        </w:tc>
        <w:tc>
          <w:tcPr>
            <w:tcW w:w="1376" w:type="dxa"/>
          </w:tcPr>
          <w:p w:rsidR="00B61E2E" w:rsidRPr="006741C5" w:rsidRDefault="00B61E2E" w:rsidP="006741C5">
            <w:pPr>
              <w:spacing w:after="0" w:line="240" w:lineRule="auto"/>
            </w:pPr>
            <w:r w:rsidRPr="006741C5">
              <w:t>5</w:t>
            </w:r>
          </w:p>
        </w:tc>
      </w:tr>
    </w:tbl>
    <w:p w:rsidR="00B61E2E" w:rsidRDefault="00B61E2E">
      <w:r>
        <w:t xml:space="preserve">                                          KÖYDEKAĞAÇ SAYILARI TABLOSU</w:t>
      </w:r>
    </w:p>
    <w:p w:rsidR="00B61E2E" w:rsidRDefault="00B61E2E"/>
    <w:p w:rsidR="00B61E2E" w:rsidRDefault="00B61E2E"/>
    <w:p w:rsidR="00B61E2E" w:rsidRDefault="00B61E2E"/>
    <w:p w:rsidR="00B61E2E" w:rsidRDefault="00B61E2E">
      <w:r>
        <w:t>Soru 7) A  ve  B köyünde  toplam kaç kiraz ağacı  vardır ?</w:t>
      </w:r>
    </w:p>
    <w:p w:rsidR="00B61E2E" w:rsidRDefault="00B61E2E">
      <w:r>
        <w:t xml:space="preserve">             a) 13  ağaç  vardır.                 b) 23 ağaç  vardır.               c) 113</w:t>
      </w:r>
      <w:r w:rsidRPr="00193182">
        <w:t xml:space="preserve"> </w:t>
      </w:r>
      <w:r>
        <w:t>ağaç  vardır.</w:t>
      </w:r>
    </w:p>
    <w:p w:rsidR="00B61E2E" w:rsidRDefault="00B61E2E"/>
    <w:p w:rsidR="00B61E2E" w:rsidRDefault="00B61E2E">
      <w:r>
        <w:t>Soru 8) En   ÇOK   armut ağacı sayısı hangi köydedir ?</w:t>
      </w:r>
    </w:p>
    <w:p w:rsidR="00B61E2E" w:rsidRDefault="00B61E2E">
      <w:r>
        <w:t xml:space="preserve">             a)  A  köyü                              b) B Köyü                              c) C  Köyü</w:t>
      </w:r>
    </w:p>
    <w:p w:rsidR="00B61E2E" w:rsidRDefault="00B61E2E"/>
    <w:p w:rsidR="00B61E2E" w:rsidRDefault="00B61E2E">
      <w:r>
        <w:t>Soru 9) 15  elma ağacı hangi köye aittir ?</w:t>
      </w:r>
    </w:p>
    <w:p w:rsidR="00B61E2E" w:rsidRDefault="00B61E2E" w:rsidP="00193182">
      <w:r>
        <w:t xml:space="preserve">           a)   A  köyü                               b) B Köyü                              c) C  Köyü</w:t>
      </w:r>
    </w:p>
    <w:p w:rsidR="00B61E2E" w:rsidRDefault="00B61E2E">
      <w:r>
        <w:t>Soru 10) Bir çıkarma işleminde  kalan 15 , eksilen 33 ise çıkan kaç olur ?</w:t>
      </w:r>
    </w:p>
    <w:p w:rsidR="00B61E2E" w:rsidRDefault="00B61E2E">
      <w:r>
        <w:t xml:space="preserve">         a) 48                                             b) 16                                       c) 18</w:t>
      </w:r>
    </w:p>
    <w:p w:rsidR="00B61E2E" w:rsidRDefault="00B61E2E"/>
    <w:p w:rsidR="00B61E2E" w:rsidRDefault="00B61E2E">
      <w:r>
        <w:t>Soru 11) Sayıları  yazmakta kullandığımız rakamlar  kaç  tanedir ?</w:t>
      </w:r>
    </w:p>
    <w:p w:rsidR="00B61E2E" w:rsidRDefault="00B61E2E" w:rsidP="00B31D13">
      <w:r>
        <w:t xml:space="preserve">        a) 11                                             b) 10                                         c) 9</w:t>
      </w:r>
    </w:p>
    <w:p w:rsidR="00B61E2E" w:rsidRDefault="00B61E2E" w:rsidP="00B31D13"/>
    <w:p w:rsidR="00B61E2E" w:rsidRDefault="00B61E2E" w:rsidP="00B31D13">
      <w:r>
        <w:t>Soru 12) Sınıfa Ali  18 ,  gül  26 , Eda 17 balon getirdi. Bu balonlardan 4 tanesi patladı. Sınıfta kaç balon kaldı ?</w:t>
      </w:r>
    </w:p>
    <w:p w:rsidR="00B61E2E" w:rsidRDefault="00B61E2E" w:rsidP="00B31D13">
      <w:r>
        <w:t xml:space="preserve">       a) 51                                              b) 47                                        c) 57</w:t>
      </w:r>
    </w:p>
    <w:bookmarkStart w:id="0" w:name="_GoBack"/>
    <w:bookmarkEnd w:id="0"/>
    <w:p w:rsidR="00B61E2E" w:rsidRDefault="00B61E2E" w:rsidP="00E52790">
      <w:r>
        <w:rPr>
          <w:rFonts w:ascii="Comic Sans MS" w:hAnsi="Comic Sans MS"/>
          <w:color w:val="FFFF00"/>
        </w:rPr>
        <w:fldChar w:fldCharType="begin"/>
      </w:r>
      <w:r>
        <w:rPr>
          <w:rFonts w:ascii="Comic Sans MS" w:hAnsi="Comic Sans MS"/>
          <w:color w:val="FFFF00"/>
        </w:rPr>
        <w:instrText xml:space="preserve"> HYPERLINK "http://www.sorubak.com" </w:instrText>
      </w:r>
      <w:r w:rsidRPr="0058747A">
        <w:rPr>
          <w:rFonts w:ascii="Comic Sans MS" w:hAnsi="Comic Sans MS"/>
          <w:color w:val="FFFF00"/>
        </w:rPr>
      </w:r>
      <w:r>
        <w:rPr>
          <w:rFonts w:ascii="Comic Sans MS" w:hAnsi="Comic Sans MS"/>
          <w:color w:val="FFFF00"/>
        </w:rPr>
        <w:fldChar w:fldCharType="separate"/>
      </w:r>
      <w:r w:rsidRPr="0058747A">
        <w:rPr>
          <w:rStyle w:val="Hyperlink"/>
          <w:rFonts w:ascii="Comic Sans MS" w:hAnsi="Comic Sans MS"/>
        </w:rPr>
        <w:t>www.sorubak.com</w:t>
      </w:r>
      <w:r>
        <w:rPr>
          <w:rFonts w:ascii="Comic Sans MS" w:hAnsi="Comic Sans MS"/>
          <w:color w:val="FFFF00"/>
        </w:rPr>
        <w:fldChar w:fldCharType="end"/>
      </w:r>
    </w:p>
    <w:sectPr w:rsidR="00B61E2E" w:rsidSect="00D03632">
      <w:pgSz w:w="16838" w:h="11906" w:orient="landscape"/>
      <w:pgMar w:top="567" w:right="567" w:bottom="567" w:left="567" w:header="709" w:footer="709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10021"/>
    <w:multiLevelType w:val="hybridMultilevel"/>
    <w:tmpl w:val="64487B38"/>
    <w:lvl w:ilvl="0" w:tplc="DA92C6FC">
      <w:start w:val="1"/>
      <w:numFmt w:val="lowerLetter"/>
      <w:lvlText w:val="%1)"/>
      <w:lvlJc w:val="left"/>
      <w:pPr>
        <w:ind w:left="5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1">
    <w:nsid w:val="7E3D2C16"/>
    <w:multiLevelType w:val="hybridMultilevel"/>
    <w:tmpl w:val="067066DE"/>
    <w:lvl w:ilvl="0" w:tplc="ADBED1D8">
      <w:start w:val="1"/>
      <w:numFmt w:val="upperLetter"/>
      <w:lvlText w:val="%1)"/>
      <w:lvlJc w:val="left"/>
      <w:pPr>
        <w:ind w:left="5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1DF"/>
    <w:rsid w:val="0004132E"/>
    <w:rsid w:val="00044732"/>
    <w:rsid w:val="00072346"/>
    <w:rsid w:val="00106ABB"/>
    <w:rsid w:val="001457FB"/>
    <w:rsid w:val="00193182"/>
    <w:rsid w:val="001A71DF"/>
    <w:rsid w:val="00364968"/>
    <w:rsid w:val="004338E9"/>
    <w:rsid w:val="00505638"/>
    <w:rsid w:val="00517E4F"/>
    <w:rsid w:val="0055765A"/>
    <w:rsid w:val="0058747A"/>
    <w:rsid w:val="00655092"/>
    <w:rsid w:val="006741C5"/>
    <w:rsid w:val="00702556"/>
    <w:rsid w:val="007777FA"/>
    <w:rsid w:val="00923228"/>
    <w:rsid w:val="009867E1"/>
    <w:rsid w:val="00A60BEE"/>
    <w:rsid w:val="00B31D13"/>
    <w:rsid w:val="00B45BD3"/>
    <w:rsid w:val="00B61E2E"/>
    <w:rsid w:val="00D03632"/>
    <w:rsid w:val="00E143C0"/>
    <w:rsid w:val="00E40C90"/>
    <w:rsid w:val="00E52790"/>
    <w:rsid w:val="00F96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C90"/>
    <w:pPr>
      <w:spacing w:after="200" w:line="276" w:lineRule="auto"/>
    </w:pPr>
  </w:style>
  <w:style w:type="paragraph" w:styleId="Heading9">
    <w:name w:val="heading 9"/>
    <w:basedOn w:val="Normal"/>
    <w:next w:val="Normal"/>
    <w:link w:val="Heading9Char"/>
    <w:uiPriority w:val="99"/>
    <w:qFormat/>
    <w:rsid w:val="00044732"/>
    <w:pPr>
      <w:keepNext/>
      <w:spacing w:after="0" w:line="240" w:lineRule="auto"/>
      <w:jc w:val="center"/>
      <w:outlineLvl w:val="8"/>
    </w:pPr>
    <w:rPr>
      <w:rFonts w:ascii="Century Gothic" w:hAnsi="Century Gothic"/>
      <w:b/>
      <w:color w:val="FF0000"/>
      <w:sz w:val="40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044732"/>
    <w:rPr>
      <w:rFonts w:ascii="Century Gothic" w:hAnsi="Century Gothic" w:cs="Times New Roman"/>
      <w:b/>
      <w:color w:val="FF0000"/>
      <w:sz w:val="32"/>
      <w:szCs w:val="32"/>
    </w:rPr>
  </w:style>
  <w:style w:type="paragraph" w:styleId="ListParagraph">
    <w:name w:val="List Paragraph"/>
    <w:basedOn w:val="Normal"/>
    <w:uiPriority w:val="99"/>
    <w:qFormat/>
    <w:rsid w:val="001A71DF"/>
    <w:pPr>
      <w:ind w:left="720"/>
      <w:contextualSpacing/>
    </w:pPr>
  </w:style>
  <w:style w:type="table" w:styleId="TableGrid">
    <w:name w:val="Table Grid"/>
    <w:basedOn w:val="TableNormal"/>
    <w:uiPriority w:val="99"/>
    <w:rsid w:val="001931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06AB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5</Pages>
  <Words>1157</Words>
  <Characters>6600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TURAN</dc:creator>
  <cp:keywords>www.sorubak.com</cp:keywords>
  <dc:description>www.sorubak.com</dc:description>
  <cp:lastModifiedBy>edanur</cp:lastModifiedBy>
  <cp:revision>8</cp:revision>
  <cp:lastPrinted>2014-01-13T02:27:00Z</cp:lastPrinted>
  <dcterms:created xsi:type="dcterms:W3CDTF">2014-01-13T00:33:00Z</dcterms:created>
  <dcterms:modified xsi:type="dcterms:W3CDTF">2014-01-13T15:43:00Z</dcterms:modified>
  <cp:category>www.sorubak.com</cp:category>
</cp:coreProperties>
</file>