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6C1" w:rsidRPr="00CB03CB" w:rsidRDefault="00DC06C1" w:rsidP="00CB03CB">
      <w:pPr>
        <w:jc w:val="center"/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>CUMALIKIZIK İLKOKULU 2013 –</w:t>
      </w:r>
      <w:r>
        <w:rPr>
          <w:b/>
          <w:sz w:val="24"/>
          <w:szCs w:val="24"/>
        </w:rPr>
        <w:t xml:space="preserve"> 2014 2/A SINIFI 1. DÖNEM HAYAT BİLGİSİ</w:t>
      </w:r>
      <w:r w:rsidRPr="00CB03CB">
        <w:rPr>
          <w:b/>
          <w:sz w:val="24"/>
          <w:szCs w:val="24"/>
        </w:rPr>
        <w:t xml:space="preserve"> 1.PERFORMANS GÖREVİ</w:t>
      </w:r>
    </w:p>
    <w:p w:rsidR="00DC06C1" w:rsidRPr="00CB03CB" w:rsidRDefault="00DC06C1" w:rsidP="00CB03CB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>ADI SOYADI</w:t>
      </w:r>
      <w:r w:rsidRPr="00CB03CB">
        <w:rPr>
          <w:sz w:val="24"/>
          <w:szCs w:val="24"/>
        </w:rPr>
        <w:t>: _____________________</w:t>
      </w:r>
      <w:r w:rsidRPr="00CB03CB">
        <w:rPr>
          <w:b/>
          <w:sz w:val="24"/>
          <w:szCs w:val="24"/>
        </w:rPr>
        <w:t xml:space="preserve">  NUMARASI</w:t>
      </w:r>
      <w:r w:rsidRPr="00CB03CB">
        <w:rPr>
          <w:sz w:val="24"/>
          <w:szCs w:val="24"/>
        </w:rPr>
        <w:t>:_____</w:t>
      </w:r>
      <w:r w:rsidRPr="00CB03C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</w:t>
      </w:r>
      <w:r w:rsidRPr="00CB03CB">
        <w:rPr>
          <w:b/>
          <w:sz w:val="24"/>
          <w:szCs w:val="24"/>
        </w:rPr>
        <w:t xml:space="preserve"> TESLİM TARİHİ: </w:t>
      </w:r>
      <w:r>
        <w:rPr>
          <w:b/>
          <w:sz w:val="24"/>
          <w:szCs w:val="24"/>
        </w:rPr>
        <w:t>29.11.2013</w:t>
      </w:r>
    </w:p>
    <w:p w:rsidR="00DC06C1" w:rsidRDefault="00DC06C1" w:rsidP="00CB03CB">
      <w:pPr>
        <w:rPr>
          <w:sz w:val="24"/>
          <w:szCs w:val="24"/>
        </w:rPr>
      </w:pPr>
      <w:r w:rsidRPr="00CB03CB">
        <w:rPr>
          <w:b/>
          <w:sz w:val="24"/>
          <w:szCs w:val="24"/>
        </w:rPr>
        <w:t>PERFORMANS GÖREVİNİN KONUSU:</w:t>
      </w:r>
      <w:r>
        <w:rPr>
          <w:sz w:val="24"/>
          <w:szCs w:val="24"/>
        </w:rPr>
        <w:t xml:space="preserve"> CUMHURİYET veya ATATÜRK konulu akrostiş şiir yazma.</w:t>
      </w:r>
    </w:p>
    <w:p w:rsidR="00DC06C1" w:rsidRPr="00CB03CB" w:rsidRDefault="00DC06C1" w:rsidP="00CB03CB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 xml:space="preserve">GÖREVİNİ NASIL YAPACAKSIN? 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Önce resimleri incele ve ne yaptıklarını anlamaya çalış.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Her resmin hangi mesleğe ait olduklarına karar ver ve yanındaki birinci satıra yaz.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2.satıra o mesleği yapanın görevinin ne olduğunu yaz.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Sonra da o meslek olmasaydı ne olmazdı, yada neyin eksikliğini yaşardık düşün ve yaz.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 alttaki kutuya da hangi mesleği yapmak istiyorsan kararını verip resmini çiz. Yanındaki soruları cevapla.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Her zaman olduğu gibi noktalama işaretleri ve yazım kurallarına dikkat et.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Cevaplarını en güzel yazınla yaz.</w:t>
      </w:r>
    </w:p>
    <w:p w:rsidR="00DC06C1" w:rsidRDefault="00DC06C1" w:rsidP="005840D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 sonunda da resimleri boya.</w:t>
      </w:r>
    </w:p>
    <w:p w:rsidR="00DC06C1" w:rsidRDefault="00DC06C1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Görevinin aşağıda verilen ölçütlere göre değerlendirileceğini unutma. </w:t>
      </w:r>
    </w:p>
    <w:p w:rsidR="00DC06C1" w:rsidRDefault="00DC06C1" w:rsidP="00CB03CB">
      <w:pPr>
        <w:pStyle w:val="ListParagraph"/>
        <w:rPr>
          <w:sz w:val="24"/>
          <w:szCs w:val="24"/>
        </w:rPr>
      </w:pPr>
    </w:p>
    <w:p w:rsidR="00DC06C1" w:rsidRPr="00CB03CB" w:rsidRDefault="00DC06C1" w:rsidP="00CB03CB">
      <w:pPr>
        <w:pStyle w:val="ListParagraph"/>
        <w:jc w:val="center"/>
        <w:rPr>
          <w:b/>
          <w:color w:val="FF0000"/>
          <w:sz w:val="32"/>
          <w:szCs w:val="32"/>
        </w:rPr>
      </w:pPr>
      <w:r w:rsidRPr="00CB03CB">
        <w:rPr>
          <w:b/>
          <w:color w:val="FF0000"/>
          <w:sz w:val="32"/>
          <w:szCs w:val="32"/>
        </w:rPr>
        <w:t>SANA GÜVENİYORUM, SEN BAŞARIRSIN!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9"/>
        <w:gridCol w:w="1134"/>
        <w:gridCol w:w="1134"/>
      </w:tblGrid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Mesleklerin isimlerini doğru yazmış.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Görevlerini doğru yazmış.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Olmaması halinde neler olabileceğini doğru ifade etmiş.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Seçmek istediği mesleğin resmini çizmiş ve boyamış.</w:t>
            </w:r>
          </w:p>
        </w:tc>
        <w:tc>
          <w:tcPr>
            <w:tcW w:w="1134" w:type="dxa"/>
          </w:tcPr>
          <w:p w:rsidR="00DC06C1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Seçmek istediği meslekle ilgili sorulara doğru cevap vermiş.</w:t>
            </w:r>
          </w:p>
        </w:tc>
        <w:tc>
          <w:tcPr>
            <w:tcW w:w="1134" w:type="dxa"/>
          </w:tcPr>
          <w:p w:rsidR="00DC06C1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Güzel ve yazım kurallarına uygun yazmış. (Büyük harfle başlama, özel isimlerin yazılışlarına dikkat etmiş)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işaretlerine dikkat etmiş.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Resimleri boyamış.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yaparken temizliğe ve düzene dikkat etmiş.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Sunumunu yaparken kendine güvenerek anlaşılır bir ses tonu kullandı.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zamanında teslim etti.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C06C1" w:rsidRPr="00D239B6" w:rsidTr="004E6D1A">
        <w:tc>
          <w:tcPr>
            <w:tcW w:w="7229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TOPLAM PUAN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06C1" w:rsidRPr="00D239B6" w:rsidRDefault="00DC06C1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C06C1" w:rsidRPr="00D239B6" w:rsidRDefault="00DC06C1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C06C1" w:rsidRDefault="00DC06C1" w:rsidP="00CB03CB">
      <w:pPr>
        <w:rPr>
          <w:sz w:val="24"/>
          <w:szCs w:val="24"/>
        </w:rPr>
      </w:pPr>
      <w:hyperlink r:id="rId5" w:history="1">
        <w:r w:rsidRPr="00566C90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DC06C1" w:rsidRDefault="00DC06C1" w:rsidP="00CB03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Serpil PALULUOĞLU</w:t>
      </w:r>
    </w:p>
    <w:p w:rsidR="00DC06C1" w:rsidRDefault="00DC06C1" w:rsidP="00CB03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2-A Sınıf Öğretmeni</w:t>
      </w:r>
    </w:p>
    <w:p w:rsidR="00DC06C1" w:rsidRDefault="00DC06C1" w:rsidP="00CB03CB">
      <w:pPr>
        <w:rPr>
          <w:sz w:val="24"/>
          <w:szCs w:val="24"/>
        </w:rPr>
      </w:pPr>
      <w:r w:rsidRPr="00E86631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49pt;height:564.75pt;visibility:visible">
            <v:imagedata r:id="rId6" o:title=""/>
          </v:shape>
        </w:pict>
      </w:r>
    </w:p>
    <w:p w:rsidR="00DC06C1" w:rsidRDefault="00DC06C1" w:rsidP="00CB03CB">
      <w:pPr>
        <w:rPr>
          <w:sz w:val="24"/>
          <w:szCs w:val="24"/>
        </w:rPr>
      </w:pPr>
      <w:r w:rsidRPr="00E86631">
        <w:rPr>
          <w:noProof/>
          <w:sz w:val="24"/>
          <w:szCs w:val="24"/>
          <w:lang w:eastAsia="tr-TR"/>
        </w:rPr>
        <w:pict>
          <v:shape id="Resim 2" o:spid="_x0000_i1026" type="#_x0000_t75" style="width:552pt;height:217.5pt;visibility:visible">
            <v:imagedata r:id="rId7" o:title=""/>
          </v:shape>
        </w:pict>
      </w:r>
    </w:p>
    <w:p w:rsidR="00DC06C1" w:rsidRDefault="00DC06C1" w:rsidP="00CB03CB">
      <w:pPr>
        <w:rPr>
          <w:sz w:val="24"/>
          <w:szCs w:val="24"/>
        </w:rPr>
      </w:pPr>
    </w:p>
    <w:p w:rsidR="00DC06C1" w:rsidRDefault="00DC06C1" w:rsidP="00CB03CB">
      <w:pPr>
        <w:spacing w:after="0" w:line="240" w:lineRule="auto"/>
        <w:rPr>
          <w:sz w:val="24"/>
          <w:szCs w:val="24"/>
        </w:rPr>
        <w:sectPr w:rsidR="00DC06C1" w:rsidSect="00E50B6C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DC06C1" w:rsidRDefault="00DC06C1" w:rsidP="00CB03CB">
      <w:pPr>
        <w:spacing w:after="0" w:line="240" w:lineRule="auto"/>
        <w:rPr>
          <w:sz w:val="24"/>
          <w:szCs w:val="24"/>
        </w:rPr>
      </w:pPr>
    </w:p>
    <w:p w:rsidR="00DC06C1" w:rsidRDefault="00DC06C1" w:rsidP="00CB03CB">
      <w:pPr>
        <w:spacing w:after="0" w:line="240" w:lineRule="auto"/>
        <w:rPr>
          <w:sz w:val="24"/>
          <w:szCs w:val="24"/>
        </w:rPr>
      </w:pPr>
    </w:p>
    <w:p w:rsidR="00DC06C1" w:rsidRDefault="00DC06C1"/>
    <w:sectPr w:rsidR="00DC06C1" w:rsidSect="00CB03CB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64FF"/>
    <w:multiLevelType w:val="hybridMultilevel"/>
    <w:tmpl w:val="4ED48742"/>
    <w:lvl w:ilvl="0" w:tplc="886C3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82C"/>
    <w:rsid w:val="00012864"/>
    <w:rsid w:val="004E6D1A"/>
    <w:rsid w:val="00566C90"/>
    <w:rsid w:val="005840DB"/>
    <w:rsid w:val="008A42BB"/>
    <w:rsid w:val="009F482C"/>
    <w:rsid w:val="00CB03CB"/>
    <w:rsid w:val="00D239B6"/>
    <w:rsid w:val="00D25173"/>
    <w:rsid w:val="00DC06C1"/>
    <w:rsid w:val="00DE7499"/>
    <w:rsid w:val="00E50B6C"/>
    <w:rsid w:val="00E86631"/>
    <w:rsid w:val="00E91ACA"/>
    <w:rsid w:val="00F7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3C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03CB"/>
    <w:pPr>
      <w:ind w:left="720"/>
      <w:contextualSpacing/>
    </w:pPr>
  </w:style>
  <w:style w:type="table" w:styleId="TableGrid">
    <w:name w:val="Table Grid"/>
    <w:basedOn w:val="TableNormal"/>
    <w:uiPriority w:val="99"/>
    <w:rsid w:val="008A42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E74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4</Pages>
  <Words>253</Words>
  <Characters>1444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 Paluluoğlu</dc:creator>
  <cp:keywords/>
  <dc:description/>
  <cp:lastModifiedBy>edanur</cp:lastModifiedBy>
  <cp:revision>5</cp:revision>
  <dcterms:created xsi:type="dcterms:W3CDTF">2013-11-24T00:28:00Z</dcterms:created>
  <dcterms:modified xsi:type="dcterms:W3CDTF">2013-11-26T20:04:00Z</dcterms:modified>
</cp:coreProperties>
</file>