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EC1" w:rsidRDefault="00A36EC1">
      <w:pPr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8.1pt;margin-top:-28.1pt;width:181.4pt;height:140pt;z-index:251660800" stroked="f">
            <v:textbox style="mso-fit-shape-to-text:t">
              <w:txbxContent>
                <w:p w:rsidR="00A36EC1" w:rsidRDefault="00A36EC1">
                  <w:r>
                    <w:t xml:space="preserve">         Adı, Soyadı : ................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27.15pt;margin-top:-3.35pt;width:180pt;height:56.25pt;z-index:251655680" adj="-4590,6566">
            <v:textbox>
              <w:txbxContent>
                <w:p w:rsidR="00A36EC1" w:rsidRPr="00232BEB" w:rsidRDefault="00A36EC1">
                  <w:pPr>
                    <w:rPr>
                      <w:rFonts w:ascii="Comic Sans MS" w:hAnsi="Comic Sans MS"/>
                      <w:sz w:val="24"/>
                    </w:rPr>
                  </w:pPr>
                  <w:r w:rsidRPr="00232BEB">
                    <w:rPr>
                      <w:rFonts w:ascii="Comic Sans MS" w:hAnsi="Comic Sans MS"/>
                      <w:sz w:val="24"/>
                    </w:rPr>
                    <w:t>Ders araç gereçlerimi sürekli eksik getiriyorum.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7.35pt;margin-top:-3.35pt;width:87.3pt;height:83.9pt;z-index:251654656" stroked="f">
            <v:textbox>
              <w:txbxContent>
                <w:p w:rsidR="00A36EC1" w:rsidRDefault="00A36EC1">
                  <w:r w:rsidRPr="00A01507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71.25pt;height: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sz w:val="24"/>
        </w:rPr>
        <w:t xml:space="preserve">1)  </w:t>
      </w:r>
    </w:p>
    <w:p w:rsidR="00A36EC1" w:rsidRDefault="00A36EC1" w:rsidP="00232BEB">
      <w:pPr>
        <w:rPr>
          <w:rFonts w:ascii="Comic Sans MS" w:hAnsi="Comic Sans MS"/>
          <w:sz w:val="24"/>
        </w:rPr>
      </w:pP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sz w:val="24"/>
        </w:rPr>
        <w:tab/>
      </w:r>
      <w:r w:rsidRPr="00232BEB">
        <w:rPr>
          <w:rFonts w:ascii="Comic Sans MS" w:hAnsi="Comic Sans MS"/>
          <w:i/>
          <w:sz w:val="24"/>
        </w:rPr>
        <w:t xml:space="preserve">Şeklinde konuşan bir öğrenci aşağıdakilerden hangisini </w:t>
      </w:r>
      <w:r>
        <w:rPr>
          <w:rFonts w:ascii="Comic Sans MS" w:hAnsi="Comic Sans MS"/>
          <w:i/>
          <w:sz w:val="24"/>
        </w:rPr>
        <w:t xml:space="preserve">            </w:t>
      </w:r>
      <w:r w:rsidRPr="00232BEB">
        <w:rPr>
          <w:rFonts w:ascii="Comic Sans MS" w:hAnsi="Comic Sans MS"/>
          <w:i/>
          <w:sz w:val="24"/>
        </w:rPr>
        <w:t xml:space="preserve">yaparsa sorunu çözmüş olur? </w:t>
      </w:r>
      <w:hyperlink r:id="rId7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A)  Çantasını ders programına uygun olarak hazırlamalıdır.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B) Dengeli beslenmelidir.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C) Her gün arkadaşlarını arayıp yardım almalıdır.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2)  Aşağıdakilerden hangisi okul kurallarındandır? 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Yerlere çöp atmak.         B) Sofra hazırlarken annemize yardımcı olmak.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        C) Okula zamanında gelmek.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3) Aşağıdakilerden hangisi grup çalışmalarının faydalarından birisidir?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Yalnız başımıza iş yapmayı öğretir.                   B) Dayanışmayı artırır.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               C) Zamanımızı boşa akıtmamıza neden olur.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4)  Aşağıdaki davranışlardan hangisi demokratik değildir?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A)  Sınıf başkanının seçimle belirlenmesi.  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B) Okul temsilcimizi okul müdürünün belirlemesi.     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C) Eğitici kulüpleri öğrencilerin seçmesi.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5)  Aşağıdaki seçeneklerden hangisi dengeli beslenmeye uygun değildir?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w:pict>
          <v:shape id="_x0000_s1030" type="#_x0000_t202" style="position:absolute;margin-left:33.85pt;margin-top:27.25pt;width:371.55pt;height:86.95pt;z-index:251656704" strokecolor="#f79646" strokeweight="1pt">
            <v:stroke dashstyle="dash"/>
            <v:shadow color="#868686"/>
            <v:textbox>
              <w:txbxContent>
                <w:p w:rsidR="00A36EC1" w:rsidRPr="00074470" w:rsidRDefault="00A36EC1">
                  <w:pPr>
                    <w:rPr>
                      <w:rFonts w:ascii="Comic Sans MS" w:hAnsi="Comic Sans MS"/>
                      <w:i/>
                    </w:rPr>
                  </w:pPr>
                  <w:r w:rsidRPr="00074470">
                    <w:rPr>
                      <w:rFonts w:ascii="Comic Sans MS" w:hAnsi="Comic Sans MS"/>
                      <w:i/>
                    </w:rPr>
                    <w:t>Zehra : Her gün taze süt içiyor.</w:t>
                  </w:r>
                </w:p>
                <w:p w:rsidR="00A36EC1" w:rsidRPr="00074470" w:rsidRDefault="00A36EC1">
                  <w:pPr>
                    <w:rPr>
                      <w:rFonts w:ascii="Comic Sans MS" w:hAnsi="Comic Sans MS"/>
                      <w:i/>
                    </w:rPr>
                  </w:pPr>
                  <w:r w:rsidRPr="00074470">
                    <w:rPr>
                      <w:rFonts w:ascii="Comic Sans MS" w:hAnsi="Comic Sans MS"/>
                      <w:i/>
                    </w:rPr>
                    <w:t>Mehmet :  Sabah kahvaltısı yapmaktan hoşlanmıyor.</w:t>
                  </w:r>
                </w:p>
                <w:p w:rsidR="00A36EC1" w:rsidRPr="00074470" w:rsidRDefault="00A36EC1">
                  <w:pPr>
                    <w:rPr>
                      <w:rFonts w:ascii="Comic Sans MS" w:hAnsi="Comic Sans MS"/>
                      <w:i/>
                    </w:rPr>
                  </w:pPr>
                  <w:r w:rsidRPr="00074470">
                    <w:rPr>
                      <w:rFonts w:ascii="Comic Sans MS" w:hAnsi="Comic Sans MS"/>
                      <w:i/>
                    </w:rPr>
                    <w:t>Koray :   İçinde et olan yemekleri yemiyor.</w:t>
                  </w:r>
                </w:p>
                <w:p w:rsidR="00A36EC1" w:rsidRDefault="00A36EC1"/>
              </w:txbxContent>
            </v:textbox>
          </v:shape>
        </w:pict>
      </w:r>
      <w:r>
        <w:rPr>
          <w:rFonts w:ascii="Comic Sans MS" w:hAnsi="Comic Sans MS"/>
          <w:i/>
          <w:sz w:val="24"/>
        </w:rPr>
        <w:t xml:space="preserve">    A) pilav, fasulye, yoğurt        B) çikolata, gofret, kola    C) meyve,yoğurt,zeytin</w:t>
      </w:r>
    </w:p>
    <w:p w:rsidR="00A36EC1" w:rsidRDefault="00A36EC1" w:rsidP="00232BEB">
      <w:pPr>
        <w:tabs>
          <w:tab w:val="left" w:pos="231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6)  </w:t>
      </w:r>
    </w:p>
    <w:p w:rsidR="00A36EC1" w:rsidRPr="00074470" w:rsidRDefault="00A36EC1" w:rsidP="00074470">
      <w:pPr>
        <w:rPr>
          <w:rFonts w:ascii="Comic Sans MS" w:hAnsi="Comic Sans MS"/>
          <w:sz w:val="24"/>
        </w:rPr>
      </w:pPr>
    </w:p>
    <w:p w:rsidR="00A36EC1" w:rsidRDefault="00A36EC1" w:rsidP="00074470">
      <w:pPr>
        <w:rPr>
          <w:rFonts w:ascii="Comic Sans MS" w:hAnsi="Comic Sans MS"/>
          <w:sz w:val="24"/>
        </w:rPr>
      </w:pPr>
    </w:p>
    <w:p w:rsidR="00A36EC1" w:rsidRPr="00074470" w:rsidRDefault="00A36EC1" w:rsidP="00074470">
      <w:pPr>
        <w:rPr>
          <w:rFonts w:ascii="Comic Sans MS" w:hAnsi="Comic Sans MS"/>
          <w:i/>
          <w:sz w:val="24"/>
        </w:rPr>
      </w:pPr>
      <w:r w:rsidRPr="00074470">
        <w:rPr>
          <w:rFonts w:ascii="Comic Sans MS" w:hAnsi="Comic Sans MS"/>
          <w:i/>
          <w:sz w:val="24"/>
        </w:rPr>
        <w:t>Yukarıdaki öğrencilerden hangisinin dengeli beslendiği söylenebilir?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     </w:t>
      </w:r>
      <w:r w:rsidRPr="00074470">
        <w:rPr>
          <w:rFonts w:ascii="Comic Sans MS" w:hAnsi="Comic Sans MS"/>
          <w:i/>
          <w:sz w:val="24"/>
        </w:rPr>
        <w:t xml:space="preserve">A) </w:t>
      </w:r>
      <w:r>
        <w:rPr>
          <w:rFonts w:ascii="Comic Sans MS" w:hAnsi="Comic Sans MS"/>
          <w:i/>
          <w:sz w:val="24"/>
        </w:rPr>
        <w:t xml:space="preserve"> Koray                           B) Mehmet                      C) Zehra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7)  Arkadaşlarımızdan hangi sözü duymak istemeyiz?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 Çekilsene önümden, geçemiyorum.    B) Kalemini verdiğin için teşekkürler.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                     C)  Kalemini verdiğin için teşekkür ederim. 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8) Aşağıdaki ulaşım araçlarını gittikleri yerlere göre sınıflandırdığımızda hangisi diğerlerinden farklı olur?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feribot                                B) gemi                              C) uçak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9) Vücudumuzu yöneten organ aşağıdakilerden hangisidir?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kalp                                   B) beyin                                C) damar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10) Aşağıdakilerden hangisi nezaket ifadesi içerir?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iyi akşamlar                       B) ver şunu             C) gelmezsen gelme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11) Aşağıdakilerden hangisi karşılanması zorunlu ihtiyaçlarımızdandır?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A) gezme                       B) televizyon izleme              C) giyinme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12) Bize karşı hatalı davranışta bulunan bir arkadaşımıza nasıl davranmalıyız?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 A) Bize ona aynı şekilde davranmalıyız. 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B) Hatalı davranışından dolayı üzüldüğümüzü uygun bir dille anlatmalıyız.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C) Bu arkadaşımıza küsmeliyiz.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13)  Aşağıdakilerden hangisi Atatürk'ün okuduğu okullardan birisi değildir?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Şemsi Efendi İlkokulu         B) Harp Akademisi     C) Cumhuriyet İlkokulu</w:t>
      </w:r>
    </w:p>
    <w:p w:rsidR="00A36EC1" w:rsidRDefault="00A36EC1" w:rsidP="00074470">
      <w:pPr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14) Aşağıdaki eşleştirmelerden hangisi yanlıştır?</w:t>
      </w:r>
    </w:p>
    <w:p w:rsidR="00A36EC1" w:rsidRDefault="00A36EC1" w:rsidP="00DC42AF">
      <w:pPr>
        <w:tabs>
          <w:tab w:val="left" w:pos="2760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81.4pt;margin-top:12.25pt;width:33.75pt;height:0;z-index:251657728" o:connectortype="straight">
            <v:stroke endarrow="block"/>
          </v:shape>
        </w:pict>
      </w:r>
      <w:r>
        <w:rPr>
          <w:rFonts w:ascii="Comic Sans MS" w:hAnsi="Comic Sans MS"/>
          <w:i/>
          <w:sz w:val="24"/>
        </w:rPr>
        <w:t xml:space="preserve">    A)  19 Mayıs </w:t>
      </w:r>
      <w:r>
        <w:rPr>
          <w:rFonts w:ascii="Comic Sans MS" w:hAnsi="Comic Sans MS"/>
          <w:i/>
          <w:sz w:val="24"/>
        </w:rPr>
        <w:tab/>
        <w:t>Atatürk'ün  Samsun' a çıkması.</w:t>
      </w:r>
    </w:p>
    <w:p w:rsidR="00A36EC1" w:rsidRDefault="00A36EC1" w:rsidP="00DC42AF">
      <w:pPr>
        <w:tabs>
          <w:tab w:val="left" w:pos="2760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w:pict>
          <v:shape id="_x0000_s1032" type="#_x0000_t32" style="position:absolute;margin-left:81.4pt;margin-top:11.55pt;width:33.75pt;height:0;z-index:251658752" o:connectortype="straight">
            <v:stroke endarrow="block"/>
          </v:shape>
        </w:pict>
      </w:r>
      <w:r>
        <w:rPr>
          <w:rFonts w:ascii="Comic Sans MS" w:hAnsi="Comic Sans MS"/>
          <w:i/>
          <w:sz w:val="24"/>
        </w:rPr>
        <w:t xml:space="preserve">    B) 23 Nisan  </w:t>
      </w:r>
      <w:r>
        <w:rPr>
          <w:rFonts w:ascii="Comic Sans MS" w:hAnsi="Comic Sans MS"/>
          <w:i/>
          <w:sz w:val="24"/>
        </w:rPr>
        <w:tab/>
        <w:t>TBMM açıldı.</w:t>
      </w:r>
    </w:p>
    <w:p w:rsidR="00A36EC1" w:rsidRDefault="00A36EC1" w:rsidP="00DC42AF">
      <w:pPr>
        <w:tabs>
          <w:tab w:val="left" w:pos="2760"/>
        </w:tabs>
        <w:rPr>
          <w:rFonts w:ascii="Comic Sans MS" w:hAnsi="Comic Sans MS"/>
          <w:i/>
          <w:sz w:val="24"/>
        </w:rPr>
      </w:pPr>
      <w:r>
        <w:rPr>
          <w:noProof/>
          <w:lang w:eastAsia="tr-TR"/>
        </w:rPr>
        <w:pict>
          <v:shape id="_x0000_s1033" type="#_x0000_t32" style="position:absolute;margin-left:81.4pt;margin-top:10.8pt;width:29.25pt;height:0;z-index:251659776" o:connectortype="straight">
            <v:stroke endarrow="block"/>
          </v:shape>
        </w:pict>
      </w:r>
      <w:r>
        <w:rPr>
          <w:rFonts w:ascii="Comic Sans MS" w:hAnsi="Comic Sans MS"/>
          <w:i/>
          <w:sz w:val="24"/>
        </w:rPr>
        <w:t xml:space="preserve">    C) 29 Ekim    </w:t>
      </w:r>
      <w:r>
        <w:rPr>
          <w:rFonts w:ascii="Comic Sans MS" w:hAnsi="Comic Sans MS"/>
          <w:i/>
          <w:sz w:val="24"/>
        </w:rPr>
        <w:tab/>
        <w:t>Zafer Bayramı</w:t>
      </w:r>
    </w:p>
    <w:p w:rsidR="00A36EC1" w:rsidRDefault="00A36EC1" w:rsidP="00DC42AF">
      <w:pPr>
        <w:tabs>
          <w:tab w:val="left" w:pos="276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>14) Fakirlere ve komşulara et götürdüğümüz bayram hangisidir?</w:t>
      </w:r>
    </w:p>
    <w:p w:rsidR="00A36EC1" w:rsidRPr="00074470" w:rsidRDefault="00A36EC1" w:rsidP="00DC42AF">
      <w:pPr>
        <w:tabs>
          <w:tab w:val="left" w:pos="2760"/>
        </w:tabs>
        <w:rPr>
          <w:rFonts w:ascii="Comic Sans MS" w:hAnsi="Comic Sans MS"/>
          <w:i/>
          <w:sz w:val="24"/>
        </w:rPr>
      </w:pPr>
      <w:r>
        <w:rPr>
          <w:rFonts w:ascii="Comic Sans MS" w:hAnsi="Comic Sans MS"/>
          <w:i/>
          <w:sz w:val="24"/>
        </w:rPr>
        <w:t xml:space="preserve">    A) Ramazan Bayramı        B) Cumhuriyet Bayramı     C) Kurban Bayramı  </w:t>
      </w:r>
    </w:p>
    <w:sectPr w:rsidR="00A36EC1" w:rsidRPr="00074470" w:rsidSect="00F859B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EC1" w:rsidRDefault="00A36EC1" w:rsidP="00232BEB">
      <w:pPr>
        <w:spacing w:after="0" w:line="240" w:lineRule="auto"/>
      </w:pPr>
      <w:r>
        <w:separator/>
      </w:r>
    </w:p>
  </w:endnote>
  <w:endnote w:type="continuationSeparator" w:id="0">
    <w:p w:rsidR="00A36EC1" w:rsidRDefault="00A36EC1" w:rsidP="0023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C1" w:rsidRDefault="00A36EC1">
    <w:pPr>
      <w:pStyle w:val="Footer"/>
    </w:pPr>
    <w:r>
      <w:rPr>
        <w:noProof/>
        <w:lang w:eastAsia="tr-TR"/>
      </w:rPr>
      <w:pict>
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<v:stroke joinstyle="miter"/>
          <v:formulas>
            <v:f eqn="sum 10800 0 #0"/>
            <v:f eqn="prod @0 30274 32768"/>
            <v:f eqn="prod @0 12540 32768"/>
            <v:f eqn="sum @1 10800 0"/>
            <v:f eqn="sum @2 10800 0"/>
            <v:f eqn="sum 10800 0 @1"/>
            <v:f eqn="sum 10800 0 @2"/>
            <v:f eqn="prod @0 23170 32768"/>
            <v:f eqn="sum @7 10800 0"/>
            <v:f eqn="sum 10800 0 @7"/>
            <v:f eqn="prod @5 3 4"/>
            <v:f eqn="prod @6 3 4"/>
            <v:f eqn="sum @10 791 0"/>
            <v:f eqn="sum @11 791 0"/>
            <v:f eqn="sum @11 2700 0"/>
            <v:f eqn="sum 21600 0 @10"/>
            <v:f eqn="sum 21600 0 @12"/>
            <v:f eqn="sum 21600 0 @13"/>
            <v:f eqn="sum 21600 0 @14"/>
            <v:f eqn="val #0"/>
            <v:f eqn="sum 21600 0 #0"/>
          </v:formulas>
          <v:path o:connecttype="rect" textboxrect="@9,@9,@8,@8"/>
          <v:handles>
            <v:h position="#0,center" xrange="2700,10125"/>
          </v:handles>
        </v:shapetype>
        <v:shape id="_x0000_s2049" type="#_x0000_t183" style="position:absolute;margin-left:-28.1pt;margin-top:-3.3pt;width:15.75pt;height:9pt;z-index:251660288"/>
      </w:pict>
    </w:r>
    <w:r>
      <w:t xml:space="preserve">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EC1" w:rsidRDefault="00A36EC1" w:rsidP="00232BEB">
      <w:pPr>
        <w:spacing w:after="0" w:line="240" w:lineRule="auto"/>
      </w:pPr>
      <w:r>
        <w:separator/>
      </w:r>
    </w:p>
  </w:footnote>
  <w:footnote w:type="continuationSeparator" w:id="0">
    <w:p w:rsidR="00A36EC1" w:rsidRDefault="00A36EC1" w:rsidP="00232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C1" w:rsidRPr="00232BEB" w:rsidRDefault="00A36EC1" w:rsidP="00232BEB">
    <w:pPr>
      <w:pStyle w:val="Header"/>
      <w:jc w:val="center"/>
      <w:rPr>
        <w:rFonts w:ascii="Comic Sans MS" w:hAnsi="Comic Sans MS"/>
        <w:sz w:val="24"/>
      </w:rPr>
    </w:pPr>
    <w:r w:rsidRPr="00232BEB">
      <w:rPr>
        <w:rFonts w:ascii="Comic Sans MS" w:hAnsi="Comic Sans MS"/>
        <w:sz w:val="24"/>
      </w:rPr>
      <w:t>2.SINIF  OKUL HEYECANIM</w:t>
    </w:r>
    <w:r>
      <w:rPr>
        <w:rFonts w:ascii="Comic Sans MS" w:hAnsi="Comic Sans MS"/>
        <w:sz w:val="24"/>
      </w:rPr>
      <w:t xml:space="preserve">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BEB"/>
    <w:rsid w:val="00001B2F"/>
    <w:rsid w:val="000079CA"/>
    <w:rsid w:val="00023A55"/>
    <w:rsid w:val="00040A18"/>
    <w:rsid w:val="000636B8"/>
    <w:rsid w:val="00065599"/>
    <w:rsid w:val="00065902"/>
    <w:rsid w:val="00074470"/>
    <w:rsid w:val="000971F9"/>
    <w:rsid w:val="000A76BE"/>
    <w:rsid w:val="000A7C41"/>
    <w:rsid w:val="000C19EA"/>
    <w:rsid w:val="000C58F2"/>
    <w:rsid w:val="000D2ABE"/>
    <w:rsid w:val="000D6BC3"/>
    <w:rsid w:val="000E65A5"/>
    <w:rsid w:val="001004A2"/>
    <w:rsid w:val="001047BD"/>
    <w:rsid w:val="00107E02"/>
    <w:rsid w:val="00116355"/>
    <w:rsid w:val="0012172F"/>
    <w:rsid w:val="001226D5"/>
    <w:rsid w:val="001226F7"/>
    <w:rsid w:val="00122AF7"/>
    <w:rsid w:val="00140B7A"/>
    <w:rsid w:val="00162D59"/>
    <w:rsid w:val="00184AF3"/>
    <w:rsid w:val="00185C37"/>
    <w:rsid w:val="00196F23"/>
    <w:rsid w:val="001A2487"/>
    <w:rsid w:val="001A463E"/>
    <w:rsid w:val="001B7598"/>
    <w:rsid w:val="001F41E8"/>
    <w:rsid w:val="00200BC0"/>
    <w:rsid w:val="00207DF6"/>
    <w:rsid w:val="0021328E"/>
    <w:rsid w:val="002238FA"/>
    <w:rsid w:val="00232BEB"/>
    <w:rsid w:val="00241628"/>
    <w:rsid w:val="00241C01"/>
    <w:rsid w:val="002547CC"/>
    <w:rsid w:val="00280C1F"/>
    <w:rsid w:val="002A53F6"/>
    <w:rsid w:val="002A60D1"/>
    <w:rsid w:val="00303061"/>
    <w:rsid w:val="00326E85"/>
    <w:rsid w:val="00336DBB"/>
    <w:rsid w:val="0034584B"/>
    <w:rsid w:val="00352833"/>
    <w:rsid w:val="00394E3C"/>
    <w:rsid w:val="003A34C0"/>
    <w:rsid w:val="003B3233"/>
    <w:rsid w:val="003E1A5C"/>
    <w:rsid w:val="003F30FA"/>
    <w:rsid w:val="00423DB0"/>
    <w:rsid w:val="004409DF"/>
    <w:rsid w:val="00445EF4"/>
    <w:rsid w:val="00462F37"/>
    <w:rsid w:val="004760D0"/>
    <w:rsid w:val="00483EF7"/>
    <w:rsid w:val="00485CEC"/>
    <w:rsid w:val="00485F43"/>
    <w:rsid w:val="004930AD"/>
    <w:rsid w:val="0049335A"/>
    <w:rsid w:val="00493D0B"/>
    <w:rsid w:val="004A1B63"/>
    <w:rsid w:val="004A4649"/>
    <w:rsid w:val="004F4610"/>
    <w:rsid w:val="0050459B"/>
    <w:rsid w:val="0051160A"/>
    <w:rsid w:val="005208DE"/>
    <w:rsid w:val="00561160"/>
    <w:rsid w:val="005620AC"/>
    <w:rsid w:val="005636FC"/>
    <w:rsid w:val="005915D5"/>
    <w:rsid w:val="00591BCA"/>
    <w:rsid w:val="005A0E4D"/>
    <w:rsid w:val="005D42BA"/>
    <w:rsid w:val="005D4779"/>
    <w:rsid w:val="005E0410"/>
    <w:rsid w:val="005F165E"/>
    <w:rsid w:val="00621CBA"/>
    <w:rsid w:val="0063253D"/>
    <w:rsid w:val="00640E81"/>
    <w:rsid w:val="00686EE8"/>
    <w:rsid w:val="006D425F"/>
    <w:rsid w:val="006F1BB5"/>
    <w:rsid w:val="007022B0"/>
    <w:rsid w:val="007027FA"/>
    <w:rsid w:val="0072211D"/>
    <w:rsid w:val="00757131"/>
    <w:rsid w:val="00766284"/>
    <w:rsid w:val="007A2E80"/>
    <w:rsid w:val="007C6648"/>
    <w:rsid w:val="007D7674"/>
    <w:rsid w:val="007E461C"/>
    <w:rsid w:val="007F6E7D"/>
    <w:rsid w:val="00834765"/>
    <w:rsid w:val="0084579B"/>
    <w:rsid w:val="008545BB"/>
    <w:rsid w:val="008635EC"/>
    <w:rsid w:val="00876D2C"/>
    <w:rsid w:val="008941E7"/>
    <w:rsid w:val="00897E92"/>
    <w:rsid w:val="008A777E"/>
    <w:rsid w:val="008C7FF6"/>
    <w:rsid w:val="008D30EF"/>
    <w:rsid w:val="008D4E42"/>
    <w:rsid w:val="00906A42"/>
    <w:rsid w:val="009131BE"/>
    <w:rsid w:val="00915C7C"/>
    <w:rsid w:val="009447C1"/>
    <w:rsid w:val="0096384A"/>
    <w:rsid w:val="00992DC3"/>
    <w:rsid w:val="009A1C27"/>
    <w:rsid w:val="009A7426"/>
    <w:rsid w:val="009D50E2"/>
    <w:rsid w:val="009F0468"/>
    <w:rsid w:val="009F1EA0"/>
    <w:rsid w:val="009F2981"/>
    <w:rsid w:val="00A01507"/>
    <w:rsid w:val="00A04170"/>
    <w:rsid w:val="00A155F5"/>
    <w:rsid w:val="00A22015"/>
    <w:rsid w:val="00A36D80"/>
    <w:rsid w:val="00A36EC1"/>
    <w:rsid w:val="00A43837"/>
    <w:rsid w:val="00A81829"/>
    <w:rsid w:val="00A9196E"/>
    <w:rsid w:val="00A96200"/>
    <w:rsid w:val="00AC32D1"/>
    <w:rsid w:val="00AD1777"/>
    <w:rsid w:val="00AD7517"/>
    <w:rsid w:val="00AF41DC"/>
    <w:rsid w:val="00B046F1"/>
    <w:rsid w:val="00B42C2E"/>
    <w:rsid w:val="00B55033"/>
    <w:rsid w:val="00B65B4A"/>
    <w:rsid w:val="00B665AE"/>
    <w:rsid w:val="00B91984"/>
    <w:rsid w:val="00B94039"/>
    <w:rsid w:val="00BB0604"/>
    <w:rsid w:val="00BC2888"/>
    <w:rsid w:val="00BD590F"/>
    <w:rsid w:val="00BD5BA7"/>
    <w:rsid w:val="00BE059D"/>
    <w:rsid w:val="00BE6F80"/>
    <w:rsid w:val="00BF6541"/>
    <w:rsid w:val="00C03A73"/>
    <w:rsid w:val="00C15336"/>
    <w:rsid w:val="00C22A3B"/>
    <w:rsid w:val="00C327F4"/>
    <w:rsid w:val="00C41522"/>
    <w:rsid w:val="00C433A2"/>
    <w:rsid w:val="00C61CEA"/>
    <w:rsid w:val="00C70195"/>
    <w:rsid w:val="00C907BD"/>
    <w:rsid w:val="00CA05F5"/>
    <w:rsid w:val="00CE1279"/>
    <w:rsid w:val="00CE1AC2"/>
    <w:rsid w:val="00CE3497"/>
    <w:rsid w:val="00CE72C7"/>
    <w:rsid w:val="00D034C9"/>
    <w:rsid w:val="00D214F4"/>
    <w:rsid w:val="00D25503"/>
    <w:rsid w:val="00D338F4"/>
    <w:rsid w:val="00D427B9"/>
    <w:rsid w:val="00D57CE2"/>
    <w:rsid w:val="00D66CB9"/>
    <w:rsid w:val="00D774ED"/>
    <w:rsid w:val="00D965E0"/>
    <w:rsid w:val="00DC0EC0"/>
    <w:rsid w:val="00DC42AF"/>
    <w:rsid w:val="00DE27CE"/>
    <w:rsid w:val="00DE563A"/>
    <w:rsid w:val="00DF27E4"/>
    <w:rsid w:val="00E04C1E"/>
    <w:rsid w:val="00E22CF1"/>
    <w:rsid w:val="00E23307"/>
    <w:rsid w:val="00E30ECA"/>
    <w:rsid w:val="00E63D72"/>
    <w:rsid w:val="00E67EE7"/>
    <w:rsid w:val="00E70E76"/>
    <w:rsid w:val="00EE0A93"/>
    <w:rsid w:val="00EE669A"/>
    <w:rsid w:val="00F05BCB"/>
    <w:rsid w:val="00F10F6A"/>
    <w:rsid w:val="00F231EB"/>
    <w:rsid w:val="00F25C73"/>
    <w:rsid w:val="00F3124F"/>
    <w:rsid w:val="00F336DF"/>
    <w:rsid w:val="00F34D7E"/>
    <w:rsid w:val="00F516D2"/>
    <w:rsid w:val="00F859BA"/>
    <w:rsid w:val="00F85BB9"/>
    <w:rsid w:val="00F91E80"/>
    <w:rsid w:val="00F946A4"/>
    <w:rsid w:val="00FA12A6"/>
    <w:rsid w:val="00FD1796"/>
    <w:rsid w:val="00FF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32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32BE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32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2BE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32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2B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66CB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416</Words>
  <Characters>2375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</dc:creator>
  <cp:keywords>www.sorubak.com</cp:keywords>
  <dc:description>www.sorubak.com</dc:description>
  <cp:lastModifiedBy>edanur</cp:lastModifiedBy>
  <cp:revision>2</cp:revision>
  <dcterms:created xsi:type="dcterms:W3CDTF">2013-11-28T16:01:00Z</dcterms:created>
  <dcterms:modified xsi:type="dcterms:W3CDTF">2013-12-09T19:48:00Z</dcterms:modified>
  <cp:category>www.sorubak.com</cp:category>
</cp:coreProperties>
</file>