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66" w:rsidRDefault="00A86F66" w:rsidP="0000444A">
      <w:pPr>
        <w:pStyle w:val="NoSpacing"/>
        <w:ind w:right="-144"/>
        <w:jc w:val="center"/>
        <w:rPr>
          <w:sz w:val="22"/>
          <w:szCs w:val="22"/>
        </w:rPr>
      </w:pPr>
      <w:r w:rsidRPr="00242A6D">
        <w:rPr>
          <w:rFonts w:cs="Arial"/>
          <w:b/>
          <w:sz w:val="22"/>
          <w:szCs w:val="22"/>
        </w:rPr>
        <w:t>HAYAT BİLGİSİ 1. TEMA  ARA DEĞERLENDİRME</w:t>
      </w:r>
      <w:r>
        <w:rPr>
          <w:rFonts w:cs="Arial"/>
          <w:b/>
          <w:sz w:val="22"/>
          <w:szCs w:val="22"/>
        </w:rPr>
        <w:t xml:space="preserve">  2</w:t>
      </w:r>
    </w:p>
    <w:p w:rsidR="00A86F66" w:rsidRDefault="00A86F66" w:rsidP="00470B46">
      <w:pPr>
        <w:pStyle w:val="NoSpacing"/>
        <w:jc w:val="center"/>
        <w:rPr>
          <w:rFonts w:cs="Arial"/>
          <w:b/>
          <w:sz w:val="16"/>
          <w:szCs w:val="22"/>
        </w:rPr>
      </w:pPr>
    </w:p>
    <w:p w:rsidR="00A86F66" w:rsidRDefault="00A86F66" w:rsidP="00470B46">
      <w:pPr>
        <w:pStyle w:val="NoSpacing"/>
        <w:rPr>
          <w:rFonts w:cs="Arial"/>
          <w:sz w:val="22"/>
          <w:szCs w:val="22"/>
        </w:rPr>
      </w:pPr>
      <w:r w:rsidRPr="006D411D">
        <w:rPr>
          <w:rFonts w:cs="Arial"/>
          <w:sz w:val="22"/>
          <w:szCs w:val="22"/>
        </w:rPr>
        <w:t xml:space="preserve">Adı - Soyadı : </w:t>
      </w:r>
      <w:r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.............................................................................................................................................................</w:t>
      </w:r>
    </w:p>
    <w:p w:rsidR="00A86F66" w:rsidRPr="00470B46" w:rsidRDefault="00A86F66" w:rsidP="0000444A">
      <w:pPr>
        <w:pStyle w:val="NoSpacing"/>
        <w:ind w:right="-144"/>
        <w:rPr>
          <w:sz w:val="16"/>
          <w:szCs w:val="22"/>
        </w:rPr>
        <w:sectPr w:rsidR="00A86F66" w:rsidRPr="00470B46" w:rsidSect="00470B46">
          <w:pgSz w:w="11906" w:h="16838"/>
          <w:pgMar w:top="426" w:right="454" w:bottom="284" w:left="454" w:header="709" w:footer="709" w:gutter="0"/>
          <w:cols w:space="708"/>
          <w:docGrid w:linePitch="360"/>
        </w:sectPr>
      </w:pPr>
    </w:p>
    <w:p w:rsidR="00A86F66" w:rsidRDefault="00A86F66" w:rsidP="0000444A">
      <w:pPr>
        <w:pStyle w:val="NoSpacing"/>
        <w:ind w:right="-144"/>
        <w:rPr>
          <w:b/>
          <w:sz w:val="16"/>
          <w:szCs w:val="22"/>
        </w:rPr>
      </w:pPr>
      <w:hyperlink r:id="rId4" w:history="1">
        <w:r w:rsidRPr="00E770BC">
          <w:rPr>
            <w:rStyle w:val="Hyperlink"/>
            <w:rFonts w:ascii="Comic Sans MS" w:hAnsi="Comic Sans MS"/>
          </w:rPr>
          <w:t>www.sorubak.com</w:t>
        </w:r>
      </w:hyperlink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1 -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 xml:space="preserve">Aşağıdaki bilgilerden hangisi </w:t>
      </w:r>
      <w:r w:rsidRPr="00BA1777">
        <w:rPr>
          <w:i/>
          <w:sz w:val="22"/>
          <w:szCs w:val="22"/>
          <w:u w:val="single"/>
        </w:rPr>
        <w:t>yanlıştır</w:t>
      </w:r>
      <w:r w:rsidRPr="00BA1777">
        <w:rPr>
          <w:sz w:val="22"/>
          <w:szCs w:val="22"/>
        </w:rPr>
        <w:t xml:space="preserve"> ?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Çevremizi korumak hepimizin görevidir.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Çevremizi sadece temizlik işçileri temiz tutar.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Herkes sokağını temizlerse ülkemiz temiz olur.</w:t>
      </w:r>
    </w:p>
    <w:p w:rsidR="00A86F66" w:rsidRPr="00470B46" w:rsidRDefault="00A86F66" w:rsidP="0000444A">
      <w:pPr>
        <w:pStyle w:val="NoSpacing"/>
        <w:ind w:right="-144"/>
        <w:rPr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2 -</w:t>
      </w:r>
      <w:r>
        <w:rPr>
          <w:sz w:val="22"/>
          <w:szCs w:val="22"/>
        </w:rPr>
        <w:t xml:space="preserve"> Aşağıdaki öğrencilerden h</w:t>
      </w:r>
      <w:r w:rsidRPr="00BA1777">
        <w:rPr>
          <w:sz w:val="22"/>
          <w:szCs w:val="22"/>
        </w:rPr>
        <w:t>angi</w:t>
      </w:r>
      <w:r>
        <w:rPr>
          <w:sz w:val="22"/>
          <w:szCs w:val="22"/>
        </w:rPr>
        <w:t>si</w:t>
      </w:r>
      <w:r w:rsidRPr="00BA1777">
        <w:rPr>
          <w:sz w:val="22"/>
          <w:szCs w:val="22"/>
        </w:rPr>
        <w:t xml:space="preserve"> çevresini korumaktadır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>?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</w:t>
      </w:r>
      <w:r w:rsidRPr="00BA1777">
        <w:rPr>
          <w:sz w:val="22"/>
          <w:szCs w:val="22"/>
        </w:rPr>
        <w:t xml:space="preserve">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Belgin , sırasının üzerini karaladı.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Bekir , çöpleri çöp kutusuna attı.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>
        <w:rPr>
          <w:sz w:val="22"/>
          <w:szCs w:val="22"/>
        </w:rPr>
        <w:t>Tuğba</w:t>
      </w:r>
      <w:r w:rsidRPr="00BA1777">
        <w:rPr>
          <w:sz w:val="22"/>
          <w:szCs w:val="22"/>
        </w:rPr>
        <w:t xml:space="preserve">, yere tükürdü. </w:t>
      </w:r>
    </w:p>
    <w:p w:rsidR="00A86F66" w:rsidRPr="00470B46" w:rsidRDefault="00A86F66" w:rsidP="0000444A">
      <w:pPr>
        <w:pStyle w:val="NoSpacing"/>
        <w:ind w:right="-144"/>
        <w:rPr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3 -</w:t>
      </w:r>
      <w:r w:rsidRPr="00BA1777">
        <w:rPr>
          <w:sz w:val="22"/>
          <w:szCs w:val="22"/>
        </w:rPr>
        <w:t xml:space="preserve">  </w:t>
      </w:r>
      <w:r w:rsidRPr="006C32C0">
        <w:rPr>
          <w:b/>
          <w:sz w:val="22"/>
          <w:szCs w:val="22"/>
        </w:rPr>
        <w:t>“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>Kutay : Çok güzel futbol oynarken, Yaren çok güzel resimler yapıyor.</w:t>
      </w:r>
      <w:r>
        <w:rPr>
          <w:sz w:val="22"/>
          <w:szCs w:val="22"/>
        </w:rPr>
        <w:t xml:space="preserve"> </w:t>
      </w:r>
      <w:r w:rsidRPr="006C32C0">
        <w:rPr>
          <w:b/>
          <w:sz w:val="22"/>
          <w:szCs w:val="22"/>
        </w:rPr>
        <w:t>”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 xml:space="preserve"> Bu bilgilere göre iki öğrencinin hangi özellikleri farklıdır ?</w:t>
      </w:r>
    </w:p>
    <w:p w:rsidR="00A86F66" w:rsidRPr="00470B46" w:rsidRDefault="00A86F66" w:rsidP="0000444A">
      <w:pPr>
        <w:pStyle w:val="NoSpacing"/>
        <w:ind w:right="-144"/>
        <w:rPr>
          <w:b/>
          <w:sz w:val="1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 xml:space="preserve">Yetenek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 xml:space="preserve">Duygu - düşünce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>Fiziksel özellik</w:t>
      </w:r>
      <w:r w:rsidRPr="00BA1777">
        <w:rPr>
          <w:sz w:val="22"/>
          <w:szCs w:val="22"/>
        </w:rPr>
        <w:br/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4 -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>Aşağıdaki davranışlardan hangisi yanlıştır ?</w:t>
      </w:r>
    </w:p>
    <w:p w:rsidR="00A86F66" w:rsidRPr="00BA1777" w:rsidRDefault="00A86F66" w:rsidP="0000444A">
      <w:pPr>
        <w:pStyle w:val="NoSpacing"/>
        <w:ind w:right="-144"/>
        <w:rPr>
          <w:color w:val="FF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 xml:space="preserve">Hoşgörülü olmak    </w:t>
      </w:r>
      <w:r>
        <w:rPr>
          <w:color w:val="000000"/>
          <w:sz w:val="22"/>
          <w:szCs w:val="22"/>
        </w:rPr>
        <w:t xml:space="preserve">    </w:t>
      </w:r>
      <w:r w:rsidRPr="00BA1777">
        <w:rPr>
          <w:color w:val="000000"/>
          <w:sz w:val="22"/>
          <w:szCs w:val="22"/>
        </w:rPr>
        <w:t xml:space="preserve">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>Anlayışlı olmak</w:t>
      </w:r>
      <w:r w:rsidRPr="00BA1777">
        <w:rPr>
          <w:sz w:val="22"/>
          <w:szCs w:val="22"/>
        </w:rPr>
        <w:br/>
      </w:r>
      <w:r>
        <w:rPr>
          <w:rFonts w:eastAsia="VagRoundedBold" w:cs="Arial"/>
          <w:b/>
          <w:sz w:val="22"/>
          <w:szCs w:val="22"/>
        </w:rPr>
        <w:t xml:space="preserve">             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>Farklılıklarla alay etmek</w:t>
      </w:r>
      <w:r w:rsidRPr="00BA1777">
        <w:rPr>
          <w:color w:val="FF0000"/>
          <w:sz w:val="22"/>
          <w:szCs w:val="22"/>
        </w:rPr>
        <w:t xml:space="preserve"> </w:t>
      </w:r>
    </w:p>
    <w:p w:rsidR="00A86F66" w:rsidRPr="00470B46" w:rsidRDefault="00A86F66" w:rsidP="0000444A">
      <w:pPr>
        <w:pStyle w:val="NoSpacing"/>
        <w:ind w:right="-144"/>
        <w:rPr>
          <w:b/>
          <w:sz w:val="12"/>
          <w:szCs w:val="22"/>
        </w:rPr>
      </w:pPr>
    </w:p>
    <w:p w:rsidR="00A86F66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5 -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 xml:space="preserve">Kişisel bakımımızı yaparken hangisini 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i/>
          <w:sz w:val="22"/>
          <w:szCs w:val="22"/>
          <w:u w:val="single"/>
        </w:rPr>
        <w:t>yapmamalıyız</w:t>
      </w:r>
      <w:r w:rsidRPr="00BA1777">
        <w:rPr>
          <w:sz w:val="22"/>
          <w:szCs w:val="22"/>
        </w:rPr>
        <w:t xml:space="preserve"> ?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 xml:space="preserve">Saçımızı kesmek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Dişlerimizi fırçalamak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Elimizi yüzümüzü yıkamak</w:t>
      </w:r>
    </w:p>
    <w:p w:rsidR="00A86F66" w:rsidRPr="00470B46" w:rsidRDefault="00A86F66" w:rsidP="0000444A">
      <w:pPr>
        <w:pStyle w:val="NoSpacing"/>
        <w:ind w:right="-144"/>
        <w:rPr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6 -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>Emre sınıf başkanı olmak için hangisini yapmalıdır ?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 xml:space="preserve">Sınıf başkanlığı için aday olmalıdır 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Arkadaşlarına zorla kendisini seçtirmelidir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A1777">
        <w:rPr>
          <w:sz w:val="22"/>
          <w:szCs w:val="22"/>
        </w:rPr>
        <w:t xml:space="preserve">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Kendisini seçmeyen arkadaşı ile küsmelidir</w:t>
      </w:r>
    </w:p>
    <w:p w:rsidR="00A86F66" w:rsidRPr="00470B46" w:rsidRDefault="00A86F66" w:rsidP="0000444A">
      <w:pPr>
        <w:pStyle w:val="NoSpacing"/>
        <w:ind w:right="-144"/>
        <w:rPr>
          <w:b/>
          <w:sz w:val="16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7 -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>İstiklâl Marşı, Türk Bayrağının  ve Atatürk resminin sı</w:t>
      </w:r>
      <w:r>
        <w:rPr>
          <w:sz w:val="22"/>
          <w:szCs w:val="22"/>
        </w:rPr>
        <w:t>nıfta bulunmasının nedeni nedir ?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Sınıfı süslemek amacıyla bulundurulur.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Türk milletini temsil ettikleri için bulundurulur.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sz w:val="22"/>
          <w:szCs w:val="22"/>
        </w:rPr>
        <w:t>Müdür istediği için bulundurulur.</w:t>
      </w:r>
    </w:p>
    <w:p w:rsidR="00A86F66" w:rsidRPr="00470B46" w:rsidRDefault="00A86F66" w:rsidP="0000444A">
      <w:pPr>
        <w:pStyle w:val="NoSpacing"/>
        <w:ind w:right="-144"/>
        <w:rPr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6C32C0">
        <w:rPr>
          <w:b/>
          <w:sz w:val="22"/>
          <w:szCs w:val="22"/>
        </w:rPr>
        <w:t>8 -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>Günlük üç öğüne göre beslenmeye ne ad verilir ?</w:t>
      </w:r>
    </w:p>
    <w:p w:rsidR="00A86F66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A)</w:t>
      </w:r>
      <w:r>
        <w:rPr>
          <w:rFonts w:eastAsia="VagRoundedBold" w:cs="Arial"/>
          <w:sz w:val="22"/>
          <w:szCs w:val="22"/>
        </w:rPr>
        <w:t xml:space="preserve"> D</w:t>
      </w:r>
      <w:r w:rsidRPr="00BA1777">
        <w:rPr>
          <w:sz w:val="22"/>
          <w:szCs w:val="22"/>
        </w:rPr>
        <w:t xml:space="preserve">engeli </w:t>
      </w:r>
      <w:r>
        <w:rPr>
          <w:sz w:val="22"/>
          <w:szCs w:val="22"/>
        </w:rPr>
        <w:t xml:space="preserve">Beslenme      </w:t>
      </w:r>
      <w:r w:rsidRPr="00BA1777">
        <w:rPr>
          <w:sz w:val="22"/>
          <w:szCs w:val="22"/>
        </w:rPr>
        <w:t xml:space="preserve">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D</w:t>
      </w:r>
      <w:r w:rsidRPr="00BA1777">
        <w:rPr>
          <w:sz w:val="22"/>
          <w:szCs w:val="22"/>
        </w:rPr>
        <w:t xml:space="preserve">üzenli </w:t>
      </w:r>
      <w:r>
        <w:rPr>
          <w:sz w:val="22"/>
          <w:szCs w:val="22"/>
        </w:rPr>
        <w:t>B</w:t>
      </w:r>
      <w:r w:rsidRPr="00BA1777">
        <w:rPr>
          <w:sz w:val="22"/>
          <w:szCs w:val="22"/>
        </w:rPr>
        <w:t xml:space="preserve">eslenme               </w:t>
      </w:r>
      <w:r>
        <w:rPr>
          <w:sz w:val="22"/>
          <w:szCs w:val="22"/>
        </w:rPr>
        <w:t xml:space="preserve">                    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İ</w:t>
      </w:r>
      <w:r w:rsidRPr="00BA1777">
        <w:rPr>
          <w:sz w:val="22"/>
          <w:szCs w:val="22"/>
        </w:rPr>
        <w:t>ştahlılık</w:t>
      </w:r>
    </w:p>
    <w:p w:rsidR="00A86F66" w:rsidRPr="00470B46" w:rsidRDefault="00A86F66" w:rsidP="0000444A">
      <w:pPr>
        <w:pStyle w:val="NoSpacing"/>
        <w:ind w:right="-144"/>
        <w:rPr>
          <w:rFonts w:eastAsia="VagRoundedBold"/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 w:rsidRPr="00B56A0C">
        <w:rPr>
          <w:rFonts w:eastAsia="VagRoundedBold"/>
          <w:b/>
          <w:sz w:val="22"/>
          <w:szCs w:val="22"/>
        </w:rPr>
        <w:t>9 -</w:t>
      </w:r>
      <w:r>
        <w:rPr>
          <w:rFonts w:eastAsia="VagRoundedBold"/>
          <w:sz w:val="22"/>
          <w:szCs w:val="22"/>
        </w:rPr>
        <w:t xml:space="preserve"> </w:t>
      </w:r>
      <w:r w:rsidRPr="00BA1777">
        <w:rPr>
          <w:rFonts w:eastAsia="VagRoundedBold"/>
          <w:sz w:val="22"/>
          <w:szCs w:val="22"/>
        </w:rPr>
        <w:t xml:space="preserve">Aşağıdakilerden hangisi sınıfta yapılan bayram hazırlıklarından </w:t>
      </w:r>
      <w:r w:rsidRPr="00B56A0C">
        <w:rPr>
          <w:rFonts w:eastAsia="VagRoundedBold"/>
          <w:i/>
          <w:sz w:val="22"/>
          <w:szCs w:val="22"/>
          <w:u w:val="single"/>
        </w:rPr>
        <w:t>değildir</w:t>
      </w:r>
      <w:r>
        <w:rPr>
          <w:rFonts w:eastAsia="VagRoundedBold"/>
          <w:sz w:val="22"/>
          <w:szCs w:val="22"/>
        </w:rPr>
        <w:t xml:space="preserve"> </w:t>
      </w:r>
      <w:r w:rsidRPr="00BA1777">
        <w:rPr>
          <w:rFonts w:eastAsia="VagRoundedBold"/>
          <w:sz w:val="22"/>
          <w:szCs w:val="22"/>
        </w:rPr>
        <w:t>?</w:t>
      </w:r>
    </w:p>
    <w:p w:rsidR="00A86F66" w:rsidRPr="00BA1777" w:rsidRDefault="00A86F66" w:rsidP="0000444A">
      <w:pPr>
        <w:pStyle w:val="NoSpacing"/>
        <w:ind w:right="-144"/>
        <w:rPr>
          <w:rFonts w:ascii="VagRoundedThin" w:hAnsi="VagRoundedThin" w:cs="VagRoundedThin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rFonts w:ascii="VagRoundedThin" w:hAnsi="VagRoundedThin" w:cs="VagRoundedThin"/>
          <w:sz w:val="22"/>
          <w:szCs w:val="22"/>
        </w:rPr>
        <w:t>Sınıfı balonlarla süslemek</w:t>
      </w:r>
    </w:p>
    <w:p w:rsidR="00A86F66" w:rsidRPr="00BA1777" w:rsidRDefault="00A86F66" w:rsidP="0000444A">
      <w:pPr>
        <w:pStyle w:val="NoSpacing"/>
        <w:ind w:right="-144"/>
        <w:rPr>
          <w:rFonts w:ascii="VagRoundedThin" w:hAnsi="VagRoundedThin" w:cs="VagRoundedThin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rFonts w:ascii="VagRoundedThin" w:hAnsi="VagRoundedThin" w:cs="VagRoundedThin"/>
          <w:sz w:val="22"/>
          <w:szCs w:val="22"/>
        </w:rPr>
        <w:t>Sınıfa bayraklar asmak</w:t>
      </w:r>
    </w:p>
    <w:p w:rsidR="00A86F66" w:rsidRPr="00BA1777" w:rsidRDefault="00A86F66" w:rsidP="0000444A">
      <w:pPr>
        <w:pStyle w:val="NoSpacing"/>
        <w:ind w:right="-144"/>
        <w:rPr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rFonts w:ascii="VagRoundedThin" w:hAnsi="VagRoundedThin" w:cs="VagRoundedThin"/>
          <w:sz w:val="22"/>
          <w:szCs w:val="22"/>
        </w:rPr>
        <w:t>Sınıf duvarlarına resim çizmek</w:t>
      </w: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b/>
          <w:sz w:val="1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B56A0C">
        <w:rPr>
          <w:rFonts w:eastAsia="VagRoundedBold" w:cs="Arial"/>
          <w:b/>
          <w:sz w:val="22"/>
          <w:szCs w:val="22"/>
        </w:rPr>
        <w:t>10 -</w:t>
      </w:r>
      <w:r>
        <w:rPr>
          <w:rFonts w:eastAsia="VagRoundedBold" w:cs="Arial"/>
          <w:sz w:val="22"/>
          <w:szCs w:val="22"/>
        </w:rPr>
        <w:t xml:space="preserve"> Aşağıdakilerden hangisi okulumuzda ortak kullanı-lan eşyalardan birisidir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A)</w:t>
      </w:r>
      <w:r>
        <w:rPr>
          <w:rFonts w:eastAsia="VagRoundedBold" w:cs="Arial"/>
          <w:sz w:val="22"/>
          <w:szCs w:val="22"/>
        </w:rPr>
        <w:t xml:space="preserve"> Ayakkabımız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Sınıf  tahtası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Önlüğümüz</w:t>
      </w: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b/>
          <w:sz w:val="14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2443BA">
        <w:rPr>
          <w:rFonts w:eastAsia="VagRoundedBold" w:cs="Arial"/>
          <w:b/>
          <w:sz w:val="22"/>
          <w:szCs w:val="22"/>
        </w:rPr>
        <w:t>11 - “</w:t>
      </w:r>
      <w:r>
        <w:rPr>
          <w:rFonts w:eastAsia="VagRoundedBold" w:cs="Arial"/>
          <w:sz w:val="22"/>
          <w:szCs w:val="22"/>
        </w:rPr>
        <w:t xml:space="preserve"> Eşyalarımı düzenli kullanırım. </w:t>
      </w:r>
      <w:r w:rsidRPr="002443BA">
        <w:rPr>
          <w:rFonts w:eastAsia="VagRoundedBold" w:cs="Arial"/>
          <w:b/>
          <w:sz w:val="22"/>
          <w:szCs w:val="22"/>
        </w:rPr>
        <w:t>”</w:t>
      </w:r>
      <w:r>
        <w:rPr>
          <w:rFonts w:eastAsia="VagRoundedBold" w:cs="Arial"/>
          <w:sz w:val="22"/>
          <w:szCs w:val="22"/>
        </w:rPr>
        <w:t xml:space="preserve"> diyen bir öğrenci aşağıdakilerden hangisini </w:t>
      </w:r>
      <w:r w:rsidRPr="002443BA">
        <w:rPr>
          <w:rFonts w:eastAsia="VagRoundedBold" w:cs="Arial"/>
          <w:i/>
          <w:sz w:val="22"/>
          <w:szCs w:val="22"/>
          <w:u w:val="single"/>
        </w:rPr>
        <w:t>yapmaz</w:t>
      </w:r>
      <w:r>
        <w:rPr>
          <w:rFonts w:eastAsia="VagRoundedBold" w:cs="Arial"/>
          <w:sz w:val="22"/>
          <w:szCs w:val="22"/>
        </w:rPr>
        <w:t xml:space="preserve">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A)</w:t>
      </w:r>
      <w:r>
        <w:rPr>
          <w:rFonts w:eastAsia="VagRoundedBold" w:cs="Arial"/>
          <w:sz w:val="22"/>
          <w:szCs w:val="22"/>
        </w:rPr>
        <w:t xml:space="preserve"> Ayakkabıları düzenli olarak boyar.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B)</w:t>
      </w:r>
      <w:r>
        <w:rPr>
          <w:rFonts w:eastAsia="VagRoundedBold" w:cs="Arial"/>
          <w:sz w:val="22"/>
          <w:szCs w:val="22"/>
        </w:rPr>
        <w:t xml:space="preserve"> Defterlerinin yapraklarından uçak yapar.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C)</w:t>
      </w:r>
      <w:r>
        <w:rPr>
          <w:rFonts w:eastAsia="VagRoundedBold" w:cs="Arial"/>
          <w:sz w:val="22"/>
          <w:szCs w:val="22"/>
        </w:rPr>
        <w:t xml:space="preserve"> Kitaplarını ciltler.</w:t>
      </w:r>
    </w:p>
    <w:p w:rsidR="00A86F66" w:rsidRPr="00470B46" w:rsidRDefault="00A86F66" w:rsidP="00470B46">
      <w:pPr>
        <w:pStyle w:val="NoSpacing"/>
        <w:ind w:right="-144"/>
        <w:rPr>
          <w:rFonts w:eastAsia="VagRoundedBold" w:cs="Arial"/>
          <w:b/>
          <w:sz w:val="14"/>
          <w:szCs w:val="22"/>
        </w:rPr>
      </w:pPr>
    </w:p>
    <w:p w:rsidR="00A86F66" w:rsidRPr="00BA1777" w:rsidRDefault="00A86F66" w:rsidP="00470B46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2443BA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2</w:t>
      </w:r>
      <w:r w:rsidRPr="002443BA">
        <w:rPr>
          <w:rFonts w:eastAsia="VagRoundedBold" w:cs="Arial"/>
          <w:b/>
          <w:sz w:val="22"/>
          <w:szCs w:val="22"/>
        </w:rPr>
        <w:t xml:space="preserve"> -</w:t>
      </w:r>
      <w:r>
        <w:rPr>
          <w:rFonts w:eastAsia="VagRoundedBold" w:cs="Arial"/>
          <w:sz w:val="22"/>
          <w:szCs w:val="22"/>
        </w:rPr>
        <w:t xml:space="preserve"> Aşağıdaki ifadelerden hangisi </w:t>
      </w:r>
      <w:r w:rsidRPr="00F34F9C">
        <w:rPr>
          <w:rFonts w:eastAsia="VagRoundedBold" w:cs="Arial"/>
          <w:i/>
          <w:sz w:val="22"/>
          <w:szCs w:val="22"/>
          <w:u w:val="single"/>
        </w:rPr>
        <w:t>yanlıştır</w:t>
      </w:r>
      <w:r>
        <w:rPr>
          <w:rFonts w:eastAsia="VagRoundedBold" w:cs="Arial"/>
          <w:sz w:val="22"/>
          <w:szCs w:val="22"/>
        </w:rPr>
        <w:t xml:space="preserve"> ?</w:t>
      </w:r>
    </w:p>
    <w:p w:rsidR="00A86F66" w:rsidRDefault="00A86F66" w:rsidP="00470B46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</w:t>
      </w:r>
      <w:r w:rsidRPr="00F34F9C"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Tırnaklarımız uzayınca kesmeliyiz.</w:t>
      </w:r>
    </w:p>
    <w:p w:rsidR="00A86F66" w:rsidRDefault="00A86F66" w:rsidP="00470B46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</w:t>
      </w:r>
      <w:r w:rsidRPr="00F34F9C"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Dişlerimizi haftada üç kere fırçalamalıyız.</w:t>
      </w:r>
    </w:p>
    <w:p w:rsidR="00A86F66" w:rsidRDefault="00A86F66" w:rsidP="00470B46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</w:t>
      </w:r>
      <w:r w:rsidRPr="00F34F9C"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Okuldan gelince ellerimizi yıkamalıyız.</w:t>
      </w:r>
    </w:p>
    <w:p w:rsidR="00A86F66" w:rsidRDefault="00A86F66" w:rsidP="00470B46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470B46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2443BA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3</w:t>
      </w:r>
      <w:r w:rsidRPr="002443BA">
        <w:rPr>
          <w:rFonts w:eastAsia="VagRoundedBold" w:cs="Arial"/>
          <w:b/>
          <w:sz w:val="22"/>
          <w:szCs w:val="22"/>
        </w:rPr>
        <w:t xml:space="preserve"> -</w:t>
      </w:r>
      <w:r>
        <w:rPr>
          <w:rFonts w:eastAsia="VagRoundedBold" w:cs="Arial"/>
          <w:sz w:val="22"/>
          <w:szCs w:val="22"/>
        </w:rPr>
        <w:t xml:space="preserve"> Aşağıdaki yiyeceklerden hangisini bol miktarda tüketebiliriz ?</w:t>
      </w:r>
    </w:p>
    <w:p w:rsidR="00A86F66" w:rsidRDefault="00A86F66" w:rsidP="00470B46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   </w:t>
      </w:r>
      <w:r w:rsidRPr="00F34F9C"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Balık           </w:t>
      </w:r>
      <w:r w:rsidRPr="00F34F9C"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Şeker             </w:t>
      </w:r>
      <w:r w:rsidRPr="00F34F9C"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Çikolata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0"/>
          <w:szCs w:val="22"/>
        </w:rPr>
      </w:pP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sz w:val="8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9.55pt;margin-top:3.25pt;width:250.5pt;height:60pt;z-index:251658240">
            <v:textbox>
              <w:txbxContent>
                <w:p w:rsidR="00A86F66" w:rsidRDefault="00A86F66" w:rsidP="002443BA">
                  <w:pPr>
                    <w:pStyle w:val="NoSpacing"/>
                    <w:ind w:right="-144"/>
                    <w:rPr>
                      <w:rFonts w:eastAsia="VagRoundedBold" w:cs="Arial"/>
                      <w:sz w:val="22"/>
                      <w:szCs w:val="22"/>
                    </w:rPr>
                  </w:pPr>
                  <w:r w:rsidRPr="002443BA">
                    <w:rPr>
                      <w:rFonts w:eastAsia="VagRoundedBold" w:cs="Arial"/>
                      <w:b/>
                      <w:sz w:val="22"/>
                      <w:szCs w:val="22"/>
                    </w:rPr>
                    <w:t xml:space="preserve">Kenan : </w:t>
                  </w:r>
                  <w:r>
                    <w:rPr>
                      <w:rFonts w:eastAsia="VagRoundedBold" w:cs="Arial"/>
                      <w:sz w:val="22"/>
                      <w:szCs w:val="22"/>
                    </w:rPr>
                    <w:t xml:space="preserve">Bayrağımız milletimizi temsil eder. </w:t>
                  </w:r>
                </w:p>
                <w:p w:rsidR="00A86F66" w:rsidRDefault="00A86F66" w:rsidP="002443BA">
                  <w:pPr>
                    <w:pStyle w:val="NoSpacing"/>
                    <w:ind w:right="-144"/>
                    <w:rPr>
                      <w:rFonts w:eastAsia="VagRoundedBold" w:cs="Arial"/>
                      <w:sz w:val="22"/>
                      <w:szCs w:val="22"/>
                    </w:rPr>
                  </w:pPr>
                  <w:r w:rsidRPr="002443BA">
                    <w:rPr>
                      <w:rFonts w:eastAsia="VagRoundedBold" w:cs="Arial"/>
                      <w:b/>
                      <w:sz w:val="22"/>
                      <w:szCs w:val="22"/>
                    </w:rPr>
                    <w:t xml:space="preserve">Cem : </w:t>
                  </w:r>
                  <w:r>
                    <w:rPr>
                      <w:rFonts w:eastAsia="VagRoundedBold" w:cs="Arial"/>
                      <w:sz w:val="22"/>
                      <w:szCs w:val="22"/>
                    </w:rPr>
                    <w:t xml:space="preserve">Bayrağımızdaki semboller beyaz zemin </w:t>
                  </w:r>
                </w:p>
                <w:p w:rsidR="00A86F66" w:rsidRDefault="00A86F66" w:rsidP="002443BA">
                  <w:pPr>
                    <w:pStyle w:val="NoSpacing"/>
                    <w:ind w:right="-144"/>
                    <w:rPr>
                      <w:rFonts w:eastAsia="VagRoundedBold" w:cs="Arial"/>
                      <w:sz w:val="22"/>
                      <w:szCs w:val="22"/>
                    </w:rPr>
                  </w:pPr>
                  <w:r>
                    <w:rPr>
                      <w:rFonts w:eastAsia="VagRoundedBold" w:cs="Arial"/>
                      <w:sz w:val="22"/>
                      <w:szCs w:val="22"/>
                    </w:rPr>
                    <w:t xml:space="preserve">           üzerindedir. </w:t>
                  </w:r>
                </w:p>
                <w:p w:rsidR="00A86F66" w:rsidRDefault="00A86F66" w:rsidP="002443BA">
                  <w:pPr>
                    <w:pStyle w:val="NoSpacing"/>
                    <w:ind w:right="-144"/>
                  </w:pPr>
                  <w:r w:rsidRPr="002443BA">
                    <w:rPr>
                      <w:rFonts w:eastAsia="VagRoundedBold" w:cs="Arial"/>
                      <w:b/>
                      <w:sz w:val="22"/>
                      <w:szCs w:val="22"/>
                    </w:rPr>
                    <w:t xml:space="preserve">Murat : </w:t>
                  </w:r>
                  <w:r>
                    <w:rPr>
                      <w:rFonts w:eastAsia="VagRoundedBold" w:cs="Arial"/>
                      <w:sz w:val="22"/>
                      <w:szCs w:val="22"/>
                    </w:rPr>
                    <w:t xml:space="preserve">Bayrağımıza saygı duymalıyız. </w:t>
                  </w:r>
                </w:p>
              </w:txbxContent>
            </v:textbox>
          </v:shape>
        </w:pict>
      </w:r>
      <w:r>
        <w:rPr>
          <w:rFonts w:eastAsia="VagRoundedBold" w:cs="Arial"/>
          <w:sz w:val="22"/>
          <w:szCs w:val="22"/>
        </w:rPr>
        <w:t xml:space="preserve">      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10"/>
          <w:szCs w:val="10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470B46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4</w:t>
      </w:r>
      <w:r w:rsidRPr="00470B46">
        <w:rPr>
          <w:rFonts w:eastAsia="VagRoundedBold" w:cs="Arial"/>
          <w:b/>
          <w:sz w:val="22"/>
          <w:szCs w:val="22"/>
        </w:rPr>
        <w:t xml:space="preserve"> -</w:t>
      </w:r>
      <w:r>
        <w:rPr>
          <w:rFonts w:eastAsia="VagRoundedBold" w:cs="Arial"/>
          <w:sz w:val="22"/>
          <w:szCs w:val="22"/>
        </w:rPr>
        <w:t xml:space="preserve"> Yukarıdaki öğrencilerden hangilerinin söyledikleri doğrudur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A)</w:t>
      </w:r>
      <w:r>
        <w:rPr>
          <w:rFonts w:eastAsia="VagRoundedBold" w:cs="Arial"/>
          <w:sz w:val="22"/>
          <w:szCs w:val="22"/>
        </w:rPr>
        <w:t xml:space="preserve"> Kenan ile Cem            </w:t>
      </w:r>
      <w:r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Kenan ile Murat      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             </w:t>
      </w:r>
      <w:r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Cem ile Murat</w:t>
      </w: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b/>
          <w:sz w:val="12"/>
          <w:szCs w:val="22"/>
        </w:rPr>
      </w:pPr>
    </w:p>
    <w:p w:rsidR="00A86F66" w:rsidRPr="00D164F9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5</w:t>
      </w:r>
      <w:r w:rsidRPr="00D164F9">
        <w:rPr>
          <w:rFonts w:eastAsia="VagRoundedBold" w:cs="Arial"/>
          <w:b/>
          <w:sz w:val="22"/>
          <w:szCs w:val="22"/>
        </w:rPr>
        <w:t xml:space="preserve"> -</w:t>
      </w:r>
      <w:r w:rsidRPr="00D164F9">
        <w:rPr>
          <w:rFonts w:eastAsia="VagRoundedBold" w:cs="Arial"/>
          <w:sz w:val="22"/>
          <w:szCs w:val="22"/>
        </w:rPr>
        <w:t xml:space="preserve"> Onur, okuldan eve yürürken tanımadığı biri yanına gelerek,  Onur’ a yiyecek vermek istemiştir. Bu durumda Onur aşağıdakilerden hangisini yapmalıdır ?</w:t>
      </w:r>
    </w:p>
    <w:p w:rsidR="00A86F66" w:rsidRPr="00D164F9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A)</w:t>
      </w:r>
      <w:r w:rsidRPr="00D164F9">
        <w:rPr>
          <w:rFonts w:eastAsia="VagRoundedBold" w:cs="Arial"/>
          <w:sz w:val="22"/>
          <w:szCs w:val="22"/>
        </w:rPr>
        <w:t xml:space="preserve"> Yiyeceği alıp teşekkür etmelidir.</w:t>
      </w:r>
    </w:p>
    <w:p w:rsidR="00A86F66" w:rsidRPr="00D164F9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B)</w:t>
      </w:r>
      <w:r w:rsidRPr="00D164F9">
        <w:rPr>
          <w:rFonts w:eastAsia="VagRoundedBold" w:cs="Arial"/>
          <w:sz w:val="22"/>
          <w:szCs w:val="22"/>
        </w:rPr>
        <w:t xml:space="preserve"> Yiyeceği almamalıdır.</w:t>
      </w:r>
    </w:p>
    <w:p w:rsidR="00A86F66" w:rsidRPr="00D164F9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D164F9">
        <w:rPr>
          <w:rFonts w:eastAsia="VagRoundedBold" w:cs="Arial"/>
          <w:b/>
          <w:sz w:val="22"/>
          <w:szCs w:val="22"/>
        </w:rPr>
        <w:t xml:space="preserve">        C)</w:t>
      </w:r>
      <w:r w:rsidRPr="00D164F9">
        <w:rPr>
          <w:rFonts w:eastAsia="VagRoundedBold" w:cs="Arial"/>
          <w:sz w:val="22"/>
          <w:szCs w:val="22"/>
        </w:rPr>
        <w:t xml:space="preserve"> Önce tanışmalı, sonra yiyeceği almalıdır.</w:t>
      </w:r>
    </w:p>
    <w:p w:rsidR="00A86F66" w:rsidRPr="00470B46" w:rsidRDefault="00A86F66" w:rsidP="006C32C0">
      <w:pPr>
        <w:pStyle w:val="NoSpacing"/>
        <w:ind w:right="-144"/>
        <w:rPr>
          <w:b/>
          <w:sz w:val="12"/>
          <w:szCs w:val="22"/>
        </w:rPr>
      </w:pPr>
    </w:p>
    <w:p w:rsidR="00A86F66" w:rsidRPr="00BA1777" w:rsidRDefault="00A86F66" w:rsidP="006C32C0">
      <w:pPr>
        <w:pStyle w:val="NoSpacing"/>
        <w:ind w:right="-144"/>
        <w:rPr>
          <w:sz w:val="22"/>
          <w:szCs w:val="22"/>
        </w:rPr>
      </w:pPr>
      <w:r w:rsidRPr="002443BA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6</w:t>
      </w:r>
      <w:r w:rsidRPr="002443BA">
        <w:rPr>
          <w:b/>
          <w:sz w:val="22"/>
          <w:szCs w:val="22"/>
        </w:rPr>
        <w:t xml:space="preserve"> -</w:t>
      </w:r>
      <w:r>
        <w:rPr>
          <w:sz w:val="22"/>
          <w:szCs w:val="22"/>
        </w:rPr>
        <w:t xml:space="preserve"> </w:t>
      </w:r>
      <w:r w:rsidRPr="00BA1777">
        <w:rPr>
          <w:sz w:val="22"/>
          <w:szCs w:val="22"/>
        </w:rPr>
        <w:t xml:space="preserve">Aşağıdaki davranışlardan hangisi </w:t>
      </w:r>
      <w:r w:rsidRPr="002443BA">
        <w:rPr>
          <w:i/>
          <w:sz w:val="22"/>
          <w:szCs w:val="22"/>
          <w:u w:val="single"/>
        </w:rPr>
        <w:t>yanlıştır</w:t>
      </w:r>
      <w:r w:rsidRPr="00BA1777">
        <w:rPr>
          <w:sz w:val="22"/>
          <w:szCs w:val="22"/>
        </w:rPr>
        <w:t xml:space="preserve"> ?</w:t>
      </w:r>
    </w:p>
    <w:p w:rsidR="00A86F66" w:rsidRPr="00BA1777" w:rsidRDefault="00A86F66" w:rsidP="006C32C0">
      <w:pPr>
        <w:pStyle w:val="NoSpacing"/>
        <w:ind w:right="-144"/>
        <w:rPr>
          <w:color w:val="000000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A)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 xml:space="preserve">Arkadaşlarımızla alay etmemeliyiz. </w:t>
      </w:r>
      <w:r w:rsidRPr="00BA1777">
        <w:rPr>
          <w:sz w:val="22"/>
          <w:szCs w:val="22"/>
        </w:rPr>
        <w:br/>
      </w:r>
      <w:r>
        <w:rPr>
          <w:rFonts w:eastAsia="VagRoundedBold" w:cs="Arial"/>
          <w:b/>
          <w:sz w:val="22"/>
          <w:szCs w:val="22"/>
        </w:rPr>
        <w:t xml:space="preserve">             B)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 xml:space="preserve">Dayanışma içinde olmalıyız. </w:t>
      </w:r>
      <w:r w:rsidRPr="00BA1777">
        <w:rPr>
          <w:sz w:val="22"/>
          <w:szCs w:val="22"/>
        </w:rPr>
        <w:br/>
      </w:r>
      <w:r>
        <w:rPr>
          <w:rFonts w:eastAsia="VagRoundedBold" w:cs="Arial"/>
          <w:b/>
          <w:sz w:val="22"/>
          <w:szCs w:val="22"/>
        </w:rPr>
        <w:t xml:space="preserve">             C)</w:t>
      </w:r>
      <w:r>
        <w:rPr>
          <w:rFonts w:eastAsia="VagRoundedBold" w:cs="Arial"/>
          <w:sz w:val="22"/>
          <w:szCs w:val="22"/>
        </w:rPr>
        <w:t xml:space="preserve"> </w:t>
      </w:r>
      <w:r w:rsidRPr="00BA1777">
        <w:rPr>
          <w:color w:val="000000"/>
          <w:sz w:val="22"/>
          <w:szCs w:val="22"/>
        </w:rPr>
        <w:t>Arkadaşlarımıza isim takmalıyız.</w:t>
      </w: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2443BA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7</w:t>
      </w:r>
      <w:r w:rsidRPr="002443BA">
        <w:rPr>
          <w:rFonts w:eastAsia="VagRoundedBold" w:cs="Arial"/>
          <w:b/>
          <w:sz w:val="22"/>
          <w:szCs w:val="22"/>
        </w:rPr>
        <w:t xml:space="preserve"> -</w:t>
      </w:r>
      <w:r>
        <w:rPr>
          <w:rFonts w:eastAsia="VagRoundedBold" w:cs="Arial"/>
          <w:sz w:val="22"/>
          <w:szCs w:val="22"/>
        </w:rPr>
        <w:t xml:space="preserve"> Dengeli beslenme konusunda aşağıdaki cümlelerden hangisi </w:t>
      </w:r>
      <w:r w:rsidRPr="004D233B">
        <w:rPr>
          <w:rFonts w:eastAsia="VagRoundedBold" w:cs="Arial"/>
          <w:i/>
          <w:sz w:val="22"/>
          <w:szCs w:val="22"/>
          <w:u w:val="single"/>
        </w:rPr>
        <w:t>yanlıştır</w:t>
      </w:r>
      <w:r>
        <w:rPr>
          <w:rFonts w:eastAsia="VagRoundedBold" w:cs="Arial"/>
          <w:sz w:val="22"/>
          <w:szCs w:val="22"/>
        </w:rPr>
        <w:t xml:space="preserve">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  </w:t>
      </w:r>
      <w:r w:rsidRPr="00F34F9C"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Her besin çeşidinden yemeliyiz.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  </w:t>
      </w:r>
      <w:r w:rsidRPr="00F34F9C"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Sebze ve meyveleri yemeliyiz.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  </w:t>
      </w:r>
      <w:r w:rsidRPr="00F34F9C"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Tıka basa yemek yemeliyiz.</w:t>
      </w: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2443BA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8</w:t>
      </w:r>
      <w:r w:rsidRPr="002443BA">
        <w:rPr>
          <w:rFonts w:eastAsia="VagRoundedBold" w:cs="Arial"/>
          <w:b/>
          <w:sz w:val="22"/>
          <w:szCs w:val="22"/>
        </w:rPr>
        <w:t xml:space="preserve"> -</w:t>
      </w:r>
      <w:r>
        <w:rPr>
          <w:rFonts w:eastAsia="VagRoundedBold" w:cs="Arial"/>
          <w:sz w:val="22"/>
          <w:szCs w:val="22"/>
        </w:rPr>
        <w:t xml:space="preserve"> Aşağıdaki ifadelerden hangisi </w:t>
      </w:r>
      <w:r w:rsidRPr="00F34F9C">
        <w:rPr>
          <w:rFonts w:eastAsia="VagRoundedBold" w:cs="Arial"/>
          <w:i/>
          <w:sz w:val="22"/>
          <w:szCs w:val="22"/>
          <w:u w:val="single"/>
        </w:rPr>
        <w:t>yanlıştır</w:t>
      </w:r>
      <w:r>
        <w:rPr>
          <w:rFonts w:eastAsia="VagRoundedBold" w:cs="Arial"/>
          <w:sz w:val="22"/>
          <w:szCs w:val="22"/>
        </w:rPr>
        <w:t xml:space="preserve">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</w:t>
      </w:r>
      <w:r w:rsidRPr="00F34F9C"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Farklılıklarımıza saygı duymalıyız.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</w:t>
      </w:r>
      <w:r w:rsidRPr="00F34F9C"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Aynı sınıftaki öğrencilerin yetenekleri aynıdır.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</w:t>
      </w:r>
      <w:r w:rsidRPr="00F34F9C"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En sevdiğimiz oyuncaklar aynı olabilir.</w:t>
      </w: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b/>
          <w:sz w:val="1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 w:rsidRPr="002443BA">
        <w:rPr>
          <w:rFonts w:eastAsia="VagRoundedBold" w:cs="Arial"/>
          <w:b/>
          <w:sz w:val="22"/>
          <w:szCs w:val="22"/>
        </w:rPr>
        <w:t>1</w:t>
      </w:r>
      <w:r>
        <w:rPr>
          <w:rFonts w:eastAsia="VagRoundedBold" w:cs="Arial"/>
          <w:b/>
          <w:sz w:val="22"/>
          <w:szCs w:val="22"/>
        </w:rPr>
        <w:t>9</w:t>
      </w:r>
      <w:r w:rsidRPr="002443BA">
        <w:rPr>
          <w:rFonts w:eastAsia="VagRoundedBold" w:cs="Arial"/>
          <w:b/>
          <w:sz w:val="22"/>
          <w:szCs w:val="22"/>
        </w:rPr>
        <w:t xml:space="preserve"> - “</w:t>
      </w:r>
      <w:r>
        <w:rPr>
          <w:rFonts w:eastAsia="VagRoundedBold" w:cs="Arial"/>
          <w:sz w:val="22"/>
          <w:szCs w:val="22"/>
        </w:rPr>
        <w:t xml:space="preserve"> Babamın kırılan bisikletimi tamir etmesine çok ................ </w:t>
      </w:r>
      <w:r w:rsidRPr="002443BA">
        <w:rPr>
          <w:rFonts w:eastAsia="VagRoundedBold" w:cs="Arial"/>
          <w:b/>
          <w:sz w:val="22"/>
          <w:szCs w:val="22"/>
        </w:rPr>
        <w:t>”</w:t>
      </w:r>
      <w:r>
        <w:rPr>
          <w:rFonts w:eastAsia="VagRoundedBold" w:cs="Arial"/>
          <w:sz w:val="22"/>
          <w:szCs w:val="22"/>
        </w:rPr>
        <w:t xml:space="preserve">  cümlesinde boş bırakılan yere aşağıdaki duygu ifadelerinden hangisinin gelmesi uygun olur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</w:t>
      </w:r>
      <w:r w:rsidRPr="00F34F9C"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korktum        </w:t>
      </w:r>
      <w:r w:rsidRPr="00F34F9C"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öfkelendim         </w:t>
      </w:r>
      <w:r w:rsidRPr="00F34F9C"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sevindim</w:t>
      </w:r>
    </w:p>
    <w:p w:rsidR="00A86F66" w:rsidRPr="00470B46" w:rsidRDefault="00A86F66" w:rsidP="0000444A">
      <w:pPr>
        <w:pStyle w:val="NoSpacing"/>
        <w:ind w:right="-144"/>
        <w:rPr>
          <w:rFonts w:eastAsia="VagRoundedBold" w:cs="Arial"/>
          <w:b/>
          <w:sz w:val="12"/>
          <w:szCs w:val="22"/>
        </w:rPr>
      </w:pPr>
    </w:p>
    <w:p w:rsidR="00A86F66" w:rsidRPr="00BA1777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>20</w:t>
      </w:r>
      <w:r w:rsidRPr="002443BA">
        <w:rPr>
          <w:rFonts w:eastAsia="VagRoundedBold" w:cs="Arial"/>
          <w:b/>
          <w:sz w:val="22"/>
          <w:szCs w:val="22"/>
        </w:rPr>
        <w:t xml:space="preserve"> -</w:t>
      </w:r>
      <w:r>
        <w:rPr>
          <w:rFonts w:eastAsia="VagRoundedBold" w:cs="Arial"/>
          <w:sz w:val="22"/>
          <w:szCs w:val="22"/>
        </w:rPr>
        <w:t xml:space="preserve"> Yüzünde korku ve üzüntü ifadesi taşıyan bir öğrenci aşağıdaki sözlerden hangisini işitmiş olabilir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b/>
          <w:sz w:val="22"/>
          <w:szCs w:val="22"/>
        </w:rPr>
        <w:t xml:space="preserve">             </w:t>
      </w:r>
      <w:r w:rsidRPr="00F34F9C">
        <w:rPr>
          <w:rFonts w:eastAsia="VagRoundedBold" w:cs="Arial"/>
          <w:b/>
          <w:sz w:val="22"/>
          <w:szCs w:val="22"/>
        </w:rPr>
        <w:t>A)</w:t>
      </w:r>
      <w:r>
        <w:rPr>
          <w:rFonts w:eastAsia="VagRoundedBold" w:cs="Arial"/>
          <w:sz w:val="22"/>
          <w:szCs w:val="22"/>
        </w:rPr>
        <w:t xml:space="preserve"> Derse neden geç kaldın ?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</w:t>
      </w:r>
      <w:r w:rsidRPr="00F34F9C">
        <w:rPr>
          <w:rFonts w:eastAsia="VagRoundedBold" w:cs="Arial"/>
          <w:b/>
          <w:sz w:val="22"/>
          <w:szCs w:val="22"/>
        </w:rPr>
        <w:t>B)</w:t>
      </w:r>
      <w:r>
        <w:rPr>
          <w:rFonts w:eastAsia="VagRoundedBold" w:cs="Arial"/>
          <w:sz w:val="22"/>
          <w:szCs w:val="22"/>
        </w:rPr>
        <w:t xml:space="preserve"> Aferin! Çok iyi çalışmışsın.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sz w:val="22"/>
          <w:szCs w:val="22"/>
        </w:rPr>
      </w:pPr>
      <w:r>
        <w:rPr>
          <w:rFonts w:eastAsia="VagRoundedBold" w:cs="Arial"/>
          <w:sz w:val="22"/>
          <w:szCs w:val="22"/>
        </w:rPr>
        <w:t xml:space="preserve">             </w:t>
      </w:r>
      <w:r w:rsidRPr="00F34F9C">
        <w:rPr>
          <w:rFonts w:eastAsia="VagRoundedBold" w:cs="Arial"/>
          <w:b/>
          <w:sz w:val="22"/>
          <w:szCs w:val="22"/>
        </w:rPr>
        <w:t>C)</w:t>
      </w:r>
      <w:r>
        <w:rPr>
          <w:rFonts w:eastAsia="VagRoundedBold" w:cs="Arial"/>
          <w:sz w:val="22"/>
          <w:szCs w:val="22"/>
        </w:rPr>
        <w:t xml:space="preserve"> Çok zeki bir öğrencisin.</w:t>
      </w: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  <w:r>
        <w:rPr>
          <w:noProof/>
        </w:rPr>
        <w:pict>
          <v:shape id="_x0000_s1027" type="#_x0000_t202" style="position:absolute;margin-left:12.55pt;margin-top:5.7pt;width:252pt;height:243.75pt;z-index:251659264" strokecolor="white">
            <v:textbox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2376"/>
                    <w:gridCol w:w="2552"/>
                  </w:tblGrid>
                  <w:tr w:rsidR="00A86F66" w:rsidTr="00FC7081">
                    <w:trPr>
                      <w:trHeight w:val="3671"/>
                    </w:trPr>
                    <w:tc>
                      <w:tcPr>
                        <w:tcW w:w="2376" w:type="dxa"/>
                      </w:tcPr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  <w:u w:val="thick"/>
                          </w:rPr>
                        </w:pPr>
                        <w:r w:rsidRPr="00FC7081">
                          <w:rPr>
                            <w:sz w:val="28"/>
                            <w:u w:val="thick"/>
                          </w:rPr>
                          <w:t xml:space="preserve">       A      B     C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2 -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3 -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4 -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5 -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6 -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7 -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8 -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9 -   O     O     O</w:t>
                        </w:r>
                      </w:p>
                      <w:p w:rsidR="00A86F66" w:rsidRDefault="00A86F66" w:rsidP="000E5EEC">
                        <w:pPr>
                          <w:pStyle w:val="NoSpacing"/>
                        </w:pPr>
                        <w:r w:rsidRPr="00FC7081">
                          <w:rPr>
                            <w:sz w:val="28"/>
                          </w:rPr>
                          <w:t>10 - O     O     O</w:t>
                        </w:r>
                      </w:p>
                    </w:tc>
                    <w:tc>
                      <w:tcPr>
                        <w:tcW w:w="2552" w:type="dxa"/>
                      </w:tcPr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  <w:u w:val="thick"/>
                          </w:rPr>
                        </w:pPr>
                        <w:r w:rsidRPr="00FC7081">
                          <w:rPr>
                            <w:sz w:val="28"/>
                            <w:u w:val="thick"/>
                          </w:rPr>
                          <w:t xml:space="preserve">         A      B     C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11 -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12 -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13 -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14 -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15 -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16 -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17 -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18 -   O     O     O</w:t>
                        </w:r>
                      </w:p>
                      <w:p w:rsidR="00A86F66" w:rsidRPr="00FC7081" w:rsidRDefault="00A86F66" w:rsidP="000E5EEC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>19 -   O     O     O</w:t>
                        </w:r>
                      </w:p>
                      <w:p w:rsidR="00A86F66" w:rsidRDefault="00A86F66" w:rsidP="000E5EEC">
                        <w:pPr>
                          <w:pStyle w:val="NoSpacing"/>
                        </w:pPr>
                        <w:r w:rsidRPr="00FC7081">
                          <w:rPr>
                            <w:sz w:val="28"/>
                          </w:rPr>
                          <w:t>20 -   O     O     O</w:t>
                        </w:r>
                      </w:p>
                    </w:tc>
                  </w:tr>
                  <w:tr w:rsidR="00A86F66" w:rsidTr="00FC7081">
                    <w:trPr>
                      <w:trHeight w:val="415"/>
                    </w:trPr>
                    <w:tc>
                      <w:tcPr>
                        <w:tcW w:w="4928" w:type="dxa"/>
                        <w:gridSpan w:val="2"/>
                        <w:vAlign w:val="center"/>
                      </w:tcPr>
                      <w:p w:rsidR="00A86F66" w:rsidRPr="00FC7081" w:rsidRDefault="00A86F66" w:rsidP="00F05EE9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 xml:space="preserve">   Doğru :                   Yanlış : </w:t>
                        </w:r>
                      </w:p>
                    </w:tc>
                  </w:tr>
                  <w:tr w:rsidR="00A86F66" w:rsidTr="00FC7081">
                    <w:trPr>
                      <w:trHeight w:val="555"/>
                    </w:trPr>
                    <w:tc>
                      <w:tcPr>
                        <w:tcW w:w="4928" w:type="dxa"/>
                        <w:gridSpan w:val="2"/>
                        <w:vAlign w:val="center"/>
                      </w:tcPr>
                      <w:p w:rsidR="00A86F66" w:rsidRPr="00FC7081" w:rsidRDefault="00A86F66" w:rsidP="00F05EE9">
                        <w:pPr>
                          <w:pStyle w:val="NoSpacing"/>
                          <w:rPr>
                            <w:sz w:val="28"/>
                          </w:rPr>
                        </w:pPr>
                        <w:r w:rsidRPr="00FC7081">
                          <w:rPr>
                            <w:sz w:val="28"/>
                          </w:rPr>
                          <w:t xml:space="preserve"> Veli  İmzası : </w:t>
                        </w:r>
                      </w:p>
                    </w:tc>
                  </w:tr>
                </w:tbl>
                <w:p w:rsidR="00A86F66" w:rsidRDefault="00A86F66" w:rsidP="00470B46"/>
              </w:txbxContent>
            </v:textbox>
          </v:shape>
        </w:pict>
      </w: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p w:rsidR="00A86F66" w:rsidRDefault="00A86F66" w:rsidP="0000444A">
      <w:pPr>
        <w:pStyle w:val="NoSpacing"/>
        <w:ind w:right="-144"/>
        <w:rPr>
          <w:rFonts w:eastAsia="VagRoundedBold" w:cs="Arial"/>
          <w:b/>
          <w:sz w:val="22"/>
          <w:szCs w:val="22"/>
        </w:rPr>
      </w:pPr>
    </w:p>
    <w:sectPr w:rsidR="00A86F66" w:rsidSect="00FC1388">
      <w:type w:val="continuous"/>
      <w:pgSz w:w="11906" w:h="16838"/>
      <w:pgMar w:top="510" w:right="282" w:bottom="454" w:left="454" w:header="709" w:footer="709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444A"/>
    <w:rsid w:val="0000444A"/>
    <w:rsid w:val="00095A5D"/>
    <w:rsid w:val="000E5EEC"/>
    <w:rsid w:val="001C4017"/>
    <w:rsid w:val="00242A6D"/>
    <w:rsid w:val="002443BA"/>
    <w:rsid w:val="00251B54"/>
    <w:rsid w:val="003D5FF4"/>
    <w:rsid w:val="00470B46"/>
    <w:rsid w:val="004B30EB"/>
    <w:rsid w:val="004D1706"/>
    <w:rsid w:val="004D233B"/>
    <w:rsid w:val="005A7A76"/>
    <w:rsid w:val="00672A65"/>
    <w:rsid w:val="006C32C0"/>
    <w:rsid w:val="006D411D"/>
    <w:rsid w:val="006F47A2"/>
    <w:rsid w:val="00746B54"/>
    <w:rsid w:val="007E57DE"/>
    <w:rsid w:val="0090509F"/>
    <w:rsid w:val="009A5E84"/>
    <w:rsid w:val="00A21377"/>
    <w:rsid w:val="00A86F66"/>
    <w:rsid w:val="00B5642F"/>
    <w:rsid w:val="00B56A0C"/>
    <w:rsid w:val="00B7463E"/>
    <w:rsid w:val="00BA1777"/>
    <w:rsid w:val="00D164F9"/>
    <w:rsid w:val="00D63F0B"/>
    <w:rsid w:val="00D8503F"/>
    <w:rsid w:val="00E63C71"/>
    <w:rsid w:val="00E770BC"/>
    <w:rsid w:val="00F05EE9"/>
    <w:rsid w:val="00F34F9C"/>
    <w:rsid w:val="00F510B7"/>
    <w:rsid w:val="00F5119A"/>
    <w:rsid w:val="00FC1388"/>
    <w:rsid w:val="00FC7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3C7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1377"/>
    <w:rPr>
      <w:rFonts w:ascii="Arial" w:eastAsia="Times New Roman" w:hAnsi="Arial"/>
      <w:sz w:val="24"/>
      <w:szCs w:val="24"/>
    </w:rPr>
  </w:style>
  <w:style w:type="table" w:styleId="TableGrid">
    <w:name w:val="Table Grid"/>
    <w:basedOn w:val="TableNormal"/>
    <w:uiPriority w:val="99"/>
    <w:rsid w:val="00470B4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1C401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51</TotalTime>
  <Pages>1</Pages>
  <Words>652</Words>
  <Characters>3722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8</cp:revision>
  <dcterms:created xsi:type="dcterms:W3CDTF">2012-11-03T13:39:00Z</dcterms:created>
  <dcterms:modified xsi:type="dcterms:W3CDTF">2013-12-01T13:30:00Z</dcterms:modified>
  <cp:category>www.sorubak.com</cp:category>
</cp:coreProperties>
</file>