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2E2" w:rsidRDefault="006752E2" w:rsidP="00C5261A">
      <w:pPr>
        <w:pStyle w:val="NoSpacing"/>
        <w:ind w:right="-144"/>
        <w:jc w:val="center"/>
        <w:rPr>
          <w:sz w:val="22"/>
          <w:szCs w:val="22"/>
        </w:rPr>
      </w:pPr>
      <w:r>
        <w:rPr>
          <w:rFonts w:cs="Arial"/>
          <w:b/>
          <w:sz w:val="22"/>
          <w:szCs w:val="22"/>
        </w:rPr>
        <w:t>HAYAT BİLGİSİ 1. TEMA  ARA DEĞERLENDİRME  3</w:t>
      </w:r>
    </w:p>
    <w:p w:rsidR="006752E2" w:rsidRDefault="006752E2" w:rsidP="00C5261A">
      <w:pPr>
        <w:pStyle w:val="NoSpacing"/>
        <w:jc w:val="center"/>
        <w:rPr>
          <w:rFonts w:cs="Arial"/>
          <w:b/>
          <w:sz w:val="16"/>
          <w:szCs w:val="22"/>
        </w:rPr>
      </w:pPr>
    </w:p>
    <w:p w:rsidR="006752E2" w:rsidRDefault="006752E2" w:rsidP="00C5261A">
      <w:pPr>
        <w:pStyle w:val="NoSpacing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Adı - Soyadı : .............................................................................................................................................................</w:t>
      </w:r>
    </w:p>
    <w:p w:rsidR="006752E2" w:rsidRDefault="006752E2" w:rsidP="00C5261A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ind w:right="-144"/>
        <w:rPr>
          <w:rFonts w:eastAsia="VagRoundedBold" w:cs="Arial"/>
          <w:b/>
          <w:sz w:val="22"/>
          <w:szCs w:val="22"/>
        </w:rPr>
        <w:sectPr w:rsidR="006752E2" w:rsidSect="007E57DE">
          <w:pgSz w:w="11906" w:h="16838"/>
          <w:pgMar w:top="510" w:right="454" w:bottom="454" w:left="454" w:header="709" w:footer="709" w:gutter="0"/>
          <w:cols w:space="708"/>
          <w:docGrid w:linePitch="360"/>
        </w:sectPr>
      </w:pPr>
      <w:hyperlink r:id="rId4" w:history="1">
        <w:r w:rsidRPr="00E770BC">
          <w:rPr>
            <w:rStyle w:val="Hyperlink"/>
            <w:rFonts w:ascii="Comic Sans MS" w:hAnsi="Comic Sans MS"/>
          </w:rPr>
          <w:t>www.sorubak.com</w:t>
        </w:r>
      </w:hyperlink>
    </w:p>
    <w:p w:rsidR="006752E2" w:rsidRDefault="006752E2" w:rsidP="00AB3593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>1</w:t>
      </w:r>
      <w:r w:rsidRPr="002443BA">
        <w:rPr>
          <w:rFonts w:eastAsia="VagRoundedBold" w:cs="Arial"/>
          <w:b/>
          <w:sz w:val="22"/>
          <w:szCs w:val="22"/>
        </w:rPr>
        <w:t xml:space="preserve"> -</w:t>
      </w:r>
      <w:r>
        <w:rPr>
          <w:rFonts w:eastAsia="VagRoundedBold" w:cs="Arial"/>
          <w:sz w:val="22"/>
          <w:szCs w:val="22"/>
        </w:rPr>
        <w:t xml:space="preserve"> Aşağıdakilerden hangisini kullanırken büyüklerimiz-</w:t>
      </w:r>
    </w:p>
    <w:p w:rsidR="006752E2" w:rsidRDefault="006752E2" w:rsidP="00AB3593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sz w:val="22"/>
          <w:szCs w:val="22"/>
        </w:rPr>
        <w:t>den yardım almalıyız ?</w:t>
      </w:r>
    </w:p>
    <w:p w:rsidR="006752E2" w:rsidRDefault="006752E2" w:rsidP="00AB3593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A)</w:t>
      </w:r>
      <w:r>
        <w:rPr>
          <w:rFonts w:eastAsia="VagRoundedBold" w:cs="Arial"/>
          <w:sz w:val="22"/>
          <w:szCs w:val="22"/>
        </w:rPr>
        <w:t xml:space="preserve"> Diş fırçası  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Havlu    </w:t>
      </w:r>
      <w:r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Saç kurutma makinesi    </w:t>
      </w:r>
    </w:p>
    <w:p w:rsidR="006752E2" w:rsidRPr="00F21A31" w:rsidRDefault="006752E2" w:rsidP="00AB3593">
      <w:pPr>
        <w:pStyle w:val="NoSpacing"/>
        <w:rPr>
          <w:rFonts w:eastAsia="VagRoundedBold" w:cs="Arial"/>
          <w:bCs/>
          <w:sz w:val="22"/>
          <w:szCs w:val="22"/>
        </w:rPr>
      </w:pPr>
      <w:r w:rsidRPr="002443BA">
        <w:rPr>
          <w:rFonts w:cs="Arial"/>
          <w:b/>
          <w:sz w:val="22"/>
          <w:szCs w:val="22"/>
        </w:rPr>
        <w:t>2 - “</w:t>
      </w:r>
      <w:r>
        <w:rPr>
          <w:rFonts w:cs="Arial"/>
          <w:sz w:val="22"/>
          <w:szCs w:val="22"/>
        </w:rPr>
        <w:t xml:space="preserve"> </w:t>
      </w:r>
      <w:r w:rsidRPr="00F21A31">
        <w:rPr>
          <w:rFonts w:cs="Arial"/>
          <w:sz w:val="22"/>
          <w:szCs w:val="22"/>
        </w:rPr>
        <w:t>Büyüklerimizi ziyaret etmek, onların ellerini öpmek,</w:t>
      </w:r>
      <w:r>
        <w:rPr>
          <w:rFonts w:cs="Arial"/>
          <w:sz w:val="22"/>
          <w:szCs w:val="22"/>
        </w:rPr>
        <w:t xml:space="preserve"> </w:t>
      </w:r>
      <w:r w:rsidRPr="00F21A31">
        <w:rPr>
          <w:rFonts w:cs="Arial"/>
          <w:sz w:val="22"/>
          <w:szCs w:val="22"/>
        </w:rPr>
        <w:t xml:space="preserve">ziyarete gelenlere </w:t>
      </w:r>
      <w:r>
        <w:rPr>
          <w:rFonts w:cs="Arial"/>
          <w:sz w:val="22"/>
          <w:szCs w:val="22"/>
        </w:rPr>
        <w:t xml:space="preserve">şeker ikram etmek  …..........    </w:t>
      </w:r>
      <w:r w:rsidRPr="00F21A31">
        <w:rPr>
          <w:rFonts w:cs="Arial"/>
          <w:sz w:val="22"/>
          <w:szCs w:val="22"/>
        </w:rPr>
        <w:t>..</w:t>
      </w:r>
      <w:r>
        <w:rPr>
          <w:rFonts w:cs="Arial"/>
          <w:sz w:val="22"/>
          <w:szCs w:val="22"/>
        </w:rPr>
        <w:t>...................</w:t>
      </w:r>
      <w:r w:rsidRPr="00F21A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 </w:t>
      </w:r>
      <w:r w:rsidRPr="00F21A31">
        <w:rPr>
          <w:rFonts w:cs="Arial"/>
          <w:sz w:val="22"/>
          <w:szCs w:val="22"/>
        </w:rPr>
        <w:t>yapılan</w:t>
      </w:r>
      <w:r>
        <w:rPr>
          <w:rFonts w:cs="Arial"/>
          <w:sz w:val="22"/>
          <w:szCs w:val="22"/>
        </w:rPr>
        <w:t xml:space="preserve"> </w:t>
      </w:r>
      <w:r w:rsidRPr="00F21A31">
        <w:rPr>
          <w:rFonts w:cs="Arial"/>
          <w:sz w:val="22"/>
          <w:szCs w:val="22"/>
        </w:rPr>
        <w:t>etkinliklerdir.</w:t>
      </w:r>
      <w:r>
        <w:rPr>
          <w:rFonts w:cs="Arial"/>
          <w:sz w:val="22"/>
          <w:szCs w:val="22"/>
        </w:rPr>
        <w:t xml:space="preserve"> </w:t>
      </w:r>
      <w:r w:rsidRPr="00C5261A">
        <w:rPr>
          <w:rFonts w:cs="Arial"/>
          <w:b/>
          <w:sz w:val="22"/>
          <w:szCs w:val="22"/>
        </w:rPr>
        <w:t>”</w:t>
      </w:r>
      <w:r>
        <w:rPr>
          <w:rFonts w:cs="Arial"/>
          <w:sz w:val="22"/>
          <w:szCs w:val="22"/>
        </w:rPr>
        <w:t xml:space="preserve"> cümlesinde n</w:t>
      </w:r>
      <w:r w:rsidRPr="00F21A31">
        <w:rPr>
          <w:rFonts w:eastAsia="VagRoundedBold" w:cs="Arial"/>
          <w:bCs/>
          <w:sz w:val="22"/>
          <w:szCs w:val="22"/>
        </w:rPr>
        <w:t>oktalı yere aşağıdakilerden hangisi</w:t>
      </w:r>
      <w:r>
        <w:rPr>
          <w:rFonts w:eastAsia="VagRoundedBold" w:cs="Arial"/>
          <w:bCs/>
          <w:sz w:val="22"/>
          <w:szCs w:val="22"/>
        </w:rPr>
        <w:t xml:space="preserve"> </w:t>
      </w:r>
      <w:r w:rsidRPr="00F21A31">
        <w:rPr>
          <w:rFonts w:eastAsia="VagRoundedBold" w:cs="Arial"/>
          <w:bCs/>
          <w:sz w:val="22"/>
          <w:szCs w:val="22"/>
        </w:rPr>
        <w:t>yazılmalıdır</w:t>
      </w:r>
      <w:r>
        <w:rPr>
          <w:rFonts w:eastAsia="VagRoundedBold" w:cs="Arial"/>
          <w:bCs/>
          <w:sz w:val="22"/>
          <w:szCs w:val="22"/>
        </w:rPr>
        <w:t xml:space="preserve"> </w:t>
      </w:r>
      <w:r w:rsidRPr="00F21A31">
        <w:rPr>
          <w:rFonts w:eastAsia="VagRoundedBold" w:cs="Arial"/>
          <w:bCs/>
          <w:sz w:val="22"/>
          <w:szCs w:val="22"/>
        </w:rPr>
        <w:t>?</w:t>
      </w:r>
    </w:p>
    <w:p w:rsidR="006752E2" w:rsidRPr="00F21A3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A)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sz w:val="22"/>
          <w:szCs w:val="22"/>
        </w:rPr>
        <w:t>dinî bayramlarda</w:t>
      </w:r>
      <w:r>
        <w:rPr>
          <w:rFonts w:cs="Arial"/>
          <w:sz w:val="22"/>
          <w:szCs w:val="22"/>
        </w:rPr>
        <w:t xml:space="preserve">       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sz w:val="22"/>
          <w:szCs w:val="22"/>
        </w:rPr>
        <w:t>millî bayramlarda</w:t>
      </w:r>
    </w:p>
    <w:p w:rsidR="006752E2" w:rsidRPr="00F21A3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                      C)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sz w:val="22"/>
          <w:szCs w:val="22"/>
        </w:rPr>
        <w:t>yılbaşında</w:t>
      </w:r>
    </w:p>
    <w:p w:rsidR="006752E2" w:rsidRPr="00F21A3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           </w:t>
      </w:r>
      <w:r w:rsidRPr="002443BA">
        <w:rPr>
          <w:rFonts w:cs="Arial"/>
          <w:b/>
          <w:sz w:val="22"/>
          <w:szCs w:val="22"/>
        </w:rPr>
        <w:t>1.</w:t>
      </w:r>
      <w:r w:rsidRPr="00F21A31">
        <w:rPr>
          <w:rFonts w:cs="Arial"/>
          <w:sz w:val="22"/>
          <w:szCs w:val="22"/>
        </w:rPr>
        <w:t xml:space="preserve"> Yazı tahtası</w:t>
      </w:r>
    </w:p>
    <w:p w:rsidR="006752E2" w:rsidRPr="00F21A31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 xml:space="preserve">                      </w:t>
      </w:r>
      <w:r w:rsidRPr="002443BA">
        <w:rPr>
          <w:rFonts w:cs="Arial"/>
          <w:b/>
          <w:color w:val="000000"/>
          <w:sz w:val="22"/>
          <w:szCs w:val="22"/>
        </w:rPr>
        <w:t>2.</w:t>
      </w:r>
      <w:r w:rsidRPr="00F21A31">
        <w:rPr>
          <w:rFonts w:cs="Arial"/>
          <w:color w:val="000000"/>
          <w:sz w:val="22"/>
          <w:szCs w:val="22"/>
        </w:rPr>
        <w:t xml:space="preserve"> Bilgisayar</w:t>
      </w:r>
    </w:p>
    <w:p w:rsidR="006752E2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 xml:space="preserve">                              </w:t>
      </w:r>
      <w:r w:rsidRPr="002443BA">
        <w:rPr>
          <w:rFonts w:cs="Arial"/>
          <w:b/>
          <w:color w:val="000000"/>
          <w:sz w:val="22"/>
          <w:szCs w:val="22"/>
        </w:rPr>
        <w:t>3.</w:t>
      </w:r>
      <w:r w:rsidRPr="00F21A31">
        <w:rPr>
          <w:rFonts w:cs="Arial"/>
          <w:color w:val="000000"/>
          <w:sz w:val="22"/>
          <w:szCs w:val="22"/>
        </w:rPr>
        <w:t xml:space="preserve"> Projeksiyon</w:t>
      </w:r>
    </w:p>
    <w:p w:rsidR="006752E2" w:rsidRPr="00F21A31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eastAsia="VagRoundedBold" w:cs="Arial"/>
          <w:b/>
          <w:bCs/>
          <w:color w:val="000000"/>
          <w:sz w:val="22"/>
          <w:szCs w:val="22"/>
        </w:rPr>
        <w:t>3</w:t>
      </w:r>
      <w:r w:rsidRPr="002443BA">
        <w:rPr>
          <w:rFonts w:eastAsia="VagRoundedBold" w:cs="Arial"/>
          <w:b/>
          <w:bCs/>
          <w:color w:val="000000"/>
          <w:sz w:val="22"/>
          <w:szCs w:val="22"/>
        </w:rPr>
        <w:t xml:space="preserve"> -</w:t>
      </w:r>
      <w:r>
        <w:rPr>
          <w:rFonts w:eastAsia="VagRoundedBold" w:cs="Arial"/>
          <w:bCs/>
          <w:color w:val="000000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>Yukarıda verilenlerden hangileri okul eşyasıdır</w:t>
      </w:r>
      <w:r>
        <w:rPr>
          <w:rFonts w:eastAsia="VagRoundedBold" w:cs="Arial"/>
          <w:bCs/>
          <w:color w:val="000000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>?</w:t>
      </w:r>
    </w:p>
    <w:p w:rsidR="006752E2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A)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 xml:space="preserve">1 ve 2 </w:t>
      </w:r>
      <w:r>
        <w:rPr>
          <w:rFonts w:cs="Arial"/>
          <w:color w:val="000000"/>
          <w:sz w:val="22"/>
          <w:szCs w:val="22"/>
        </w:rPr>
        <w:t xml:space="preserve">        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 xml:space="preserve">2 ve 3 </w:t>
      </w:r>
      <w:r>
        <w:rPr>
          <w:rFonts w:cs="Arial"/>
          <w:color w:val="000000"/>
          <w:sz w:val="22"/>
          <w:szCs w:val="22"/>
        </w:rPr>
        <w:t xml:space="preserve">             </w:t>
      </w:r>
      <w:r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 xml:space="preserve">1, 2 </w:t>
      </w:r>
      <w:r>
        <w:rPr>
          <w:rFonts w:cs="Arial"/>
          <w:color w:val="000000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 xml:space="preserve">ve </w:t>
      </w:r>
      <w:r>
        <w:rPr>
          <w:rFonts w:cs="Arial"/>
          <w:color w:val="000000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>3</w:t>
      </w:r>
    </w:p>
    <w:p w:rsidR="006752E2" w:rsidRDefault="006752E2" w:rsidP="00AB3593">
      <w:pPr>
        <w:pStyle w:val="NoSpacing"/>
        <w:rPr>
          <w:rFonts w:eastAsia="VagRoundedBold" w:cs="Arial"/>
          <w:bCs/>
          <w:color w:val="000000"/>
          <w:sz w:val="22"/>
          <w:szCs w:val="22"/>
        </w:rPr>
      </w:pPr>
      <w:r>
        <w:rPr>
          <w:rFonts w:eastAsia="VagRoundedBold" w:cs="Arial"/>
          <w:b/>
          <w:bCs/>
          <w:color w:val="000000"/>
          <w:sz w:val="22"/>
          <w:szCs w:val="22"/>
        </w:rPr>
        <w:t>4</w:t>
      </w:r>
      <w:r w:rsidRPr="00F5119A">
        <w:rPr>
          <w:rFonts w:eastAsia="VagRoundedBold" w:cs="Arial"/>
          <w:b/>
          <w:bCs/>
          <w:color w:val="000000"/>
          <w:sz w:val="22"/>
          <w:szCs w:val="22"/>
        </w:rPr>
        <w:t xml:space="preserve"> -</w:t>
      </w:r>
      <w:r>
        <w:rPr>
          <w:rFonts w:eastAsia="VagRoundedBold" w:cs="Arial"/>
          <w:bCs/>
          <w:color w:val="000000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 xml:space="preserve">Aşağıdakilerden hangisi sınıf eşyalarından </w:t>
      </w:r>
    </w:p>
    <w:p w:rsidR="006752E2" w:rsidRPr="00F21A31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 w:rsidRPr="002443BA">
        <w:rPr>
          <w:rFonts w:eastAsia="VagRoundedBold" w:cs="Arial"/>
          <w:bCs/>
          <w:i/>
          <w:color w:val="000000"/>
          <w:sz w:val="22"/>
          <w:szCs w:val="22"/>
          <w:u w:val="single"/>
        </w:rPr>
        <w:t>değildir</w:t>
      </w:r>
      <w:r>
        <w:rPr>
          <w:rFonts w:eastAsia="VagRoundedBold" w:cs="Arial"/>
          <w:bCs/>
          <w:color w:val="000000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>?</w:t>
      </w:r>
    </w:p>
    <w:p w:rsidR="006752E2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A)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 xml:space="preserve">askılıklar </w:t>
      </w:r>
      <w:r>
        <w:rPr>
          <w:rFonts w:cs="Arial"/>
          <w:color w:val="000000"/>
          <w:sz w:val="22"/>
          <w:szCs w:val="22"/>
        </w:rPr>
        <w:t xml:space="preserve">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 xml:space="preserve">Atatürk resmi </w:t>
      </w:r>
      <w:r>
        <w:rPr>
          <w:rFonts w:cs="Arial"/>
          <w:color w:val="000000"/>
          <w:sz w:val="22"/>
          <w:szCs w:val="22"/>
        </w:rPr>
        <w:t xml:space="preserve">     </w:t>
      </w:r>
      <w:r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>okul çantası</w:t>
      </w:r>
    </w:p>
    <w:p w:rsidR="006752E2" w:rsidRDefault="006752E2" w:rsidP="00AB3593">
      <w:pPr>
        <w:pStyle w:val="NoSpacing"/>
        <w:ind w:right="-285"/>
        <w:rPr>
          <w:rFonts w:cs="Arial"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5</w:t>
      </w:r>
      <w:r w:rsidRPr="005A7A76">
        <w:rPr>
          <w:rFonts w:cs="Arial"/>
          <w:b/>
          <w:color w:val="000000"/>
          <w:sz w:val="22"/>
          <w:szCs w:val="22"/>
        </w:rPr>
        <w:t xml:space="preserve"> - “</w:t>
      </w:r>
      <w:r>
        <w:rPr>
          <w:rFonts w:cs="Arial"/>
          <w:color w:val="000000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 xml:space="preserve">Okul </w:t>
      </w:r>
      <w:r>
        <w:rPr>
          <w:rFonts w:cs="Arial"/>
          <w:color w:val="000000"/>
          <w:sz w:val="22"/>
          <w:szCs w:val="22"/>
        </w:rPr>
        <w:t xml:space="preserve">ve sınıf eşyalarını ……………… </w:t>
      </w:r>
      <w:r w:rsidRPr="00F21A31">
        <w:rPr>
          <w:rFonts w:cs="Arial"/>
          <w:color w:val="000000"/>
          <w:sz w:val="22"/>
          <w:szCs w:val="22"/>
        </w:rPr>
        <w:t>kullanma</w:t>
      </w:r>
      <w:r>
        <w:rPr>
          <w:rFonts w:cs="Arial"/>
          <w:color w:val="000000"/>
          <w:sz w:val="22"/>
          <w:szCs w:val="22"/>
        </w:rPr>
        <w:t>-</w:t>
      </w:r>
    </w:p>
    <w:p w:rsidR="006752E2" w:rsidRPr="00F21A31" w:rsidRDefault="006752E2" w:rsidP="00AB3593">
      <w:pPr>
        <w:pStyle w:val="NoSpacing"/>
        <w:ind w:right="-285"/>
        <w:rPr>
          <w:rFonts w:eastAsia="VagRoundedBold" w:cs="Arial"/>
          <w:bCs/>
          <w:color w:val="000000"/>
          <w:sz w:val="22"/>
          <w:szCs w:val="22"/>
        </w:rPr>
      </w:pPr>
      <w:r w:rsidRPr="00F21A31">
        <w:rPr>
          <w:rFonts w:cs="Arial"/>
          <w:color w:val="000000"/>
          <w:sz w:val="22"/>
          <w:szCs w:val="22"/>
        </w:rPr>
        <w:t>lıyız.</w:t>
      </w:r>
      <w:r>
        <w:rPr>
          <w:rFonts w:cs="Arial"/>
          <w:color w:val="000000"/>
          <w:sz w:val="22"/>
          <w:szCs w:val="22"/>
        </w:rPr>
        <w:t xml:space="preserve"> </w:t>
      </w:r>
      <w:r w:rsidRPr="005A7A76">
        <w:rPr>
          <w:rFonts w:cs="Arial"/>
          <w:b/>
          <w:color w:val="000000"/>
          <w:sz w:val="22"/>
          <w:szCs w:val="22"/>
        </w:rPr>
        <w:t>”</w:t>
      </w:r>
      <w:r w:rsidRPr="00F21A31">
        <w:rPr>
          <w:rFonts w:cs="Arial"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>cümlesinde</w:t>
      </w:r>
      <w:r>
        <w:rPr>
          <w:rFonts w:eastAsia="VagRoundedBold" w:cs="Arial"/>
          <w:bCs/>
          <w:color w:val="000000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>boş bırakılan yere hangi kelime gelmelidir</w:t>
      </w:r>
      <w:r>
        <w:rPr>
          <w:rFonts w:eastAsia="VagRoundedBold" w:cs="Arial"/>
          <w:bCs/>
          <w:color w:val="000000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>?</w:t>
      </w:r>
    </w:p>
    <w:p w:rsidR="006752E2" w:rsidRPr="00F21A31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A)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 xml:space="preserve">istekli </w:t>
      </w:r>
      <w:r>
        <w:rPr>
          <w:rFonts w:cs="Arial"/>
          <w:color w:val="000000"/>
          <w:sz w:val="22"/>
          <w:szCs w:val="22"/>
        </w:rPr>
        <w:t xml:space="preserve">           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 xml:space="preserve">özenli </w:t>
      </w:r>
      <w:r>
        <w:rPr>
          <w:rFonts w:cs="Arial"/>
          <w:color w:val="000000"/>
          <w:sz w:val="22"/>
          <w:szCs w:val="22"/>
        </w:rPr>
        <w:t xml:space="preserve">             </w:t>
      </w:r>
      <w:r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>güvenli</w:t>
      </w:r>
    </w:p>
    <w:p w:rsidR="006752E2" w:rsidRPr="00F21A31" w:rsidRDefault="006752E2" w:rsidP="00AB3593">
      <w:pPr>
        <w:pStyle w:val="NoSpacing"/>
        <w:rPr>
          <w:rFonts w:eastAsia="VagRoundedBold" w:cs="Arial"/>
          <w:bCs/>
          <w:color w:val="000000"/>
          <w:sz w:val="22"/>
          <w:szCs w:val="22"/>
        </w:rPr>
      </w:pPr>
      <w:r>
        <w:rPr>
          <w:rFonts w:eastAsia="VagRoundedBold" w:cs="Arial"/>
          <w:b/>
          <w:bCs/>
          <w:color w:val="000000"/>
          <w:sz w:val="22"/>
          <w:szCs w:val="22"/>
        </w:rPr>
        <w:t>6</w:t>
      </w:r>
      <w:r w:rsidRPr="005A7A76">
        <w:rPr>
          <w:rFonts w:eastAsia="VagRoundedBold" w:cs="Arial"/>
          <w:b/>
          <w:bCs/>
          <w:color w:val="000000"/>
          <w:sz w:val="22"/>
          <w:szCs w:val="22"/>
        </w:rPr>
        <w:t xml:space="preserve"> -</w:t>
      </w:r>
      <w:r>
        <w:rPr>
          <w:rFonts w:eastAsia="VagRoundedBold" w:cs="Arial"/>
          <w:bCs/>
          <w:color w:val="000000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>Okul ve sınıf eşyalarıyla ilgili</w:t>
      </w:r>
      <w:r>
        <w:rPr>
          <w:rFonts w:eastAsia="VagRoundedBold" w:cs="Arial"/>
          <w:bCs/>
          <w:color w:val="000000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>;</w:t>
      </w:r>
    </w:p>
    <w:p w:rsidR="006752E2" w:rsidRPr="00F21A31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 xml:space="preserve">                  </w:t>
      </w:r>
      <w:r w:rsidRPr="005A7A76">
        <w:rPr>
          <w:rFonts w:cs="Arial"/>
          <w:b/>
          <w:color w:val="000000"/>
          <w:sz w:val="22"/>
          <w:szCs w:val="22"/>
        </w:rPr>
        <w:t>1.</w:t>
      </w:r>
      <w:r w:rsidRPr="00F21A31">
        <w:rPr>
          <w:rFonts w:cs="Arial"/>
          <w:color w:val="000000"/>
          <w:sz w:val="22"/>
          <w:szCs w:val="22"/>
        </w:rPr>
        <w:t xml:space="preserve"> Dikkatli kullanılmalıdır.</w:t>
      </w:r>
    </w:p>
    <w:p w:rsidR="006752E2" w:rsidRPr="00F21A31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 xml:space="preserve">                  </w:t>
      </w:r>
      <w:r w:rsidRPr="005A7A76">
        <w:rPr>
          <w:rFonts w:cs="Arial"/>
          <w:b/>
          <w:color w:val="000000"/>
          <w:sz w:val="22"/>
          <w:szCs w:val="22"/>
        </w:rPr>
        <w:t>2.</w:t>
      </w:r>
      <w:r w:rsidRPr="00F21A31">
        <w:rPr>
          <w:rFonts w:cs="Arial"/>
          <w:color w:val="000000"/>
          <w:sz w:val="22"/>
          <w:szCs w:val="22"/>
        </w:rPr>
        <w:t xml:space="preserve"> Her gün eve götürülmelidir.</w:t>
      </w:r>
    </w:p>
    <w:p w:rsidR="006752E2" w:rsidRPr="00F21A31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 xml:space="preserve">                  </w:t>
      </w:r>
      <w:r w:rsidRPr="005A7A76">
        <w:rPr>
          <w:rFonts w:cs="Arial"/>
          <w:b/>
          <w:color w:val="000000"/>
          <w:sz w:val="22"/>
          <w:szCs w:val="22"/>
        </w:rPr>
        <w:t>3.</w:t>
      </w:r>
      <w:r w:rsidRPr="00F21A31">
        <w:rPr>
          <w:rFonts w:cs="Arial"/>
          <w:color w:val="000000"/>
          <w:sz w:val="22"/>
          <w:szCs w:val="22"/>
        </w:rPr>
        <w:t xml:space="preserve"> Kullanıldıktan sonra yerine konulmalıdır.</w:t>
      </w:r>
    </w:p>
    <w:p w:rsidR="006752E2" w:rsidRPr="00F21A31" w:rsidRDefault="006752E2" w:rsidP="00AB3593">
      <w:pPr>
        <w:pStyle w:val="NoSpacing"/>
        <w:rPr>
          <w:rFonts w:eastAsia="VagRoundedBold" w:cs="Arial"/>
          <w:bCs/>
          <w:color w:val="000000"/>
          <w:sz w:val="22"/>
          <w:szCs w:val="22"/>
        </w:rPr>
      </w:pPr>
      <w:r w:rsidRPr="00F21A31">
        <w:rPr>
          <w:rFonts w:eastAsia="VagRoundedBold" w:cs="Arial"/>
          <w:bCs/>
          <w:color w:val="000000"/>
          <w:sz w:val="22"/>
          <w:szCs w:val="22"/>
        </w:rPr>
        <w:t>ifadelerinden hangileri doğrudur</w:t>
      </w:r>
      <w:r>
        <w:rPr>
          <w:rFonts w:eastAsia="VagRoundedBold" w:cs="Arial"/>
          <w:bCs/>
          <w:color w:val="000000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>?</w:t>
      </w:r>
    </w:p>
    <w:p w:rsidR="006752E2" w:rsidRPr="00F21A31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A)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 xml:space="preserve">1 ve 3 </w:t>
      </w:r>
      <w:r>
        <w:rPr>
          <w:rFonts w:cs="Arial"/>
          <w:color w:val="000000"/>
          <w:sz w:val="22"/>
          <w:szCs w:val="22"/>
        </w:rPr>
        <w:t xml:space="preserve">          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 xml:space="preserve">2 ve 3 </w:t>
      </w:r>
      <w:r>
        <w:rPr>
          <w:rFonts w:cs="Arial"/>
          <w:color w:val="000000"/>
          <w:sz w:val="22"/>
          <w:szCs w:val="22"/>
        </w:rPr>
        <w:t xml:space="preserve">             </w:t>
      </w:r>
      <w:r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>1, 2 ve 3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 w:rsidRPr="00C5261A">
        <w:rPr>
          <w:rFonts w:cs="Arial"/>
          <w:b/>
          <w:sz w:val="22"/>
          <w:szCs w:val="22"/>
        </w:rPr>
        <w:t>7 -</w:t>
      </w:r>
      <w:r>
        <w:rPr>
          <w:rFonts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 xml:space="preserve"> Okula gitmemizin amacı nedir</w:t>
      </w:r>
      <w:r>
        <w:rPr>
          <w:rFonts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?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A)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İyi para kazanmak için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B)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Oyun oynamak için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C)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Temel bilgi ve beceri kazanmak</w:t>
      </w:r>
    </w:p>
    <w:p w:rsidR="006752E2" w:rsidRPr="00F21A31" w:rsidRDefault="006752E2" w:rsidP="00AB3593">
      <w:pPr>
        <w:pStyle w:val="NoSpacing"/>
        <w:rPr>
          <w:rFonts w:eastAsia="VagRoundedBold" w:cs="Arial"/>
          <w:bCs/>
          <w:color w:val="000000"/>
          <w:sz w:val="22"/>
          <w:szCs w:val="22"/>
        </w:rPr>
      </w:pPr>
      <w:r w:rsidRPr="00C5261A">
        <w:rPr>
          <w:rFonts w:cs="Arial"/>
          <w:b/>
          <w:bCs/>
          <w:sz w:val="22"/>
          <w:szCs w:val="22"/>
        </w:rPr>
        <w:t>8 -</w:t>
      </w:r>
      <w:r>
        <w:rPr>
          <w:rFonts w:cs="Arial"/>
          <w:bCs/>
          <w:color w:val="FFFFFF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>Mehmet teneffüste sınıftan çıkarken kapıyı hızla</w:t>
      </w:r>
    </w:p>
    <w:p w:rsidR="006752E2" w:rsidRPr="00F21A31" w:rsidRDefault="006752E2" w:rsidP="00AB3593">
      <w:pPr>
        <w:pStyle w:val="NoSpacing"/>
        <w:rPr>
          <w:rFonts w:eastAsia="VagRoundedBold" w:cs="Arial"/>
          <w:bCs/>
          <w:color w:val="000000"/>
          <w:sz w:val="22"/>
          <w:szCs w:val="22"/>
        </w:rPr>
      </w:pPr>
      <w:r w:rsidRPr="00F21A31">
        <w:rPr>
          <w:rFonts w:eastAsia="VagRoundedBold" w:cs="Arial"/>
          <w:bCs/>
          <w:color w:val="000000"/>
          <w:sz w:val="22"/>
          <w:szCs w:val="22"/>
        </w:rPr>
        <w:t>çarpmıştır. Kapının kırıldığını, kapanmadığını fark etmiştir. Bu</w:t>
      </w:r>
      <w:r>
        <w:rPr>
          <w:rFonts w:eastAsia="VagRoundedBold" w:cs="Arial"/>
          <w:bCs/>
          <w:color w:val="000000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>durumda Mehmet aşağıdakilerden hangisini yapmalıdır</w:t>
      </w:r>
      <w:r>
        <w:rPr>
          <w:rFonts w:eastAsia="VagRoundedBold" w:cs="Arial"/>
          <w:bCs/>
          <w:color w:val="000000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>?</w:t>
      </w:r>
    </w:p>
    <w:p w:rsidR="006752E2" w:rsidRPr="00F21A31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A)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>Bahçeye kaçmalıdır.</w:t>
      </w:r>
    </w:p>
    <w:p w:rsidR="006752E2" w:rsidRPr="00F21A31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B)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>Öğretmenine haber vermelidir.</w:t>
      </w:r>
    </w:p>
    <w:p w:rsidR="006752E2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C)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>Aile bireyini çağırmalıdır.</w:t>
      </w:r>
    </w:p>
    <w:p w:rsidR="006752E2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7pt;margin-top:5.55pt;width:273pt;height:72.75pt;z-index:251658240" strokeweight="1.5pt">
            <v:textbox>
              <w:txbxContent>
                <w:p w:rsidR="006752E2" w:rsidRPr="00C5261A" w:rsidRDefault="006752E2" w:rsidP="00C5261A">
                  <w:pPr>
                    <w:pStyle w:val="NoSpacing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            </w:t>
                  </w:r>
                  <w:r w:rsidRPr="00C5261A">
                    <w:rPr>
                      <w:sz w:val="22"/>
                    </w:rPr>
                    <w:t>Elif, Cansu ve Cem dünya modeli ile oynar</w:t>
                  </w:r>
                  <w:r>
                    <w:rPr>
                      <w:sz w:val="22"/>
                    </w:rPr>
                    <w:t>-</w:t>
                  </w:r>
                  <w:r w:rsidRPr="00C5261A">
                    <w:rPr>
                      <w:sz w:val="22"/>
                    </w:rPr>
                    <w:t>larken kırarlar. Elif, “ Dünya modelini yerine bıraka</w:t>
                  </w:r>
                  <w:r>
                    <w:rPr>
                      <w:sz w:val="22"/>
                    </w:rPr>
                    <w:t>-</w:t>
                  </w:r>
                  <w:r w:rsidRPr="00C5261A">
                    <w:rPr>
                      <w:sz w:val="22"/>
                    </w:rPr>
                    <w:t>lım.” der. Cansu, modeli kırdıklarını öğretmenlerine söylemeyi önerir. Cem ise modelin kırılan yerini yapıştırmaları gerektiğini söyler.</w:t>
                  </w:r>
                </w:p>
              </w:txbxContent>
            </v:textbox>
          </v:shape>
        </w:pict>
      </w:r>
    </w:p>
    <w:p w:rsidR="006752E2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</w:p>
    <w:p w:rsidR="006752E2" w:rsidRPr="00C5261A" w:rsidRDefault="006752E2" w:rsidP="00AB3593">
      <w:pPr>
        <w:pStyle w:val="NoSpacing"/>
        <w:rPr>
          <w:rFonts w:cs="Arial"/>
          <w:color w:val="000000"/>
          <w:sz w:val="14"/>
          <w:szCs w:val="22"/>
        </w:rPr>
      </w:pPr>
    </w:p>
    <w:p w:rsidR="006752E2" w:rsidRPr="00F21A31" w:rsidRDefault="006752E2" w:rsidP="00AB3593">
      <w:pPr>
        <w:pStyle w:val="NoSpacing"/>
        <w:rPr>
          <w:rFonts w:eastAsia="VagRoundedBold" w:cs="Arial"/>
          <w:bCs/>
          <w:color w:val="000000"/>
          <w:sz w:val="22"/>
          <w:szCs w:val="22"/>
        </w:rPr>
      </w:pPr>
      <w:r w:rsidRPr="00C5261A">
        <w:rPr>
          <w:rFonts w:cs="Arial"/>
          <w:b/>
          <w:color w:val="000000"/>
          <w:sz w:val="22"/>
          <w:szCs w:val="22"/>
        </w:rPr>
        <w:t>9 -</w:t>
      </w:r>
      <w:r>
        <w:rPr>
          <w:rFonts w:cs="Arial"/>
          <w:color w:val="000000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>Yukarıdaki paragrafa göre hangi öğrencinin önerisi doğrudur</w:t>
      </w:r>
      <w:r>
        <w:rPr>
          <w:rFonts w:eastAsia="VagRoundedBold" w:cs="Arial"/>
          <w:bCs/>
          <w:color w:val="000000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>?</w:t>
      </w:r>
    </w:p>
    <w:p w:rsidR="006752E2" w:rsidRPr="00F21A31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A)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 xml:space="preserve">Elif </w:t>
      </w:r>
      <w:r>
        <w:rPr>
          <w:rFonts w:cs="Arial"/>
          <w:color w:val="000000"/>
          <w:sz w:val="22"/>
          <w:szCs w:val="22"/>
        </w:rPr>
        <w:t xml:space="preserve">          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 xml:space="preserve">Cansu </w:t>
      </w:r>
      <w:r>
        <w:rPr>
          <w:rFonts w:cs="Arial"/>
          <w:color w:val="000000"/>
          <w:sz w:val="22"/>
          <w:szCs w:val="22"/>
        </w:rPr>
        <w:t xml:space="preserve">               </w:t>
      </w:r>
      <w:r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>Cem</w:t>
      </w:r>
    </w:p>
    <w:p w:rsidR="006752E2" w:rsidRPr="00F21A31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 w:rsidRPr="00C5261A">
        <w:rPr>
          <w:rFonts w:eastAsia="VagRoundedBold" w:cs="Arial"/>
          <w:b/>
          <w:bCs/>
          <w:color w:val="000000"/>
          <w:sz w:val="22"/>
          <w:szCs w:val="22"/>
        </w:rPr>
        <w:t>10 -</w:t>
      </w:r>
      <w:r>
        <w:rPr>
          <w:rFonts w:eastAsia="VagRoundedBold" w:cs="Arial"/>
          <w:bCs/>
          <w:color w:val="000000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>Okul ve sınıf eşyaları niçin özenli kullanılmalıdır</w:t>
      </w:r>
      <w:r>
        <w:rPr>
          <w:rFonts w:eastAsia="VagRoundedBold" w:cs="Arial"/>
          <w:bCs/>
          <w:color w:val="000000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>?</w:t>
      </w:r>
    </w:p>
    <w:p w:rsidR="006752E2" w:rsidRPr="00F21A31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A)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>Diğer öğrencilerin de kullanabilmesi için</w:t>
      </w:r>
    </w:p>
    <w:p w:rsidR="006752E2" w:rsidRPr="00F21A31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B)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>Yenileri alınamayacağı için</w:t>
      </w:r>
    </w:p>
    <w:p w:rsidR="006752E2" w:rsidRPr="00F21A31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C)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>Aile bireyleri kızacağı için</w:t>
      </w:r>
    </w:p>
    <w:p w:rsidR="006752E2" w:rsidRPr="00F21A31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 w:rsidRPr="00C5261A">
        <w:rPr>
          <w:rFonts w:eastAsia="VagRoundedBold" w:cs="Arial"/>
          <w:b/>
          <w:bCs/>
          <w:color w:val="000000"/>
          <w:sz w:val="22"/>
          <w:szCs w:val="22"/>
        </w:rPr>
        <w:t>11 -</w:t>
      </w:r>
      <w:r>
        <w:rPr>
          <w:rFonts w:eastAsia="VagRoundedBold" w:cs="Arial"/>
          <w:bCs/>
          <w:color w:val="000000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>Merve’ nin öğretmeni sınıf eşyalarının özenli</w:t>
      </w:r>
    </w:p>
    <w:p w:rsidR="006752E2" w:rsidRPr="00F21A31" w:rsidRDefault="006752E2" w:rsidP="00AB3593">
      <w:pPr>
        <w:pStyle w:val="NoSpacing"/>
        <w:rPr>
          <w:rFonts w:eastAsia="VagRoundedBold" w:cs="Arial"/>
          <w:bCs/>
          <w:color w:val="000000"/>
          <w:sz w:val="22"/>
          <w:szCs w:val="22"/>
        </w:rPr>
      </w:pPr>
      <w:r w:rsidRPr="00F21A31">
        <w:rPr>
          <w:rFonts w:eastAsia="VagRoundedBold" w:cs="Arial"/>
          <w:bCs/>
          <w:color w:val="000000"/>
          <w:sz w:val="22"/>
          <w:szCs w:val="22"/>
        </w:rPr>
        <w:t>kullanılmasına örnekler vermiş. Aşağıdakilerden hangisi</w:t>
      </w:r>
      <w:r>
        <w:rPr>
          <w:rFonts w:eastAsia="VagRoundedBold" w:cs="Arial"/>
          <w:bCs/>
          <w:color w:val="000000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>öğretmenin söylediklerinden olamaz</w:t>
      </w:r>
      <w:r>
        <w:rPr>
          <w:rFonts w:eastAsia="VagRoundedBold" w:cs="Arial"/>
          <w:bCs/>
          <w:color w:val="000000"/>
          <w:sz w:val="22"/>
          <w:szCs w:val="22"/>
        </w:rPr>
        <w:t xml:space="preserve"> </w:t>
      </w:r>
      <w:r w:rsidRPr="00F21A31">
        <w:rPr>
          <w:rFonts w:eastAsia="VagRoundedBold" w:cs="Arial"/>
          <w:bCs/>
          <w:color w:val="000000"/>
          <w:sz w:val="22"/>
          <w:szCs w:val="22"/>
        </w:rPr>
        <w:t>?</w:t>
      </w:r>
    </w:p>
    <w:p w:rsidR="006752E2" w:rsidRPr="00F21A31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A)</w:t>
      </w:r>
      <w:r>
        <w:rPr>
          <w:rFonts w:eastAsia="VagRoundedBold" w:cs="Arial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>Tahta silgisiyle top gibi oynamak</w:t>
      </w:r>
    </w:p>
    <w:p w:rsidR="006752E2" w:rsidRPr="00F21A31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B)</w:t>
      </w:r>
      <w:r w:rsidRPr="00F21A31">
        <w:rPr>
          <w:rFonts w:eastAsia="VagRoundedBold" w:cs="Arial"/>
          <w:bCs/>
          <w:color w:val="000000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>Projeksiyonu kullandıktan sonra kapatmak</w:t>
      </w:r>
    </w:p>
    <w:p w:rsidR="006752E2" w:rsidRDefault="006752E2" w:rsidP="00AB3593">
      <w:pPr>
        <w:pStyle w:val="NoSpacing"/>
        <w:rPr>
          <w:rFonts w:cs="Arial"/>
          <w:color w:val="000000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C)</w:t>
      </w:r>
      <w:r w:rsidRPr="00F21A31">
        <w:rPr>
          <w:rFonts w:eastAsia="VagRoundedBold" w:cs="Arial"/>
          <w:bCs/>
          <w:color w:val="000000"/>
          <w:sz w:val="22"/>
          <w:szCs w:val="22"/>
        </w:rPr>
        <w:t xml:space="preserve"> </w:t>
      </w:r>
      <w:r w:rsidRPr="00F21A31">
        <w:rPr>
          <w:rFonts w:cs="Arial"/>
          <w:color w:val="000000"/>
          <w:sz w:val="22"/>
          <w:szCs w:val="22"/>
        </w:rPr>
        <w:t>Sıraların üzerini çizmemek</w:t>
      </w:r>
    </w:p>
    <w:p w:rsidR="006752E2" w:rsidRDefault="006752E2" w:rsidP="00AB3593">
      <w:pPr>
        <w:pStyle w:val="NoSpacing"/>
        <w:rPr>
          <w:rFonts w:cs="Arial"/>
          <w:b/>
          <w:sz w:val="22"/>
          <w:szCs w:val="22"/>
        </w:rPr>
      </w:pP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 w:rsidRPr="00C5261A">
        <w:rPr>
          <w:rFonts w:cs="Arial"/>
          <w:b/>
          <w:sz w:val="22"/>
          <w:szCs w:val="22"/>
        </w:rPr>
        <w:t>12 -</w:t>
      </w:r>
      <w:r>
        <w:rPr>
          <w:rFonts w:cs="Arial"/>
          <w:sz w:val="22"/>
          <w:szCs w:val="22"/>
        </w:rPr>
        <w:t xml:space="preserve"> A</w:t>
      </w:r>
      <w:r w:rsidRPr="00E63C71">
        <w:rPr>
          <w:rFonts w:cs="Arial"/>
          <w:sz w:val="22"/>
          <w:szCs w:val="22"/>
        </w:rPr>
        <w:t xml:space="preserve">şağıdaki bölümlerden hangisi </w:t>
      </w:r>
      <w:r>
        <w:rPr>
          <w:rFonts w:cs="Arial"/>
          <w:sz w:val="22"/>
          <w:szCs w:val="22"/>
        </w:rPr>
        <w:t xml:space="preserve">okulda </w:t>
      </w:r>
      <w:r w:rsidRPr="00C5261A">
        <w:rPr>
          <w:rFonts w:cs="Arial"/>
          <w:i/>
          <w:sz w:val="22"/>
          <w:szCs w:val="22"/>
          <w:u w:val="single"/>
        </w:rPr>
        <w:t>bulunmaz</w:t>
      </w:r>
      <w:r>
        <w:rPr>
          <w:rFonts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?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A)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 xml:space="preserve">Bilişim Teknoloji Sınıfları    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 xml:space="preserve">Kütüphane                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                           C)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Müdürün evi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 w:rsidRPr="00C5261A">
        <w:rPr>
          <w:rFonts w:cs="Arial"/>
          <w:b/>
          <w:sz w:val="22"/>
          <w:szCs w:val="22"/>
        </w:rPr>
        <w:t>13 -</w:t>
      </w:r>
      <w:r>
        <w:rPr>
          <w:rFonts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 xml:space="preserve">Aşağıdakilerden hangisi okul kurallarından birisi </w:t>
      </w:r>
      <w:r w:rsidRPr="00C5261A">
        <w:rPr>
          <w:rFonts w:cs="Arial"/>
          <w:i/>
          <w:sz w:val="22"/>
          <w:szCs w:val="22"/>
          <w:u w:val="single"/>
        </w:rPr>
        <w:t>değildir</w:t>
      </w:r>
      <w:r>
        <w:rPr>
          <w:rFonts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?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 A)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Sınıftan ve okuldan düzenli çıkmak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 B)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Bayrak törenlerine katılmak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 C)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Okul içinde ve dışında gürültü etmek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 w:rsidRPr="00C5261A">
        <w:rPr>
          <w:rFonts w:cs="Arial"/>
          <w:b/>
          <w:sz w:val="22"/>
          <w:szCs w:val="22"/>
        </w:rPr>
        <w:t>14 -</w:t>
      </w:r>
      <w:r>
        <w:rPr>
          <w:rFonts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Dengeli ve düzenli beslenme ne demektir</w:t>
      </w:r>
      <w:r>
        <w:rPr>
          <w:rFonts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?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A)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Çok yemek yemek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B)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Her besinden yeteri kadar yemek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C)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İstediğimiz besinleri yemek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 w:rsidRPr="00C5261A">
        <w:rPr>
          <w:rFonts w:cs="Arial"/>
          <w:b/>
          <w:sz w:val="22"/>
          <w:szCs w:val="22"/>
        </w:rPr>
        <w:t>15 -</w:t>
      </w:r>
      <w:r>
        <w:rPr>
          <w:rFonts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 xml:space="preserve">Aşağıdakilerden hangisi okul kuralı </w:t>
      </w:r>
      <w:r w:rsidRPr="00C5261A">
        <w:rPr>
          <w:rFonts w:cs="Arial"/>
          <w:i/>
          <w:sz w:val="22"/>
          <w:szCs w:val="22"/>
          <w:u w:val="single"/>
        </w:rPr>
        <w:t>değildir</w:t>
      </w:r>
      <w:r>
        <w:rPr>
          <w:rFonts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?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A)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 xml:space="preserve">okula zamanında gelmek </w:t>
      </w:r>
      <w:r w:rsidRPr="00E63C71">
        <w:rPr>
          <w:rFonts w:cs="Arial"/>
          <w:sz w:val="22"/>
          <w:szCs w:val="22"/>
        </w:rPr>
        <w:tab/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B)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her hafta banyo yapmak</w:t>
      </w:r>
      <w:r w:rsidRPr="00E63C71">
        <w:rPr>
          <w:rFonts w:cs="Arial"/>
          <w:sz w:val="22"/>
          <w:szCs w:val="22"/>
        </w:rPr>
        <w:tab/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C)</w:t>
      </w:r>
      <w:r>
        <w:rPr>
          <w:rFonts w:eastAsia="VagRoundedBold"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sınıfta sessiz olmak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 w:rsidRPr="00C5261A">
        <w:rPr>
          <w:rFonts w:cs="Arial"/>
          <w:b/>
          <w:sz w:val="22"/>
          <w:szCs w:val="22"/>
        </w:rPr>
        <w:t>16 - “</w:t>
      </w:r>
      <w:r w:rsidRPr="00E63C71">
        <w:rPr>
          <w:rFonts w:cs="Arial"/>
          <w:sz w:val="22"/>
          <w:szCs w:val="22"/>
        </w:rPr>
        <w:t xml:space="preserve"> Okul ve sınıf eşyalarımızı kullanırken </w:t>
      </w:r>
      <w:r>
        <w:rPr>
          <w:rFonts w:cs="Arial"/>
          <w:sz w:val="22"/>
          <w:szCs w:val="22"/>
        </w:rPr>
        <w:t>…............</w:t>
      </w:r>
      <w:r w:rsidRPr="00E63C71">
        <w:rPr>
          <w:rFonts w:cs="Arial"/>
          <w:sz w:val="22"/>
          <w:szCs w:val="22"/>
        </w:rPr>
        <w:t xml:space="preserve">   ol</w:t>
      </w:r>
      <w:r>
        <w:rPr>
          <w:rFonts w:cs="Arial"/>
          <w:sz w:val="22"/>
          <w:szCs w:val="22"/>
        </w:rPr>
        <w:t>malıyız</w:t>
      </w:r>
      <w:r w:rsidRPr="00E63C71">
        <w:rPr>
          <w:rFonts w:cs="Arial"/>
          <w:sz w:val="22"/>
          <w:szCs w:val="22"/>
        </w:rPr>
        <w:t xml:space="preserve">. </w:t>
      </w:r>
      <w:r w:rsidRPr="00C5261A">
        <w:rPr>
          <w:rFonts w:cs="Arial"/>
          <w:b/>
          <w:sz w:val="22"/>
          <w:szCs w:val="22"/>
        </w:rPr>
        <w:t>”</w:t>
      </w:r>
      <w:r w:rsidRPr="00E63C71">
        <w:rPr>
          <w:rFonts w:cs="Arial"/>
          <w:sz w:val="22"/>
          <w:szCs w:val="22"/>
        </w:rPr>
        <w:t xml:space="preserve">  cümlesinde boş bırakılan yere aşağıdakilerden hangisinin gelmesi uygun olur ?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 w:rsidRPr="00E63C71">
        <w:rPr>
          <w:rFonts w:cs="Arial"/>
          <w:sz w:val="22"/>
          <w:szCs w:val="22"/>
        </w:rPr>
        <w:t xml:space="preserve">        </w:t>
      </w:r>
      <w:r>
        <w:rPr>
          <w:rFonts w:eastAsia="VagRoundedBold" w:cs="Arial"/>
          <w:b/>
          <w:sz w:val="22"/>
          <w:szCs w:val="22"/>
        </w:rPr>
        <w:t>A)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 xml:space="preserve">dikkatsiz           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 xml:space="preserve">özenli      </w:t>
      </w:r>
      <w:r>
        <w:rPr>
          <w:rFonts w:cs="Arial"/>
          <w:sz w:val="22"/>
          <w:szCs w:val="22"/>
        </w:rPr>
        <w:t xml:space="preserve">      </w:t>
      </w:r>
      <w:r w:rsidRPr="00E63C71">
        <w:rPr>
          <w:rFonts w:cs="Arial"/>
          <w:sz w:val="22"/>
          <w:szCs w:val="22"/>
        </w:rPr>
        <w:t xml:space="preserve">  </w:t>
      </w:r>
      <w:r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rahat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 w:rsidRPr="002C3C0A">
        <w:rPr>
          <w:rFonts w:cs="Arial"/>
          <w:b/>
          <w:sz w:val="22"/>
          <w:szCs w:val="22"/>
        </w:rPr>
        <w:t>17 -</w:t>
      </w:r>
      <w:r>
        <w:rPr>
          <w:rFonts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Aşağıdakilerden hangisi sınıfta birlikte</w:t>
      </w:r>
      <w:r>
        <w:rPr>
          <w:rFonts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kullandığı</w:t>
      </w:r>
      <w:r>
        <w:rPr>
          <w:rFonts w:cs="Arial"/>
          <w:sz w:val="22"/>
          <w:szCs w:val="22"/>
        </w:rPr>
        <w:t>-</w:t>
      </w:r>
      <w:r w:rsidRPr="00E63C71">
        <w:rPr>
          <w:rFonts w:cs="Arial"/>
          <w:sz w:val="22"/>
          <w:szCs w:val="22"/>
        </w:rPr>
        <w:t xml:space="preserve">mız eşyalardan birisi </w:t>
      </w:r>
      <w:r w:rsidRPr="00E63C71">
        <w:rPr>
          <w:rFonts w:cs="Arial"/>
          <w:sz w:val="22"/>
          <w:szCs w:val="22"/>
          <w:u w:val="single"/>
        </w:rPr>
        <w:t>değildir</w:t>
      </w:r>
      <w:r w:rsidRPr="00E63C71">
        <w:rPr>
          <w:rFonts w:cs="Arial"/>
          <w:sz w:val="22"/>
          <w:szCs w:val="22"/>
        </w:rPr>
        <w:t xml:space="preserve"> ?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 w:rsidRPr="00E63C71">
        <w:rPr>
          <w:rFonts w:cs="Arial"/>
          <w:sz w:val="22"/>
          <w:szCs w:val="22"/>
        </w:rPr>
        <w:t xml:space="preserve">        </w:t>
      </w:r>
      <w:r>
        <w:rPr>
          <w:rFonts w:eastAsia="VagRoundedBold" w:cs="Arial"/>
          <w:b/>
          <w:sz w:val="22"/>
          <w:szCs w:val="22"/>
        </w:rPr>
        <w:t>A)</w:t>
      </w:r>
      <w:r>
        <w:rPr>
          <w:rFonts w:eastAsia="VagRoundedBold"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tahta            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panolar              </w:t>
      </w:r>
      <w:r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çantamız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 w:rsidRPr="002C3C0A">
        <w:rPr>
          <w:rFonts w:cs="Arial"/>
          <w:b/>
          <w:sz w:val="22"/>
          <w:szCs w:val="22"/>
        </w:rPr>
        <w:t>18 -</w:t>
      </w:r>
      <w:r w:rsidRPr="00E63C71">
        <w:rPr>
          <w:rFonts w:cs="Arial"/>
          <w:sz w:val="22"/>
          <w:szCs w:val="22"/>
        </w:rPr>
        <w:t xml:space="preserve">  Aşağıdakilerden hangisi </w:t>
      </w:r>
      <w:r w:rsidRPr="00E63C71">
        <w:rPr>
          <w:rFonts w:cs="Arial"/>
          <w:sz w:val="22"/>
          <w:szCs w:val="22"/>
          <w:u w:val="single"/>
        </w:rPr>
        <w:t xml:space="preserve">doğru </w:t>
      </w:r>
      <w:r w:rsidRPr="00E63C71">
        <w:rPr>
          <w:rFonts w:cs="Arial"/>
          <w:sz w:val="22"/>
          <w:szCs w:val="22"/>
        </w:rPr>
        <w:t>bir davranıştır ?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</w:t>
      </w:r>
      <w:r>
        <w:rPr>
          <w:rFonts w:eastAsia="VagRoundedBold" w:cs="Arial"/>
          <w:b/>
          <w:sz w:val="22"/>
          <w:szCs w:val="22"/>
        </w:rPr>
        <w:t>A)</w:t>
      </w:r>
      <w:r>
        <w:rPr>
          <w:rFonts w:eastAsia="VagRoundedBold"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</w:t>
      </w:r>
      <w:r w:rsidRPr="00E63C71">
        <w:rPr>
          <w:rFonts w:cs="Arial"/>
          <w:sz w:val="22"/>
          <w:szCs w:val="22"/>
        </w:rPr>
        <w:t>rkadaşlarımızı farklı özellikleriyle kabul etmek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Arkadaşlarımızı yeteneklerine göre seçmek</w:t>
      </w: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</w:t>
      </w:r>
      <w:r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 xml:space="preserve">Sadece bizimle aynı özellikte olan arkadaşları 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</w:t>
      </w:r>
      <w:r w:rsidRPr="00E63C71">
        <w:rPr>
          <w:rFonts w:cs="Arial"/>
          <w:sz w:val="22"/>
          <w:szCs w:val="22"/>
        </w:rPr>
        <w:t>sevmek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 w:rsidRPr="002C3C0A">
        <w:rPr>
          <w:rFonts w:cs="Arial"/>
          <w:b/>
          <w:sz w:val="22"/>
          <w:szCs w:val="22"/>
        </w:rPr>
        <w:t>19 -</w:t>
      </w:r>
      <w:r w:rsidRPr="00E63C71">
        <w:rPr>
          <w:rFonts w:cs="Arial"/>
          <w:sz w:val="22"/>
          <w:szCs w:val="22"/>
        </w:rPr>
        <w:t xml:space="preserve">  Bir yerin kuşbakışı görünüşünün kağıt üzerine çizilmesine ne denir ?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 w:rsidRPr="00E63C71">
        <w:rPr>
          <w:rFonts w:cs="Arial"/>
          <w:sz w:val="22"/>
          <w:szCs w:val="22"/>
        </w:rPr>
        <w:t xml:space="preserve">        </w:t>
      </w:r>
      <w:r>
        <w:rPr>
          <w:rFonts w:eastAsia="VagRoundedBold" w:cs="Arial"/>
          <w:b/>
          <w:sz w:val="22"/>
          <w:szCs w:val="22"/>
        </w:rPr>
        <w:t>A)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 xml:space="preserve">kroki             </w:t>
      </w:r>
      <w:r>
        <w:rPr>
          <w:rFonts w:cs="Arial"/>
          <w:sz w:val="22"/>
          <w:szCs w:val="22"/>
        </w:rPr>
        <w:t xml:space="preserve"> 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 xml:space="preserve">plan             </w:t>
      </w:r>
      <w:r>
        <w:rPr>
          <w:rFonts w:cs="Arial"/>
          <w:sz w:val="22"/>
          <w:szCs w:val="22"/>
        </w:rPr>
        <w:t xml:space="preserve">     </w:t>
      </w:r>
      <w:r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harita</w:t>
      </w: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  <w:r w:rsidRPr="002C3C0A">
        <w:rPr>
          <w:rFonts w:cs="Arial"/>
          <w:b/>
          <w:sz w:val="22"/>
          <w:szCs w:val="22"/>
        </w:rPr>
        <w:t>20 -</w:t>
      </w:r>
      <w:r w:rsidRPr="00E63C71">
        <w:rPr>
          <w:rFonts w:cs="Arial"/>
          <w:sz w:val="22"/>
          <w:szCs w:val="22"/>
        </w:rPr>
        <w:t xml:space="preserve">  Aşağıdakilerden hangisi kişisel bir temizlik 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 w:rsidRPr="00E63C71">
        <w:rPr>
          <w:rFonts w:cs="Arial"/>
          <w:sz w:val="22"/>
          <w:szCs w:val="22"/>
          <w:u w:val="single"/>
        </w:rPr>
        <w:t>değildir</w:t>
      </w:r>
      <w:r w:rsidRPr="00E63C71">
        <w:rPr>
          <w:rFonts w:cs="Arial"/>
          <w:sz w:val="22"/>
          <w:szCs w:val="22"/>
        </w:rPr>
        <w:t xml:space="preserve"> ?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 w:rsidRPr="00E63C71">
        <w:rPr>
          <w:rFonts w:cs="Arial"/>
          <w:sz w:val="22"/>
          <w:szCs w:val="22"/>
        </w:rPr>
        <w:t xml:space="preserve">        </w:t>
      </w:r>
      <w:r>
        <w:rPr>
          <w:rFonts w:cs="Arial"/>
          <w:sz w:val="22"/>
          <w:szCs w:val="22"/>
        </w:rPr>
        <w:t xml:space="preserve">         </w:t>
      </w:r>
      <w:r>
        <w:rPr>
          <w:rFonts w:eastAsia="VagRoundedBold" w:cs="Arial"/>
          <w:b/>
          <w:sz w:val="22"/>
          <w:szCs w:val="22"/>
        </w:rPr>
        <w:t>A)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El ve yüz temizliği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 w:rsidRPr="00E63C71">
        <w:rPr>
          <w:rFonts w:cs="Arial"/>
          <w:sz w:val="22"/>
          <w:szCs w:val="22"/>
        </w:rPr>
        <w:t xml:space="preserve">        </w:t>
      </w:r>
      <w:r>
        <w:rPr>
          <w:rFonts w:cs="Arial"/>
          <w:sz w:val="22"/>
          <w:szCs w:val="22"/>
        </w:rPr>
        <w:t xml:space="preserve">      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Saç ve tırnak temizliği</w:t>
      </w:r>
    </w:p>
    <w:p w:rsidR="006752E2" w:rsidRPr="00E63C71" w:rsidRDefault="006752E2" w:rsidP="00AB3593">
      <w:pPr>
        <w:pStyle w:val="NoSpacing"/>
        <w:rPr>
          <w:rFonts w:cs="Arial"/>
          <w:sz w:val="22"/>
          <w:szCs w:val="22"/>
        </w:rPr>
      </w:pPr>
      <w:r w:rsidRPr="00E63C71">
        <w:rPr>
          <w:rFonts w:cs="Arial"/>
          <w:sz w:val="22"/>
          <w:szCs w:val="22"/>
        </w:rPr>
        <w:t xml:space="preserve">        </w:t>
      </w:r>
      <w:r>
        <w:rPr>
          <w:rFonts w:cs="Arial"/>
          <w:sz w:val="22"/>
          <w:szCs w:val="22"/>
        </w:rPr>
        <w:t xml:space="preserve">         </w:t>
      </w:r>
      <w:r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</w:t>
      </w:r>
      <w:r w:rsidRPr="00E63C71">
        <w:rPr>
          <w:rFonts w:cs="Arial"/>
          <w:sz w:val="22"/>
          <w:szCs w:val="22"/>
        </w:rPr>
        <w:t>Ev ve oda temizliği</w:t>
      </w: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  <w:r>
        <w:rPr>
          <w:noProof/>
        </w:rPr>
        <w:pict>
          <v:shape id="_x0000_s1027" type="#_x0000_t202" style="position:absolute;margin-left:11.55pt;margin-top:12.1pt;width:252pt;height:251pt;z-index:251659264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376"/>
                    <w:gridCol w:w="2552"/>
                  </w:tblGrid>
                  <w:tr w:rsidR="006752E2" w:rsidTr="008C011A">
                    <w:trPr>
                      <w:trHeight w:val="3671"/>
                    </w:trPr>
                    <w:tc>
                      <w:tcPr>
                        <w:tcW w:w="2376" w:type="dxa"/>
                      </w:tcPr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  <w:u w:val="thick"/>
                          </w:rPr>
                        </w:pPr>
                        <w:r w:rsidRPr="008C011A">
                          <w:rPr>
                            <w:sz w:val="28"/>
                            <w:u w:val="thick"/>
                          </w:rPr>
                          <w:t xml:space="preserve">       A      B     C</w:t>
                        </w:r>
                      </w:p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>1 -   O     O     O</w:t>
                        </w:r>
                      </w:p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>2 -   O     O     O</w:t>
                        </w:r>
                      </w:p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>3 -   O     O     O</w:t>
                        </w:r>
                      </w:p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>4 -   O     O     O</w:t>
                        </w:r>
                      </w:p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>5 -   O     O     O</w:t>
                        </w:r>
                      </w:p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>6 -   O     O     O</w:t>
                        </w:r>
                      </w:p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>7 -   O     O     O</w:t>
                        </w:r>
                      </w:p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>8 -   O     O     O</w:t>
                        </w:r>
                      </w:p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>9 -   O     O     O</w:t>
                        </w:r>
                      </w:p>
                      <w:p w:rsidR="006752E2" w:rsidRDefault="006752E2" w:rsidP="000E5EEC">
                        <w:pPr>
                          <w:pStyle w:val="NoSpacing"/>
                        </w:pPr>
                        <w:r w:rsidRPr="008C011A">
                          <w:rPr>
                            <w:sz w:val="28"/>
                          </w:rPr>
                          <w:t>10 - O     O     O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  <w:u w:val="thick"/>
                          </w:rPr>
                        </w:pPr>
                        <w:r w:rsidRPr="008C011A">
                          <w:rPr>
                            <w:sz w:val="28"/>
                            <w:u w:val="thick"/>
                          </w:rPr>
                          <w:t xml:space="preserve">         A      B     C</w:t>
                        </w:r>
                      </w:p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>11 -   O     O     O</w:t>
                        </w:r>
                      </w:p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>12 -   O     O     O</w:t>
                        </w:r>
                      </w:p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>13 -   O     O     O</w:t>
                        </w:r>
                      </w:p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>14 -   O     O     O</w:t>
                        </w:r>
                      </w:p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>15 -   O     O     O</w:t>
                        </w:r>
                      </w:p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>16 -   O     O     O</w:t>
                        </w:r>
                      </w:p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>17 -   O     O     O</w:t>
                        </w:r>
                      </w:p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>18 -   O     O     O</w:t>
                        </w:r>
                      </w:p>
                      <w:p w:rsidR="006752E2" w:rsidRPr="008C011A" w:rsidRDefault="006752E2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>19 -   O     O     O</w:t>
                        </w:r>
                      </w:p>
                      <w:p w:rsidR="006752E2" w:rsidRDefault="006752E2" w:rsidP="000E5EEC">
                        <w:pPr>
                          <w:pStyle w:val="NoSpacing"/>
                        </w:pPr>
                        <w:r w:rsidRPr="008C011A">
                          <w:rPr>
                            <w:sz w:val="28"/>
                          </w:rPr>
                          <w:t>20 -   O     O     O</w:t>
                        </w:r>
                      </w:p>
                    </w:tc>
                  </w:tr>
                  <w:tr w:rsidR="006752E2" w:rsidTr="008C011A">
                    <w:trPr>
                      <w:trHeight w:val="555"/>
                    </w:trPr>
                    <w:tc>
                      <w:tcPr>
                        <w:tcW w:w="4928" w:type="dxa"/>
                        <w:gridSpan w:val="2"/>
                        <w:vAlign w:val="center"/>
                      </w:tcPr>
                      <w:p w:rsidR="006752E2" w:rsidRPr="008C011A" w:rsidRDefault="006752E2" w:rsidP="00F05EE9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 xml:space="preserve">   Doğru :                   Yanlış : </w:t>
                        </w:r>
                      </w:p>
                    </w:tc>
                  </w:tr>
                  <w:tr w:rsidR="006752E2" w:rsidTr="008C011A">
                    <w:trPr>
                      <w:trHeight w:val="555"/>
                    </w:trPr>
                    <w:tc>
                      <w:tcPr>
                        <w:tcW w:w="4928" w:type="dxa"/>
                        <w:gridSpan w:val="2"/>
                        <w:vAlign w:val="center"/>
                      </w:tcPr>
                      <w:p w:rsidR="006752E2" w:rsidRPr="008C011A" w:rsidRDefault="006752E2" w:rsidP="00F05EE9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8C011A">
                          <w:rPr>
                            <w:sz w:val="28"/>
                          </w:rPr>
                          <w:t xml:space="preserve"> Veli  İmzası : </w:t>
                        </w:r>
                      </w:p>
                    </w:tc>
                  </w:tr>
                </w:tbl>
                <w:p w:rsidR="006752E2" w:rsidRDefault="006752E2" w:rsidP="009071DB"/>
              </w:txbxContent>
            </v:textbox>
          </v:shape>
        </w:pict>
      </w: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p w:rsidR="006752E2" w:rsidRDefault="006752E2" w:rsidP="00AB3593">
      <w:pPr>
        <w:pStyle w:val="NoSpacing"/>
        <w:rPr>
          <w:rFonts w:cs="Arial"/>
          <w:sz w:val="22"/>
          <w:szCs w:val="22"/>
        </w:rPr>
      </w:pPr>
    </w:p>
    <w:sectPr w:rsidR="006752E2" w:rsidSect="009071DB">
      <w:type w:val="continuous"/>
      <w:pgSz w:w="11906" w:h="16838"/>
      <w:pgMar w:top="510" w:right="282" w:bottom="454" w:left="454" w:header="709" w:footer="709" w:gutter="0"/>
      <w:cols w:num="2" w:sep="1" w:space="2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A8D"/>
    <w:rsid w:val="00095A5D"/>
    <w:rsid w:val="000E5EEC"/>
    <w:rsid w:val="00145F55"/>
    <w:rsid w:val="00167AE5"/>
    <w:rsid w:val="00177AAE"/>
    <w:rsid w:val="001D4E9E"/>
    <w:rsid w:val="002443BA"/>
    <w:rsid w:val="00251B54"/>
    <w:rsid w:val="002C3C0A"/>
    <w:rsid w:val="00425E66"/>
    <w:rsid w:val="004879B1"/>
    <w:rsid w:val="004D1706"/>
    <w:rsid w:val="005A7A76"/>
    <w:rsid w:val="006752E2"/>
    <w:rsid w:val="006F47A2"/>
    <w:rsid w:val="007E57DE"/>
    <w:rsid w:val="008C011A"/>
    <w:rsid w:val="009071DB"/>
    <w:rsid w:val="009B11B9"/>
    <w:rsid w:val="00A21377"/>
    <w:rsid w:val="00AB3593"/>
    <w:rsid w:val="00B5642F"/>
    <w:rsid w:val="00B7463E"/>
    <w:rsid w:val="00BA0E94"/>
    <w:rsid w:val="00BF009E"/>
    <w:rsid w:val="00C5261A"/>
    <w:rsid w:val="00D63F0B"/>
    <w:rsid w:val="00E63C71"/>
    <w:rsid w:val="00E770BC"/>
    <w:rsid w:val="00F05EE9"/>
    <w:rsid w:val="00F21A31"/>
    <w:rsid w:val="00F44B50"/>
    <w:rsid w:val="00F510B7"/>
    <w:rsid w:val="00F5119A"/>
    <w:rsid w:val="00FB4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59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21377"/>
    <w:rPr>
      <w:rFonts w:ascii="Arial" w:eastAsia="Times New Roman" w:hAnsi="Arial"/>
      <w:sz w:val="24"/>
      <w:szCs w:val="24"/>
    </w:rPr>
  </w:style>
  <w:style w:type="paragraph" w:customStyle="1" w:styleId="Default">
    <w:name w:val="Default"/>
    <w:uiPriority w:val="99"/>
    <w:rsid w:val="00FB4A8D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9071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45F5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53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651</Words>
  <Characters>3713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</dc:creator>
  <cp:keywords>www.sorubak.com</cp:keywords>
  <dc:description>www.sorubak.com</dc:description>
  <cp:lastModifiedBy>edanur</cp:lastModifiedBy>
  <cp:revision>7</cp:revision>
  <dcterms:created xsi:type="dcterms:W3CDTF">2012-11-03T14:00:00Z</dcterms:created>
  <dcterms:modified xsi:type="dcterms:W3CDTF">2013-12-01T13:30:00Z</dcterms:modified>
  <cp:category>www.sorubak.com</cp:category>
</cp:coreProperties>
</file>