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7" w:rsidRPr="007D2DD6" w:rsidRDefault="00301A87" w:rsidP="00EC1D72">
      <w:pPr>
        <w:jc w:val="center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SORULAR</w:t>
      </w:r>
    </w:p>
    <w:p w:rsidR="00301A87" w:rsidRPr="007D2DD6" w:rsidRDefault="00301A87" w:rsidP="00EC1D72">
      <w:pPr>
        <w:jc w:val="center"/>
        <w:rPr>
          <w:rFonts w:ascii="Calibri" w:hAnsi="Calibri" w:cs="Calibri"/>
          <w:b/>
          <w:sz w:val="22"/>
          <w:szCs w:val="22"/>
        </w:rPr>
      </w:pPr>
      <w:hyperlink r:id="rId4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301A87" w:rsidRPr="007D2DD6" w:rsidRDefault="00301A87" w:rsidP="00EC1D72">
      <w:pPr>
        <w:jc w:val="center"/>
        <w:rPr>
          <w:rFonts w:ascii="Calibri" w:hAnsi="Calibri" w:cs="Calibri"/>
          <w:b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1. Mustafa Kemal ne zaman doğmuştur?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A) 1938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1881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1768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2. Atatürk nerede doğmuştur?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A) İstanbul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Ankara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Selânik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3. Atatürk’ün doğduğu şehir şimdi hangi ülkededir?</w:t>
      </w:r>
    </w:p>
    <w:p w:rsidR="00301A87" w:rsidRPr="007D2DD6" w:rsidRDefault="00301A87" w:rsidP="00EC1D72">
      <w:pPr>
        <w:ind w:left="70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A) Bulgaristan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Yunanistan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Türkiye</w:t>
      </w:r>
    </w:p>
    <w:p w:rsidR="00301A87" w:rsidRPr="007D2DD6" w:rsidRDefault="00301A87" w:rsidP="00EC1D72">
      <w:pPr>
        <w:ind w:left="708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4. Atatürk'ün annesinin adı nedir?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A) Zübeyde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Fatma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Emine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5. Mustafa Kemal’in babasının adı nedir?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 xml:space="preserve">A) Mehmet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Bekir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Ali Rıza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6. Atatürk ne zaman ölmüştür?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Bin dokuz yüz on dokuz</w:t>
      </w:r>
      <w:r>
        <w:rPr>
          <w:rFonts w:ascii="Calibri" w:hAnsi="Calibri" w:cs="Calibri"/>
          <w:sz w:val="22"/>
          <w:szCs w:val="22"/>
        </w:rPr>
        <w:tab/>
        <w:t>B) Bin sekiz yüz seksen bir</w:t>
      </w:r>
      <w:r>
        <w:rPr>
          <w:rFonts w:ascii="Calibri" w:hAnsi="Calibri" w:cs="Calibri"/>
          <w:sz w:val="22"/>
          <w:szCs w:val="22"/>
        </w:rPr>
        <w:tab/>
        <w:t>C) Bin dokuz yüz otuz sekiz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7. Atatürk'ün kabri nerede bulunmaktadır?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 xml:space="preserve"> </w:t>
      </w:r>
      <w:r w:rsidRPr="007D2DD6">
        <w:rPr>
          <w:rFonts w:ascii="Calibri" w:hAnsi="Calibri" w:cs="Calibri"/>
          <w:sz w:val="22"/>
          <w:szCs w:val="22"/>
        </w:rPr>
        <w:tab/>
        <w:t xml:space="preserve">A) Ankara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İstanbul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İzmir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8. Atatürk'ün anıt mezarının adı nedir?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 xml:space="preserve"> A) Dolmabahçe Sarayı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Topkapı Sarayı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Anıtkabir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 xml:space="preserve">9.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7D2DD6">
        <w:rPr>
          <w:rFonts w:ascii="Calibri" w:hAnsi="Calibri" w:cs="Calibri"/>
          <w:b/>
          <w:sz w:val="22"/>
          <w:szCs w:val="22"/>
        </w:rPr>
        <w:t>Düşmanları yurdumuzdan çıkarmak için yapılan savaşa ne denir?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ab/>
        <w:t>A. Çanakkale Savaşı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B. Birinci Dünya Savaşı</w:t>
      </w:r>
      <w:r w:rsidRPr="007D2DD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</w:t>
      </w:r>
      <w:r w:rsidRPr="007D2DD6">
        <w:rPr>
          <w:rFonts w:ascii="Calibri" w:hAnsi="Calibri" w:cs="Calibri"/>
          <w:sz w:val="22"/>
          <w:szCs w:val="22"/>
        </w:rPr>
        <w:t>C. Kurtuluş Savaşı</w:t>
      </w:r>
    </w:p>
    <w:p w:rsidR="00301A87" w:rsidRPr="007D2DD6" w:rsidRDefault="00301A87" w:rsidP="00EC1D72">
      <w:pPr>
        <w:ind w:left="708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 xml:space="preserve">     10 . Atatürk Samsun’a hangi tarihte gitmiştir?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 xml:space="preserve">A) 19 Mayıs 1919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 xml:space="preserve">B) 23 Nisan 1920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16 Ağustos 1925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11.Atatürk Samsun’a niçin gitmiştir?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A) Kurtuluş Savaşı’nı başlatmak için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B) Gezmek için</w:t>
      </w:r>
    </w:p>
    <w:p w:rsidR="00301A87" w:rsidRPr="007D2DD6" w:rsidRDefault="00301A87" w:rsidP="00EC1D72">
      <w:pPr>
        <w:ind w:left="360" w:firstLine="348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>C) Ziyaret etmek için</w:t>
      </w:r>
    </w:p>
    <w:p w:rsidR="00301A87" w:rsidRPr="007D2DD6" w:rsidRDefault="00301A87" w:rsidP="00EC1D72">
      <w:pPr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12. . İlk cumhurbaşkanımız kimdir?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ab/>
        <w:t xml:space="preserve">A) Atatürk 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Kazım Karabekir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Celal Bayar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13. TBMM’ nin başkanlığına ilk kim seçilmiştir?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ab/>
        <w:t>A) Mustafa Kemal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İsmet İnönü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C. Fevzi Çakmak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14. Kurtuluş Savaşı kimin önderliğinde kazanılmıştır?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ab/>
        <w:t>A) Padişah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Mustafa Kemal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Hasan Tahsin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rPr>
          <w:rFonts w:ascii="Calibri" w:hAnsi="Calibri" w:cs="Calibri"/>
          <w:sz w:val="22"/>
          <w:szCs w:val="22"/>
        </w:rPr>
      </w:pPr>
    </w:p>
    <w:p w:rsidR="00301A87" w:rsidRPr="007D2DD6" w:rsidRDefault="00301A87" w:rsidP="00EC1D72">
      <w:pPr>
        <w:ind w:left="360"/>
        <w:rPr>
          <w:rFonts w:ascii="Calibri" w:hAnsi="Calibri" w:cs="Calibri"/>
          <w:b/>
          <w:sz w:val="22"/>
          <w:szCs w:val="22"/>
        </w:rPr>
      </w:pPr>
      <w:r w:rsidRPr="007D2DD6">
        <w:rPr>
          <w:rFonts w:ascii="Calibri" w:hAnsi="Calibri" w:cs="Calibri"/>
          <w:b/>
          <w:sz w:val="22"/>
          <w:szCs w:val="22"/>
        </w:rPr>
        <w:t>15. Cumhuriyet ne zaman ilan edilmiştir?</w:t>
      </w:r>
    </w:p>
    <w:p w:rsidR="00301A87" w:rsidRPr="007D2DD6" w:rsidRDefault="00301A87" w:rsidP="00EC1D72">
      <w:pPr>
        <w:ind w:left="360"/>
        <w:rPr>
          <w:rFonts w:ascii="Calibri" w:hAnsi="Calibri" w:cs="Calibri"/>
          <w:sz w:val="22"/>
          <w:szCs w:val="22"/>
        </w:rPr>
      </w:pPr>
      <w:r w:rsidRPr="007D2DD6">
        <w:rPr>
          <w:rFonts w:ascii="Calibri" w:hAnsi="Calibri" w:cs="Calibri"/>
          <w:sz w:val="22"/>
          <w:szCs w:val="22"/>
        </w:rPr>
        <w:tab/>
        <w:t>A) 29 Ekim 1923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B) 19 Mayıs 1922</w:t>
      </w:r>
      <w:r w:rsidRPr="007D2DD6">
        <w:rPr>
          <w:rFonts w:ascii="Calibri" w:hAnsi="Calibri" w:cs="Calibri"/>
          <w:sz w:val="22"/>
          <w:szCs w:val="22"/>
        </w:rPr>
        <w:tab/>
      </w:r>
      <w:r w:rsidRPr="007D2DD6">
        <w:rPr>
          <w:rFonts w:ascii="Calibri" w:hAnsi="Calibri" w:cs="Calibri"/>
          <w:sz w:val="22"/>
          <w:szCs w:val="22"/>
        </w:rPr>
        <w:tab/>
        <w:t>C) 23 Nisan 1926</w:t>
      </w:r>
    </w:p>
    <w:p w:rsidR="00301A87" w:rsidRDefault="00301A87">
      <w:bookmarkStart w:id="0" w:name="_GoBack"/>
      <w:bookmarkEnd w:id="0"/>
    </w:p>
    <w:sectPr w:rsidR="00301A87" w:rsidSect="00EC1D72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F67"/>
    <w:rsid w:val="002E5746"/>
    <w:rsid w:val="00301A87"/>
    <w:rsid w:val="004401E4"/>
    <w:rsid w:val="005E1508"/>
    <w:rsid w:val="007D2DD6"/>
    <w:rsid w:val="00D904FC"/>
    <w:rsid w:val="00E44F67"/>
    <w:rsid w:val="00E770BC"/>
    <w:rsid w:val="00EC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D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904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221</Words>
  <Characters>1262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GALİP</dc:creator>
  <cp:keywords>www.sorubak.com</cp:keywords>
  <dc:description>www.sorubak.com</dc:description>
  <cp:lastModifiedBy>edanur</cp:lastModifiedBy>
  <cp:revision>3</cp:revision>
  <dcterms:created xsi:type="dcterms:W3CDTF">2012-10-30T09:45:00Z</dcterms:created>
  <dcterms:modified xsi:type="dcterms:W3CDTF">2013-12-01T13:29:00Z</dcterms:modified>
  <cp:category>www.sorubak.com</cp:category>
</cp:coreProperties>
</file>