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54" w:rsidRPr="00BD7766" w:rsidRDefault="00427654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ADI  SOYADI:………………………………………</w:t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  <w:t>……/……./2013</w:t>
      </w:r>
      <w:r w:rsidRPr="00BD7766">
        <w:rPr>
          <w:rFonts w:ascii="Comic Sans MS" w:hAnsi="Comic Sans MS"/>
          <w:sz w:val="24"/>
          <w:szCs w:val="24"/>
        </w:rPr>
        <w:tab/>
      </w:r>
      <w:hyperlink r:id="rId7" w:history="1">
        <w:r w:rsidRPr="007D53F7">
          <w:rPr>
            <w:rStyle w:val="Hyperlink"/>
          </w:rPr>
          <w:t>www.sorubak.com</w:t>
        </w:r>
      </w:hyperlink>
    </w:p>
    <w:p w:rsidR="00427654" w:rsidRPr="00BD7766" w:rsidRDefault="00427654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Pr="00BD7766">
        <w:rPr>
          <w:rFonts w:ascii="Comic Sans MS" w:hAnsi="Comic Sans MS"/>
          <w:sz w:val="24"/>
          <w:szCs w:val="24"/>
          <w:u w:val="single"/>
        </w:rPr>
        <w:t xml:space="preserve"> ADNAN  MENDERES    İLKOKULU   2/B  SINIFI   HAYAT BİLGİSİ 2.YAZILI  SORULARI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A)Aşağıdaki cümleleri okuyarak doğru olanların başına “D”,yanlış olanların başına “Y” yazınız.( ) (20 PUAN)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441.9pt;margin-top:.25pt;width:94.5pt;height:73.5pt;z-index:251651072;visibility:visible">
            <v:imagedata r:id="rId8" o:title=""/>
          </v:shape>
        </w:pict>
      </w:r>
      <w:r w:rsidRPr="00BD7766">
        <w:rPr>
          <w:rFonts w:ascii="Comic Sans MS" w:hAnsi="Comic Sans MS"/>
          <w:sz w:val="24"/>
          <w:szCs w:val="24"/>
        </w:rPr>
        <w:t xml:space="preserve"> (    )Planlı ve disiplinli çalışmak başarıyı artırmaz.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)Dengeli ve düzenli beslenirsek sağlıklı oluruz.</w:t>
      </w:r>
    </w:p>
    <w:p w:rsidR="00427654" w:rsidRPr="00BD7766" w:rsidRDefault="00427654" w:rsidP="00E55EB2">
      <w:pPr>
        <w:tabs>
          <w:tab w:val="right" w:pos="11112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)Okulların açıldığı ilk hafta İlköğretim Haftası olarak kutlanır.</w:t>
      </w:r>
      <w:r w:rsidRPr="00BD7766">
        <w:rPr>
          <w:rFonts w:ascii="Comic Sans MS" w:hAnsi="Comic Sans MS"/>
          <w:b/>
          <w:sz w:val="24"/>
          <w:szCs w:val="24"/>
        </w:rPr>
        <w:t xml:space="preserve"> </w:t>
      </w:r>
      <w:r w:rsidRPr="00BD7766">
        <w:rPr>
          <w:rFonts w:ascii="Comic Sans MS" w:hAnsi="Comic Sans MS"/>
          <w:sz w:val="24"/>
          <w:szCs w:val="24"/>
        </w:rPr>
        <w:tab/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)Okul çantamızı ders programına göre hazırlamalıyız.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)Merdivenlerden koşarak inip çıkabiliriz.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1.Aşağıdakilerden hangisi sağlığımıza zarar verir?(5P)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A)Aşılarımızı yaptırmak.  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B)Sebze ve meyveleri yıkayarak yemek.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C)Terliyken soğuk su içme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2.Aşağıdakilerden hangisi olumlu değerlerimizden biri değildir ?(5P)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A) Saygı        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B) Yalancılık                       </w:t>
      </w:r>
    </w:p>
    <w:p w:rsidR="00427654" w:rsidRPr="00BD7766" w:rsidRDefault="00427654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 C) Hoşgörü</w:t>
      </w:r>
    </w:p>
    <w:p w:rsidR="00427654" w:rsidRPr="00BD7766" w:rsidRDefault="00427654" w:rsidP="00E55EB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 xml:space="preserve">   </w:t>
      </w:r>
    </w:p>
    <w:p w:rsidR="00427654" w:rsidRPr="00BD7766" w:rsidRDefault="00427654" w:rsidP="00E55EB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 xml:space="preserve">   </w:t>
      </w:r>
      <w:r w:rsidRPr="00BD7766">
        <w:rPr>
          <w:rFonts w:ascii="Comic Sans MS" w:hAnsi="Comic Sans MS"/>
          <w:sz w:val="24"/>
          <w:szCs w:val="24"/>
        </w:rPr>
        <w:t xml:space="preserve"> Dişlerimi düzenli fırçalarım </w:t>
      </w:r>
    </w:p>
    <w:p w:rsidR="00427654" w:rsidRPr="00BD7766" w:rsidRDefault="00427654" w:rsidP="00E55EB2">
      <w:pPr>
        <w:spacing w:after="0" w:line="240" w:lineRule="auto"/>
        <w:ind w:left="6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Banyo yaparım. </w:t>
      </w:r>
    </w:p>
    <w:p w:rsidR="00427654" w:rsidRPr="00BD7766" w:rsidRDefault="00427654" w:rsidP="00C72279">
      <w:pPr>
        <w:spacing w:after="0" w:line="240" w:lineRule="auto"/>
        <w:ind w:left="6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El ve ayak tırnaklarımı keserim</w:t>
      </w:r>
    </w:p>
    <w:p w:rsidR="00427654" w:rsidRPr="00BD7766" w:rsidRDefault="00427654" w:rsidP="00C72279">
      <w:pPr>
        <w:spacing w:after="0" w:line="240" w:lineRule="auto"/>
        <w:ind w:left="6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3.Yukarıda  Verilenler aşağıdakilerden hangisi ile ilgilidir?(5P)</w:t>
      </w:r>
    </w:p>
    <w:p w:rsidR="00427654" w:rsidRPr="00BD7766" w:rsidRDefault="00427654" w:rsidP="00E55EB2">
      <w:pPr>
        <w:spacing w:after="0" w:line="240" w:lineRule="auto"/>
        <w:ind w:left="42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 Dengeli Beslenme      </w:t>
      </w:r>
    </w:p>
    <w:p w:rsidR="00427654" w:rsidRPr="00BD7766" w:rsidRDefault="00427654" w:rsidP="00E55EB2">
      <w:pPr>
        <w:spacing w:after="0" w:line="240" w:lineRule="auto"/>
        <w:ind w:left="42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B) Kişisel Bakım      </w:t>
      </w:r>
    </w:p>
    <w:p w:rsidR="00427654" w:rsidRDefault="00427654" w:rsidP="00BD7766">
      <w:pPr>
        <w:spacing w:after="0" w:line="240" w:lineRule="auto"/>
        <w:ind w:left="42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 Okula Hazırlık</w:t>
      </w:r>
    </w:p>
    <w:p w:rsidR="00427654" w:rsidRPr="00BD7766" w:rsidRDefault="00427654" w:rsidP="00BD776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4-Öğretmenin, “Okul kuralları niçin vardır? Sorusuna hangi öğrenci </w:t>
      </w:r>
      <w:r w:rsidRPr="00BD7766">
        <w:rPr>
          <w:rFonts w:ascii="Comic Sans MS" w:hAnsi="Comic Sans MS"/>
          <w:b/>
          <w:sz w:val="24"/>
          <w:szCs w:val="24"/>
          <w:u w:val="single"/>
        </w:rPr>
        <w:t xml:space="preserve">yanlış </w:t>
      </w:r>
      <w:r>
        <w:rPr>
          <w:rFonts w:ascii="Comic Sans MS" w:hAnsi="Comic Sans MS"/>
          <w:sz w:val="24"/>
          <w:szCs w:val="24"/>
        </w:rPr>
        <w:t>cevap               vermiştir</w:t>
      </w:r>
      <w:r w:rsidRPr="00BD7766">
        <w:rPr>
          <w:rFonts w:ascii="Comic Sans MS" w:hAnsi="Comic Sans MS"/>
          <w:sz w:val="24"/>
          <w:szCs w:val="24"/>
        </w:rPr>
        <w:t>?(5P)</w:t>
      </w:r>
    </w:p>
    <w:p w:rsidR="00427654" w:rsidRPr="00BD7766" w:rsidRDefault="00427654" w:rsidP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a) Hazar :  Okul kuralları bizi kaza ve yaralanmalardan korur.</w:t>
      </w:r>
    </w:p>
    <w:p w:rsidR="00427654" w:rsidRPr="00BD7766" w:rsidRDefault="00427654" w:rsidP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b) Emir : Okul kralları bizi bulaşıcı hastalıklardan korur.</w:t>
      </w:r>
    </w:p>
    <w:p w:rsidR="00427654" w:rsidRPr="00BD7766" w:rsidRDefault="00427654" w:rsidP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 Azra : Okul kralları, okul yaşantımızın daha düzenli olmasını sağlar</w:t>
      </w:r>
    </w:p>
    <w:p w:rsidR="00427654" w:rsidRPr="00BD7766" w:rsidRDefault="00427654" w:rsidP="00E55EB2">
      <w:pPr>
        <w:rPr>
          <w:rFonts w:ascii="Comic Sans MS" w:hAnsi="Comic Sans MS"/>
          <w:color w:val="FF0000"/>
          <w:sz w:val="24"/>
          <w:szCs w:val="24"/>
          <w:u w:val="single"/>
        </w:rPr>
      </w:pPr>
      <w:r w:rsidRPr="00BD7766">
        <w:rPr>
          <w:rFonts w:ascii="Comic Sans MS" w:hAnsi="Comic Sans MS"/>
          <w:b/>
          <w:sz w:val="24"/>
          <w:szCs w:val="24"/>
        </w:rPr>
        <w:t xml:space="preserve">5-Aşağıdakilerden hangisi olumlu iletişim sözü </w:t>
      </w:r>
      <w:r w:rsidRPr="00BD7766">
        <w:rPr>
          <w:rFonts w:ascii="Comic Sans MS" w:hAnsi="Comic Sans MS"/>
          <w:color w:val="000000"/>
          <w:sz w:val="24"/>
          <w:szCs w:val="24"/>
          <w:u w:val="single"/>
        </w:rPr>
        <w:t>değildir?(5P)</w:t>
      </w:r>
    </w:p>
    <w:p w:rsidR="00427654" w:rsidRPr="00BD7766" w:rsidRDefault="00427654" w:rsidP="00E55EB2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a)Günaydın arkadaşım.    b)Teşekkür ederim.   c)Sana ne?</w:t>
      </w:r>
    </w:p>
    <w:p w:rsidR="00427654" w:rsidRPr="00BD7766" w:rsidRDefault="00427654" w:rsidP="00E55EB2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6-Aşağıdakilerden hangisi kara taşıtı kullanır?(5P)</w:t>
      </w:r>
    </w:p>
    <w:p w:rsidR="00427654" w:rsidRPr="00BD7766" w:rsidRDefault="00427654" w:rsidP="00E55EB2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a)Pilot            b)Makinist          c)Kaptan</w:t>
      </w:r>
    </w:p>
    <w:p w:rsidR="00427654" w:rsidRDefault="00427654" w:rsidP="00C72279">
      <w:pPr>
        <w:rPr>
          <w:rFonts w:ascii="Comic Sans MS" w:hAnsi="Comic Sans MS"/>
          <w:b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7. Aşağıda taşıtlarla kullandığı kişileri eşleştiriniz. (10P)</w:t>
      </w: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258pt;margin-top:1.4pt;width:66pt;height:24.45pt;z-index:251653120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 w:rsidRPr="00F9716A">
                    <w:rPr>
                      <w:sz w:val="28"/>
                      <w:szCs w:val="28"/>
                    </w:rPr>
                    <w:t>kaptan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76" style="position:absolute;margin-left:66pt;margin-top:1.4pt;width:66pt;height:24.45pt;z-index:251652096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 w:rsidRPr="00F9716A">
                    <w:rPr>
                      <w:sz w:val="28"/>
                      <w:szCs w:val="28"/>
                    </w:rPr>
                    <w:t>kamyon</w:t>
                  </w:r>
                </w:p>
              </w:txbxContent>
            </v:textbox>
          </v:shape>
        </w:pict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176" style="position:absolute;margin-left:258pt;margin-top:149.05pt;width:66pt;height:24.45pt;z-index:251655168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 w:rsidRPr="00F9716A">
                    <w:rPr>
                      <w:sz w:val="28"/>
                      <w:szCs w:val="28"/>
                    </w:rPr>
                    <w:t>makinist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76" style="position:absolute;margin-left:258pt;margin-top:22.65pt;width:132pt;height:24.45pt;z-index:251663360">
            <v:textbox>
              <w:txbxContent>
                <w:p w:rsidR="00427654" w:rsidRPr="00C16C53" w:rsidRDefault="00427654" w:rsidP="00C7227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  <w:r w:rsidRPr="00C16C53">
                    <w:rPr>
                      <w:sz w:val="28"/>
                      <w:szCs w:val="28"/>
                    </w:rPr>
                    <w:t>stronot, kozmonot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76" style="position:absolute;margin-left:66pt;margin-top:153.05pt;width:96pt;height:24.45pt;z-index:251662336">
            <v:textbox>
              <w:txbxContent>
                <w:p w:rsidR="00427654" w:rsidRPr="00C16C53" w:rsidRDefault="00427654" w:rsidP="00C72279">
                  <w:pPr>
                    <w:rPr>
                      <w:sz w:val="28"/>
                      <w:szCs w:val="28"/>
                    </w:rPr>
                  </w:pPr>
                  <w:r w:rsidRPr="00C16C53">
                    <w:rPr>
                      <w:sz w:val="28"/>
                      <w:szCs w:val="28"/>
                    </w:rPr>
                    <w:t>Uzay araçları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76" style="position:absolute;margin-left:258pt;margin-top:118pt;width:66pt;height:24.45pt;z-index:251661312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şoför</w:t>
                  </w:r>
                </w:p>
                <w:p w:rsidR="00427654" w:rsidRPr="00F9716A" w:rsidRDefault="00427654" w:rsidP="00C72279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6" style="position:absolute;margin-left:258pt;margin-top:85.4pt;width:66pt;height:24.45pt;z-index:251659264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pilot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76" style="position:absolute;margin-left:258pt;margin-top:52.8pt;width:66pt;height:24.45pt;z-index:251657216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 w:rsidRPr="00F9716A">
                    <w:rPr>
                      <w:sz w:val="28"/>
                      <w:szCs w:val="28"/>
                    </w:rPr>
                    <w:t>vatman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76" style="position:absolute;margin-left:66pt;margin-top:118pt;width:66pt;height:24.45pt;z-index:251660288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 w:rsidRPr="00F9716A">
                    <w:rPr>
                      <w:sz w:val="28"/>
                      <w:szCs w:val="28"/>
                    </w:rPr>
                    <w:t>tramvay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66pt;margin-top:85.4pt;width:66pt;height:24.45pt;z-index:251658240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gemi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76" style="position:absolute;margin-left:66pt;margin-top:52.8pt;width:66pt;height:24.45pt;z-index:251656192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tren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76" style="position:absolute;margin-left:66pt;margin-top:20.2pt;width:66pt;height:24.45pt;z-index:251654144">
            <v:textbox>
              <w:txbxContent>
                <w:p w:rsidR="00427654" w:rsidRPr="00F9716A" w:rsidRDefault="00427654" w:rsidP="00C722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uçak</w:t>
                  </w:r>
                </w:p>
              </w:txbxContent>
            </v:textbox>
          </v:shape>
        </w:pict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  <w:t xml:space="preserve"> </w:t>
      </w:r>
      <w:r w:rsidRPr="00BD7766">
        <w:rPr>
          <w:rFonts w:ascii="Comic Sans MS" w:hAnsi="Comic Sans MS"/>
          <w:sz w:val="24"/>
          <w:szCs w:val="24"/>
        </w:rPr>
        <w:tab/>
      </w:r>
    </w:p>
    <w:p w:rsidR="00427654" w:rsidRPr="00BD7766" w:rsidRDefault="00427654">
      <w:pPr>
        <w:rPr>
          <w:rFonts w:ascii="Comic Sans MS" w:hAnsi="Comic Sans MS"/>
          <w:sz w:val="24"/>
          <w:szCs w:val="24"/>
          <w:u w:val="single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oval id="_x0000_s1039" style="position:absolute;margin-left:335.25pt;margin-top:24.7pt;width:179.25pt;height:140.1pt;z-index:251664384">
            <v:textbox>
              <w:txbxContent>
                <w:p w:rsidR="00427654" w:rsidRPr="00C72279" w:rsidRDefault="00427654" w:rsidP="00C72279">
                  <w:pPr>
                    <w:rPr>
                      <w:rFonts w:ascii="Comic Sans MS" w:hAnsi="Comic Sans MS" w:cs="Arial"/>
                    </w:rPr>
                  </w:pPr>
                  <w:r w:rsidRPr="00C72279">
                    <w:rPr>
                      <w:rFonts w:ascii="Comic Sans MS" w:hAnsi="Comic Sans MS" w:cs="Arial"/>
                    </w:rPr>
                    <w:t>Dil          göz</w:t>
                  </w:r>
                </w:p>
                <w:p w:rsidR="00427654" w:rsidRPr="00C72279" w:rsidRDefault="00427654" w:rsidP="00C72279">
                  <w:pPr>
                    <w:rPr>
                      <w:rFonts w:ascii="Comic Sans MS" w:hAnsi="Comic Sans MS" w:cs="Arial"/>
                    </w:rPr>
                  </w:pPr>
                  <w:r w:rsidRPr="00C72279">
                    <w:rPr>
                      <w:rFonts w:ascii="Comic Sans MS" w:hAnsi="Comic Sans MS" w:cs="Arial"/>
                    </w:rPr>
                    <w:t xml:space="preserve">   Kulak         deri</w:t>
                  </w:r>
                </w:p>
                <w:p w:rsidR="00427654" w:rsidRPr="00C72279" w:rsidRDefault="00427654" w:rsidP="00C72279">
                  <w:pPr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</w:t>
                  </w:r>
                  <w:r w:rsidRPr="00C72279">
                    <w:rPr>
                      <w:rFonts w:ascii="Comic Sans MS" w:hAnsi="Comic Sans MS" w:cs="Arial"/>
                    </w:rPr>
                    <w:t>burun</w:t>
                  </w:r>
                </w:p>
              </w:txbxContent>
            </v:textbox>
          </v:oval>
        </w:pict>
      </w: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8.Aşağıdaki cümleleri uygun sözcüklerle tamamla.(20P)</w:t>
      </w:r>
    </w:p>
    <w:p w:rsidR="00427654" w:rsidRPr="00BD7766" w:rsidRDefault="00427654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İşitme organımız ………… …tır.</w:t>
      </w:r>
    </w:p>
    <w:p w:rsidR="00427654" w:rsidRPr="00BD7766" w:rsidRDefault="00427654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………….. görme organımızdır.</w:t>
      </w:r>
    </w:p>
    <w:p w:rsidR="00427654" w:rsidRPr="00BD7766" w:rsidRDefault="00427654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Koklama organımız ………….. dur.</w:t>
      </w:r>
    </w:p>
    <w:p w:rsidR="00427654" w:rsidRPr="00BD7766" w:rsidRDefault="00427654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…………… ..hissetme organımızdır.</w:t>
      </w:r>
    </w:p>
    <w:p w:rsidR="00427654" w:rsidRPr="00BD7766" w:rsidRDefault="00427654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8"/>
          <w:szCs w:val="28"/>
        </w:rPr>
      </w:pPr>
      <w:r w:rsidRPr="00BD7766">
        <w:rPr>
          <w:rFonts w:ascii="Comic Sans MS" w:hAnsi="Comic Sans MS"/>
          <w:sz w:val="24"/>
          <w:szCs w:val="24"/>
        </w:rPr>
        <w:t>………………. ile tat alırız</w:t>
      </w:r>
      <w:r w:rsidRPr="00BD7766">
        <w:rPr>
          <w:rFonts w:ascii="Comic Sans MS" w:hAnsi="Comic Sans MS"/>
          <w:sz w:val="28"/>
          <w:szCs w:val="28"/>
        </w:rPr>
        <w:t>.</w:t>
      </w: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  <w:sectPr w:rsidR="00427654" w:rsidRPr="00BD7766" w:rsidSect="000A10C0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654" w:rsidRPr="00BD7766" w:rsidRDefault="00427654" w:rsidP="000A10C0">
      <w:pPr>
        <w:spacing w:line="240" w:lineRule="atLeast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b/>
          <w:color w:val="000000"/>
          <w:sz w:val="24"/>
          <w:szCs w:val="24"/>
          <w:lang w:val="en-US"/>
        </w:rPr>
        <w:t>9.</w:t>
      </w:r>
      <w:r w:rsidRPr="00BD7766">
        <w:rPr>
          <w:rFonts w:ascii="Comic Sans MS" w:hAnsi="Comic Sans MS"/>
          <w:b/>
          <w:sz w:val="24"/>
          <w:szCs w:val="24"/>
        </w:rPr>
        <w:t xml:space="preserve"> </w:t>
      </w:r>
      <w:r w:rsidRPr="00BD7766">
        <w:rPr>
          <w:rFonts w:ascii="Comic Sans MS" w:hAnsi="Comic Sans MS"/>
          <w:sz w:val="24"/>
          <w:szCs w:val="24"/>
        </w:rPr>
        <w:t>Aşağıdakilerden hangisi dengeli ve düzenli beslenmeye bir örnektir ?(5P)</w:t>
      </w:r>
    </w:p>
    <w:p w:rsidR="00427654" w:rsidRPr="00BD7766" w:rsidRDefault="00427654" w:rsidP="000A10C0">
      <w:pPr>
        <w:spacing w:line="240" w:lineRule="atLeast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A)Her besinden gerektiği kadar yemek.</w:t>
      </w:r>
    </w:p>
    <w:p w:rsidR="00427654" w:rsidRPr="00BD7766" w:rsidRDefault="00427654" w:rsidP="000A10C0">
      <w:pPr>
        <w:spacing w:line="240" w:lineRule="atLeast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B) Şeker,çikolata,cips yemek.</w:t>
      </w:r>
    </w:p>
    <w:p w:rsidR="00427654" w:rsidRPr="00BD7766" w:rsidRDefault="00427654" w:rsidP="000A10C0">
      <w:pPr>
        <w:spacing w:line="288" w:lineRule="auto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C)Sürekli aynı besinleri yemek.</w:t>
      </w:r>
    </w:p>
    <w:p w:rsidR="00427654" w:rsidRDefault="00427654" w:rsidP="000A10C0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</w:p>
    <w:p w:rsidR="00427654" w:rsidRPr="00BD7766" w:rsidRDefault="00427654" w:rsidP="000A10C0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10.</w:t>
      </w: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</w:t>
      </w:r>
      <w:r w:rsidRPr="00BD7766">
        <w:rPr>
          <w:rFonts w:ascii="Comic Sans MS" w:hAnsi="Comic Sans MS"/>
          <w:color w:val="000000"/>
          <w:sz w:val="24"/>
          <w:szCs w:val="24"/>
        </w:rPr>
        <w:t xml:space="preserve">İstiklal Marşı'mızı </w:t>
      </w:r>
      <w:r w:rsidRPr="00BD7766">
        <w:rPr>
          <w:rFonts w:ascii="Comic Sans MS" w:hAnsi="Comic Sans MS"/>
          <w:bCs/>
          <w:color w:val="000000"/>
          <w:sz w:val="24"/>
          <w:szCs w:val="24"/>
        </w:rPr>
        <w:t>kim</w:t>
      </w:r>
      <w:r w:rsidRPr="00BD7766">
        <w:rPr>
          <w:rFonts w:ascii="Comic Sans MS" w:hAnsi="Comic Sans MS"/>
          <w:color w:val="000000"/>
          <w:sz w:val="24"/>
          <w:szCs w:val="24"/>
        </w:rPr>
        <w:t xml:space="preserve"> yazmıştır?(5P) </w:t>
      </w:r>
    </w:p>
    <w:p w:rsidR="00427654" w:rsidRPr="00BD7766" w:rsidRDefault="00427654" w:rsidP="000A10C0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  <w:lang w:val="en-US"/>
        </w:rPr>
      </w:pP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A) Mustafa Kemal Atatürk        </w:t>
      </w:r>
    </w:p>
    <w:p w:rsidR="00427654" w:rsidRPr="00BD7766" w:rsidRDefault="00427654" w:rsidP="000A10C0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  <w:lang w:val="en-US"/>
        </w:rPr>
      </w:pP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B) Mehmet Akif Ersoy                </w:t>
      </w:r>
    </w:p>
    <w:p w:rsidR="00427654" w:rsidRDefault="00427654" w:rsidP="00BD7766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C) Ali R</w:t>
      </w:r>
      <w:r w:rsidRPr="00BD7766">
        <w:rPr>
          <w:rFonts w:ascii="Comic Sans MS" w:hAnsi="Comic Sans MS"/>
          <w:color w:val="000000"/>
          <w:sz w:val="24"/>
          <w:szCs w:val="24"/>
        </w:rPr>
        <w:t>ıza Efendi</w:t>
      </w:r>
    </w:p>
    <w:p w:rsidR="00427654" w:rsidRDefault="00427654" w:rsidP="00BD7766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4"/>
          <w:szCs w:val="24"/>
          <w:lang w:val="en-US"/>
        </w:rPr>
      </w:pPr>
    </w:p>
    <w:p w:rsidR="00427654" w:rsidRDefault="00427654" w:rsidP="00BD7766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4"/>
          <w:szCs w:val="24"/>
          <w:lang w:val="en-US"/>
        </w:rPr>
      </w:pPr>
    </w:p>
    <w:p w:rsidR="00427654" w:rsidRPr="00BD7766" w:rsidRDefault="00427654" w:rsidP="00BD7766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BD7766">
        <w:rPr>
          <w:rFonts w:ascii="Comic Sans MS" w:hAnsi="Comic Sans MS"/>
          <w:b/>
          <w:color w:val="000000"/>
          <w:sz w:val="24"/>
          <w:szCs w:val="24"/>
          <w:lang w:val="en-US"/>
        </w:rPr>
        <w:t>11.</w:t>
      </w:r>
      <w:r w:rsidRPr="00BD7766">
        <w:rPr>
          <w:rFonts w:ascii="Comic Sans MS" w:hAnsi="Comic Sans MS"/>
          <w:sz w:val="24"/>
          <w:szCs w:val="24"/>
        </w:rPr>
        <w:t xml:space="preserve"> Atatürk’e Kemal adını kim vermiştir?(5P)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A. Türkiye Büyük Millet Meclisi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B. Arkadaşları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C. Matematik öğretmeni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12.</w:t>
      </w:r>
      <w:r w:rsidRPr="00BD7766">
        <w:rPr>
          <w:rFonts w:ascii="Comic Sans MS" w:hAnsi="Comic Sans MS"/>
          <w:sz w:val="24"/>
          <w:szCs w:val="24"/>
        </w:rPr>
        <w:t xml:space="preserve"> Atatürk öğrenim hayatına aşağıdaki okullardan hangisine giderek başladı?(5P)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 Selanik Askeri Rüştiyesi      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B) Askeri Lise      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C)Mahalle Mektebi</w:t>
      </w:r>
    </w:p>
    <w:p w:rsidR="00427654" w:rsidRPr="00BD7766" w:rsidRDefault="00427654" w:rsidP="000A10C0">
      <w:pPr>
        <w:rPr>
          <w:rFonts w:ascii="Comic Sans MS" w:hAnsi="Comic Sans MS"/>
          <w:sz w:val="24"/>
          <w:szCs w:val="24"/>
        </w:rPr>
      </w:pPr>
    </w:p>
    <w:p w:rsidR="00427654" w:rsidRPr="00BD7766" w:rsidRDefault="00427654" w:rsidP="00C72279">
      <w:pPr>
        <w:rPr>
          <w:rFonts w:ascii="Comic Sans MS" w:hAnsi="Comic Sans MS"/>
          <w:sz w:val="24"/>
          <w:szCs w:val="24"/>
        </w:rPr>
      </w:pPr>
    </w:p>
    <w:sectPr w:rsidR="00427654" w:rsidRPr="00BD7766" w:rsidSect="000A10C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654" w:rsidRDefault="00427654" w:rsidP="00BD7766">
      <w:pPr>
        <w:spacing w:after="0" w:line="240" w:lineRule="auto"/>
      </w:pPr>
      <w:r>
        <w:separator/>
      </w:r>
    </w:p>
  </w:endnote>
  <w:endnote w:type="continuationSeparator" w:id="0">
    <w:p w:rsidR="00427654" w:rsidRDefault="00427654" w:rsidP="00BD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54" w:rsidRDefault="00427654">
    <w:pPr>
      <w:pStyle w:val="Footer"/>
    </w:pPr>
    <w:r>
      <w:t xml:space="preserve">                                     KONTROL  ETMEYİ   UNUTMAYIN   MİNİKLERİMM         </w:t>
    </w:r>
    <w:r>
      <w:sym w:font="Wingdings" w:char="F04A"/>
    </w:r>
    <w:r>
      <w:t xml:space="preserve">BAŞARILAR 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654" w:rsidRDefault="00427654" w:rsidP="00BD7766">
      <w:pPr>
        <w:spacing w:after="0" w:line="240" w:lineRule="auto"/>
      </w:pPr>
      <w:r>
        <w:separator/>
      </w:r>
    </w:p>
  </w:footnote>
  <w:footnote w:type="continuationSeparator" w:id="0">
    <w:p w:rsidR="00427654" w:rsidRDefault="00427654" w:rsidP="00BD7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41590"/>
    <w:multiLevelType w:val="hybridMultilevel"/>
    <w:tmpl w:val="96F22726"/>
    <w:lvl w:ilvl="0" w:tplc="041F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EB2"/>
    <w:rsid w:val="00033BF1"/>
    <w:rsid w:val="000A10C0"/>
    <w:rsid w:val="0036376E"/>
    <w:rsid w:val="00427654"/>
    <w:rsid w:val="007C7E61"/>
    <w:rsid w:val="007D53F7"/>
    <w:rsid w:val="00A471C0"/>
    <w:rsid w:val="00AC4D12"/>
    <w:rsid w:val="00BD7766"/>
    <w:rsid w:val="00C16C53"/>
    <w:rsid w:val="00C45B51"/>
    <w:rsid w:val="00C72279"/>
    <w:rsid w:val="00E55EB2"/>
    <w:rsid w:val="00F9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D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776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7766"/>
    <w:rPr>
      <w:rFonts w:cs="Times New Roman"/>
    </w:rPr>
  </w:style>
  <w:style w:type="character" w:styleId="Hyperlink">
    <w:name w:val="Hyperlink"/>
    <w:basedOn w:val="DefaultParagraphFont"/>
    <w:uiPriority w:val="99"/>
    <w:rsid w:val="00A471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375</Words>
  <Characters>2139</Characters>
  <Application>Microsoft Office Outlook</Application>
  <DocSecurity>0</DocSecurity>
  <Lines>0</Lines>
  <Paragraphs>0</Paragraphs>
  <ScaleCrop>false</ScaleCrop>
  <Company>Mytolocia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cp:lastPrinted>2013-11-26T07:50:00Z</cp:lastPrinted>
  <dcterms:created xsi:type="dcterms:W3CDTF">2013-11-26T06:44:00Z</dcterms:created>
  <dcterms:modified xsi:type="dcterms:W3CDTF">2013-12-02T19:42:00Z</dcterms:modified>
</cp:coreProperties>
</file>