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5C" w:rsidRDefault="0079285C">
      <w:r>
        <w:rPr>
          <w:noProof/>
          <w:lang w:eastAsia="tr-TR"/>
        </w:rPr>
        <w:pict>
          <v:roundrect id="_x0000_s1026" style="position:absolute;margin-left:-4.6pt;margin-top:-7.5pt;width:536.4pt;height:26.4pt;z-index:-251665920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t xml:space="preserve">Ad ve Soyad:………………………………………………….. </w:t>
      </w:r>
      <w:r w:rsidRPr="003D2C55">
        <w:rPr>
          <w:rFonts w:ascii="Comic Sans MS" w:hAnsi="Comic Sans MS"/>
          <w:b/>
          <w:i/>
        </w:rPr>
        <w:t xml:space="preserve">Turgutlu Namık Kemal İlkokulu </w:t>
      </w:r>
      <w:r w:rsidRPr="003D2C55">
        <w:rPr>
          <w:rFonts w:ascii="Comic Sans MS" w:hAnsi="Comic Sans MS"/>
        </w:rPr>
        <w:t xml:space="preserve">      </w:t>
      </w:r>
      <w:r>
        <w:t xml:space="preserve"> Velinin İmzası:…………</w:t>
      </w:r>
    </w:p>
    <w:p w:rsidR="0079285C" w:rsidRDefault="0079285C" w:rsidP="001E712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ELDELİ TOPLAMA İŞLEMİ</w:t>
      </w:r>
    </w:p>
    <w:p w:rsidR="0079285C" w:rsidRDefault="0079285C" w:rsidP="001E712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rect id="_x0000_s1027" style="position:absolute;margin-left:267.2pt;margin-top:24.55pt;width:264.6pt;height:105.6pt;z-index:-251655680"/>
        </w:pict>
      </w:r>
      <w:r>
        <w:rPr>
          <w:noProof/>
          <w:lang w:eastAsia="tr-TR"/>
        </w:rPr>
        <w:pict>
          <v:rect id="_x0000_s1028" style="position:absolute;margin-left:-4.6pt;margin-top:24.55pt;width:259.8pt;height:105.6pt;z-index:-251656704"/>
        </w:pict>
      </w:r>
      <w:r>
        <w:rPr>
          <w:rFonts w:ascii="Times New Roman" w:hAnsi="Times New Roman"/>
          <w:sz w:val="28"/>
          <w:szCs w:val="28"/>
        </w:rPr>
        <w:t xml:space="preserve">*Aşağıdaki toplama işlemlerini örnekteki gibi yapın. </w:t>
      </w:r>
      <w:hyperlink r:id="rId4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p w:rsidR="0079285C" w:rsidRPr="003D2C55" w:rsidRDefault="0079285C" w:rsidP="00521235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9" type="#_x0000_t75" style="position:absolute;margin-left:272pt;margin-top:.25pt;width:247.8pt;height:98.4pt;z-index:251653632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30" type="#_x0000_t75" style="position:absolute;margin-left:1.7pt;margin-top:.25pt;width:249.3pt;height:94.65pt;z-index:251652608;visibility:visible">
            <v:imagedata r:id="rId6" o:title=""/>
          </v:shape>
        </w:pict>
      </w:r>
    </w:p>
    <w:p w:rsidR="0079285C" w:rsidRDefault="0079285C">
      <w:pPr>
        <w:rPr>
          <w:rFonts w:ascii="Comic Sans MS" w:hAnsi="Comic Sans MS"/>
          <w:b/>
          <w:i/>
        </w:rPr>
      </w:pPr>
      <w:r>
        <w:t xml:space="preserve">                                                                           </w:t>
      </w:r>
    </w:p>
    <w:p w:rsidR="0079285C" w:rsidRPr="00521235" w:rsidRDefault="0079285C" w:rsidP="00521235">
      <w:pPr>
        <w:rPr>
          <w:rFonts w:ascii="Comic Sans MS" w:hAnsi="Comic Sans MS"/>
        </w:rPr>
      </w:pPr>
    </w:p>
    <w:p w:rsidR="0079285C" w:rsidRPr="00521235" w:rsidRDefault="0079285C" w:rsidP="0052123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1" style="position:absolute;margin-left:267.2pt;margin-top:26.85pt;width:264.6pt;height:99pt;z-index:-251653632"/>
        </w:pict>
      </w:r>
      <w:r>
        <w:rPr>
          <w:noProof/>
          <w:lang w:eastAsia="tr-TR"/>
        </w:rPr>
        <w:pict>
          <v:rect id="_x0000_s1032" style="position:absolute;margin-left:-4.6pt;margin-top:26.85pt;width:259.8pt;height:99pt;z-index:-251654656"/>
        </w:pict>
      </w:r>
    </w:p>
    <w:p w:rsidR="0079285C" w:rsidRPr="00521235" w:rsidRDefault="0079285C" w:rsidP="00521235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4" o:spid="_x0000_s1033" type="#_x0000_t75" style="position:absolute;margin-left:272.3pt;margin-top:1.65pt;width:252.85pt;height:89.4pt;z-index:251655680;visibility:visible">
            <v:imagedata r:id="rId7" o:title=""/>
          </v:shape>
        </w:pict>
      </w:r>
      <w:r>
        <w:rPr>
          <w:noProof/>
          <w:lang w:eastAsia="tr-TR"/>
        </w:rPr>
        <w:pict>
          <v:shape id="Resim 3" o:spid="_x0000_s1034" type="#_x0000_t75" style="position:absolute;margin-left:1.7pt;margin-top:5.25pt;width:246.3pt;height:89.4pt;z-index:251654656;visibility:visible">
            <v:imagedata r:id="rId8" o:title=""/>
          </v:shape>
        </w:pict>
      </w:r>
    </w:p>
    <w:p w:rsidR="0079285C" w:rsidRPr="00521235" w:rsidRDefault="0079285C" w:rsidP="00521235">
      <w:pPr>
        <w:rPr>
          <w:rFonts w:ascii="Comic Sans MS" w:hAnsi="Comic Sans MS"/>
        </w:rPr>
      </w:pPr>
    </w:p>
    <w:p w:rsidR="0079285C" w:rsidRPr="00521235" w:rsidRDefault="0079285C" w:rsidP="00521235">
      <w:pPr>
        <w:rPr>
          <w:rFonts w:ascii="Comic Sans MS" w:hAnsi="Comic Sans MS"/>
        </w:rPr>
      </w:pPr>
    </w:p>
    <w:p w:rsidR="0079285C" w:rsidRDefault="0079285C" w:rsidP="00521235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6" o:spid="_x0000_s1035" type="#_x0000_t75" style="position:absolute;margin-left:269.3pt;margin-top:26.75pt;width:251.1pt;height:104.4pt;z-index:251657728;visibility:visible">
            <v:imagedata r:id="rId9" o:title=""/>
          </v:shape>
        </w:pict>
      </w:r>
      <w:r>
        <w:rPr>
          <w:noProof/>
          <w:lang w:eastAsia="tr-TR"/>
        </w:rPr>
        <w:pict>
          <v:rect id="_x0000_s1036" style="position:absolute;margin-left:267.2pt;margin-top:24.35pt;width:264.6pt;height:110.4pt;z-index:-251651584"/>
        </w:pict>
      </w:r>
      <w:r>
        <w:rPr>
          <w:noProof/>
          <w:lang w:eastAsia="tr-TR"/>
        </w:rPr>
        <w:pict>
          <v:rect id="_x0000_s1037" style="position:absolute;margin-left:-4.6pt;margin-top:24.35pt;width:259.8pt;height:110.4pt;z-index:-251652608"/>
        </w:pict>
      </w:r>
    </w:p>
    <w:p w:rsidR="0079285C" w:rsidRDefault="0079285C" w:rsidP="00521235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5" o:spid="_x0000_s1038" type="#_x0000_t75" style="position:absolute;margin-left:-4.3pt;margin-top:3.95pt;width:237.9pt;height:99.6pt;z-index:251656704;visibility:visible">
            <v:imagedata r:id="rId10" o:title=""/>
          </v:shape>
        </w:pict>
      </w:r>
    </w:p>
    <w:p w:rsidR="0079285C" w:rsidRDefault="0079285C" w:rsidP="00521235">
      <w:pPr>
        <w:rPr>
          <w:rFonts w:ascii="Comic Sans MS" w:hAnsi="Comic Sans MS"/>
        </w:rPr>
      </w:pPr>
    </w:p>
    <w:p w:rsidR="0079285C" w:rsidRPr="00507F90" w:rsidRDefault="0079285C" w:rsidP="00507F90">
      <w:pPr>
        <w:rPr>
          <w:rFonts w:ascii="Comic Sans MS" w:hAnsi="Comic Sans MS"/>
        </w:rPr>
      </w:pPr>
    </w:p>
    <w:p w:rsidR="0079285C" w:rsidRPr="00507F90" w:rsidRDefault="0079285C" w:rsidP="00507F90">
      <w:pPr>
        <w:rPr>
          <w:rFonts w:ascii="Comic Sans MS" w:hAnsi="Comic Sans MS"/>
        </w:rPr>
      </w:pPr>
    </w:p>
    <w:p w:rsidR="0079285C" w:rsidRPr="001E7126" w:rsidRDefault="0079285C" w:rsidP="00507F90">
      <w:pPr>
        <w:rPr>
          <w:rFonts w:ascii="Comic Sans MS" w:hAnsi="Comic Sans MS"/>
          <w:sz w:val="2"/>
          <w:szCs w:val="2"/>
        </w:rPr>
      </w:pPr>
    </w:p>
    <w:p w:rsidR="0079285C" w:rsidRDefault="0079285C" w:rsidP="001E7126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7" o:spid="_x0000_s1039" type="#_x0000_t75" style="position:absolute;margin-left:-4.3pt;margin-top:20.4pt;width:526.5pt;height:340.2pt;z-index:251658752;visibility:visible">
            <v:imagedata r:id="rId11" o:title=""/>
          </v:shape>
        </w:pict>
      </w:r>
      <w:r>
        <w:rPr>
          <w:rFonts w:ascii="Times New Roman" w:hAnsi="Times New Roman"/>
          <w:sz w:val="28"/>
          <w:szCs w:val="28"/>
        </w:rPr>
        <w:t>*Aşağıdaki toplama işlemlerini örnekteki gibi yapın.</w:t>
      </w:r>
    </w:p>
    <w:p w:rsidR="0079285C" w:rsidRDefault="0079285C" w:rsidP="00507F90">
      <w:pPr>
        <w:rPr>
          <w:rFonts w:ascii="Comic Sans MS" w:hAnsi="Comic Sans MS"/>
        </w:rPr>
      </w:pPr>
    </w:p>
    <w:p w:rsidR="0079285C" w:rsidRPr="00507F90" w:rsidRDefault="0079285C" w:rsidP="00507F90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52.15pt;margin-top:302.65pt;width:89.85pt;height:18.75pt;z-index:251651584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79285C" w:rsidRDefault="0079285C" w:rsidP="00EB5D48">
                  <w:pPr>
                    <w:jc w:val="center"/>
                  </w:pPr>
                  <w:r>
                    <w:t>Abdullah YAKUT</w:t>
                  </w:r>
                </w:p>
              </w:txbxContent>
            </v:textbox>
          </v:shape>
        </w:pict>
      </w:r>
    </w:p>
    <w:sectPr w:rsidR="0079285C" w:rsidRPr="00507F90" w:rsidSect="003D2C55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1547C"/>
    <w:rsid w:val="001E7126"/>
    <w:rsid w:val="001F600E"/>
    <w:rsid w:val="00276D45"/>
    <w:rsid w:val="002E4F78"/>
    <w:rsid w:val="003D2C55"/>
    <w:rsid w:val="00507F90"/>
    <w:rsid w:val="00521235"/>
    <w:rsid w:val="005D3039"/>
    <w:rsid w:val="00717263"/>
    <w:rsid w:val="0079285C"/>
    <w:rsid w:val="009C0482"/>
    <w:rsid w:val="00AD1777"/>
    <w:rsid w:val="00B734C8"/>
    <w:rsid w:val="00D37650"/>
    <w:rsid w:val="00E20A20"/>
    <w:rsid w:val="00E4238B"/>
    <w:rsid w:val="00EB5D48"/>
    <w:rsid w:val="00EF332F"/>
    <w:rsid w:val="00F0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12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20A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56</Words>
  <Characters>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dc:description>www.sorubak.com</dc:description>
  <cp:lastModifiedBy>edanur</cp:lastModifiedBy>
  <cp:revision>3</cp:revision>
  <dcterms:created xsi:type="dcterms:W3CDTF">2013-11-28T09:36:00Z</dcterms:created>
  <dcterms:modified xsi:type="dcterms:W3CDTF">2013-12-09T19:51:00Z</dcterms:modified>
  <cp:category>www.sorubak.com</cp:category>
</cp:coreProperties>
</file>