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FF" w:rsidRDefault="009377F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 Soyadı:</w:t>
      </w:r>
    </w:p>
    <w:p w:rsidR="009377FF" w:rsidRDefault="009377F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TÜRKÇE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“</w:t>
      </w:r>
      <w:r>
        <w:rPr>
          <w:rFonts w:ascii="Comic Sans MS" w:hAnsi="Comic Sans MS"/>
          <w:sz w:val="28"/>
          <w:szCs w:val="28"/>
        </w:rPr>
        <w:t>Hastalıkları önleyen en önemli etken dengeli beslenmedir.Her çeşit besinden yeteri kadar  yemeli,içeceklerden içmeliyiz.Fazla yağlı,şekerli besinlerden ,asitli içeceklerden uzak durmalıyız.Günde üç  ana  öğün ,üç ara  öğün  olmak üzere  düzenli  beslenmeliyiz.”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1-)Yukarıdaki metnin konusu aşağıdakilerden hangisidir?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A-)İlaçlar</w:t>
      </w:r>
      <w:hyperlink r:id="rId4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     B-)Dengeli Beslenme    C-)İçecekler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OKULUMUZ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yerden daha güzel,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Bizim için burası.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Okul,sevgili okul,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Neşe bilgi yuvası!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2-)Yukarıdaki şiirin ana  duygusu nedir?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A-)Okul sevgisi  B-)Kahramanlık    C-)Yalnızlık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3-)Aşağıdaki cümlelerden hangisi bir duygu anlatmaktadır?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A-)Derslerimize iyi çalışmalıyız.    B-)Annemi çok özledim.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C-)Derse giriş zili çaldı.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4-)Aşağıdakilerden hangisi  cümle sonuna  konulmaz?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A-)Nokta      B-)Ünlem    C-)Virgül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5-)”Konuşmacının  sözünü …………………dinlemeliyiz.”cümlesindeki noktalı yere 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hangisi getirilmelidir?</w:t>
      </w:r>
    </w:p>
    <w:p w:rsidR="009377FF" w:rsidRDefault="009377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A-)konuşarak    B-)kesmeden     C-)sonra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6-)”Gizem saat kaçta gelecek?” tümcesinin sonuna  hangi noktalama işareti konul-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malıdır?  A-)soru işareti   B-)nokta   C-) ünlem  işareti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)Hangi seçenekteki sözcüklerle anlamlı bir tümce </w:t>
      </w:r>
      <w:r>
        <w:rPr>
          <w:rFonts w:ascii="Comic Sans MS" w:hAnsi="Comic Sans MS"/>
          <w:b/>
          <w:sz w:val="28"/>
          <w:szCs w:val="28"/>
        </w:rPr>
        <w:t>olmaz</w:t>
      </w:r>
      <w:r>
        <w:rPr>
          <w:rFonts w:ascii="Comic Sans MS" w:hAnsi="Comic Sans MS"/>
          <w:sz w:val="28"/>
          <w:szCs w:val="28"/>
        </w:rPr>
        <w:t>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A-)söz –kötü – arkadaşlarına –söyleme    B-)tut – çevreni –temiz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C-)park –bahçe –ve – oyun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8-)”Meyveler çok ………………… besinlerdir.” cümlesindeki boş yere hangisi getirilemez?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A-)faydalı    B-) yararlı    C-)gereksiz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9-)Hangi seçenekteki sözcükler zıt anlamlıdır?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A-)mavi-renk    B-)taze bayat    C-)küçük-ufak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10-)”Elif,öyküde geçen  kibrit sözcüğünü yazdı.” tümcesinde bulunan aşağıdaki söz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cüklerden  hangisinin eş anlamlısı yoktur?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A-)sözcük    B-) kibrit   C-)öykü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11-)” iyi-kötü” sözcükleri arasındaki anlam  ilişkisi hangi seçenekte vardır?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A-)gece-gündüz       B-)küçük –ufak     C-)yaşlı-ihtiyar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12-)Verilen sözcük  ikililerinden hangisi farklıdır?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 uzak-yakın     B-)yoksul-fakir   C-)yüksek-alçak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13-)Hangi sözcüğün zıt anlamlısı yoktur?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A-)uzak   B-) zayıf     C-)kağıt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”Ayşe ile Elif aynı sınıfta okuyorlardı.O sabah yolda karşılaştılar.Birlikte kav-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şağa kadar gelip trafik ışıklarının olduğu yerde beklediler.Yeşil ışık yanınca geçti-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ler.”     </w:t>
      </w:r>
      <w:r w:rsidRPr="00E8757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14,15 . soruları yukarıdaki metne göre cevaplayın.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14-)Aşağıdakilerden hangisi bu metnin kahramanlarıdır?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A-)Ayşe ile Elif   B-)Trafik ışıkları  C-) Yaramaz çocuklar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15-)Metinde anlatılan olayın zamanı aşağıdakilerden hangisidir?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A-)yazın     B-)sabah      C-)akşam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MATEMATİK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1-)Ali ‘nin 1 deste çubuğu var.Ayla’nın çubukları Ali ‘den 4 tane fazladır.Ayla’nın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çubuklarının sayısı kaçtır?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A-)12     B-) 14      C-)16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2-)Levent ‘in  9 tane fındığı vardır.Fındıkların bir düzine  olması için kaç tane daha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fındık gereklidir?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A-)3     B-)1     C-)6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3-)Melih ,kümesten topladığı yumurtaları bir düzinelik kaba koyunca  elinde 3 yu-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murta kalıyor.Buna göre Melih kümesten kaç yumurta toplamıştır?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A-)10      B-)12    C-)15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4-)5  onluk ve 3 birlikten oluşan sayı kaçtır?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A-) 55     B-)53      C-) 35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5-)Aşağıdakilerden hangisinin söylediği sayının onlar basamağındaki rakamın basamak değeri “</w:t>
      </w:r>
      <w:smartTag w:uri="urn:schemas-microsoft-com:office:smarttags" w:element="metricconverter">
        <w:smartTagPr>
          <w:attr w:name="ProductID" w:val="60”"/>
        </w:smartTagPr>
        <w:r>
          <w:rPr>
            <w:rFonts w:ascii="Comic Sans MS" w:hAnsi="Comic Sans MS"/>
            <w:sz w:val="28"/>
            <w:szCs w:val="28"/>
          </w:rPr>
          <w:t>60”</w:t>
        </w:r>
      </w:smartTag>
      <w:r>
        <w:rPr>
          <w:rFonts w:ascii="Comic Sans MS" w:hAnsi="Comic Sans MS"/>
          <w:sz w:val="28"/>
          <w:szCs w:val="28"/>
        </w:rPr>
        <w:t xml:space="preserve"> tır?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A-)56      B-) 26    C-)61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6-) 5 onluk ve 2 birlikten oluşan  sayı ve rakamlarının basamak değeri hangi seçe-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nekte verilmiştir?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A-) 25                        B-) 52                            C-)55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7-)33 sayısındaki rakamların basamak  değerlerinin farkı kaçtır?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  30       B-)27        C-)33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8-)Aşağıdaki boş bırakılan yerlere hangi seçenekteki sayılar getirilmelidir?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84-82-80-78-…….-74-72-70-68-……..-64-62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A-)77-67               B-)76-60            C-)76-66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9-)40-36-32-…..-24-20-16-12    Yandaki ritmik saymalarda boş bırakılan yere han</w:t>
      </w:r>
      <w:bookmarkStart w:id="0" w:name="_GoBack"/>
      <w:bookmarkEnd w:id="0"/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6-9-12-…..-18-21-24-27-30      gi  seçenekteki sayılar yazılmalıdır?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A-)28-15       B-)30-14     C-)36-17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10-)Aşağıdaki örüntüde boş bırakılan yere  hangi seçenekteki şekiller konulmalı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dır?</w:t>
      </w:r>
    </w:p>
    <w:p w:rsidR="009377FF" w:rsidRDefault="009377FF" w:rsidP="009D7FDC">
      <w:pPr>
        <w:tabs>
          <w:tab w:val="left" w:pos="3765"/>
          <w:tab w:val="left" w:pos="4425"/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Oval 7" o:spid="_x0000_s1026" style="position:absolute;margin-left:274.3pt;margin-top:4.1pt;width:27pt;height:19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" fillcolor="#4f81bd" strokecolor="#243f60" strokeweight="2pt"/>
        </w:pict>
      </w:r>
      <w:r>
        <w:rPr>
          <w:noProof/>
          <w:lang w:eastAsia="tr-TR"/>
        </w:rPr>
        <w:pict>
          <v:rect id="Dikdörtgen 6" o:spid="_x0000_s1027" style="position:absolute;margin-left:185.05pt;margin-top:4.1pt;width:22.5pt;height:12.75pt;flip:y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" fillcolor="#4f81bd" strokecolor="#243f60" strokeweight="2pt"/>
        </w:pict>
      </w:r>
      <w:r>
        <w:rPr>
          <w:noProof/>
          <w:lang w:eastAsia="tr-TR"/>
        </w:rPr>
        <w:pict>
          <v:oval id="Oval 5" o:spid="_x0000_s1028" style="position:absolute;margin-left:130.3pt;margin-top:4.1pt;width:26.25pt;height:19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" fillcolor="#4f81bd" strokecolor="#243f60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9" type="#_x0000_t5" style="position:absolute;margin-left:92.05pt;margin-top:4.1pt;width:9.75pt;height:20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" fillcolor="#4f81bd" strokecolor="#243f60" strokeweight="2pt"/>
        </w:pict>
      </w:r>
      <w:r>
        <w:rPr>
          <w:noProof/>
          <w:lang w:eastAsia="tr-TR"/>
        </w:rPr>
        <w:pict>
          <v:rect id="Dikdörtgen 3" o:spid="_x0000_s1030" style="position:absolute;margin-left:42.55pt;margin-top:10.1pt;width:21.75pt;height:13.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" fillcolor="#4f81bd" strokecolor="#243f60" strokeweight="2pt"/>
        </w:pic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…….     </w:t>
      </w:r>
      <w:r>
        <w:rPr>
          <w:rFonts w:ascii="Comic Sans MS" w:hAnsi="Comic Sans MS"/>
          <w:sz w:val="28"/>
          <w:szCs w:val="28"/>
        </w:rPr>
        <w:tab/>
      </w:r>
    </w:p>
    <w:p w:rsidR="009377FF" w:rsidRDefault="009377FF" w:rsidP="009D7FDC">
      <w:pPr>
        <w:tabs>
          <w:tab w:val="left" w:pos="3765"/>
          <w:tab w:val="left" w:pos="4425"/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oval id="Oval 10" o:spid="_x0000_s1031" style="position:absolute;margin-left:389.8pt;margin-top:31.7pt;width:27.75pt;height:20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" fillcolor="#4f81bd" strokecolor="#243f60" strokeweight="2pt"/>
        </w:pict>
      </w:r>
      <w:r>
        <w:rPr>
          <w:noProof/>
          <w:lang w:eastAsia="tr-TR"/>
        </w:rPr>
        <w:pict>
          <v:shape id="İkizkenar Üçgen 9" o:spid="_x0000_s1032" type="#_x0000_t5" style="position:absolute;margin-left:147.55pt;margin-top:25.7pt;width:15pt;height:26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" adj="9890" fillcolor="#4f81bd" strokecolor="#243f60" strokeweight="2pt"/>
        </w:pict>
      </w:r>
    </w:p>
    <w:p w:rsidR="009377FF" w:rsidRDefault="009377FF" w:rsidP="00045C8A">
      <w:pPr>
        <w:tabs>
          <w:tab w:val="left" w:pos="2370"/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Dikdörtgen 8" o:spid="_x0000_s1033" style="position:absolute;margin-left:32.05pt;margin-top:6pt;width:27.75pt;height: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" fillcolor="#4f81bd" strokecolor="#243f60" strokeweight="2pt"/>
        </w:pict>
      </w:r>
      <w:r>
        <w:rPr>
          <w:rFonts w:ascii="Comic Sans MS" w:hAnsi="Comic Sans MS"/>
          <w:sz w:val="28"/>
          <w:szCs w:val="28"/>
        </w:rPr>
        <w:t>A-)</w:t>
      </w:r>
      <w:r>
        <w:rPr>
          <w:rFonts w:ascii="Comic Sans MS" w:hAnsi="Comic Sans MS"/>
          <w:sz w:val="28"/>
          <w:szCs w:val="28"/>
        </w:rPr>
        <w:tab/>
        <w:t>B-)</w:t>
      </w:r>
      <w:r>
        <w:rPr>
          <w:rFonts w:ascii="Comic Sans MS" w:hAnsi="Comic Sans MS"/>
          <w:sz w:val="28"/>
          <w:szCs w:val="28"/>
        </w:rPr>
        <w:tab/>
        <w:t>C-)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11-)88-83-78-73-68-63-58-53-48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ritmik sayma hangi seçenekte doğru olarak verilmiştir?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A-)Geriye doğru 5’erli ritmik sayma yapıyor.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B-)Geriye doğru 4’erli ritmik sayma yapıyor.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C-)İleriye doğru 5’erli ritmik sayma yapıyor.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12-)12’den başlayıp 4’er ritmik sayma yaparken 5. saymada hangi sayıyı söyleriz?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A-)32   B-)28   C-)24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13-)Aslı’nın bir tane 10 TL,iki tane 5 TL ve iki tane 1 TL parası var.Aslı’nın toplam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kaç lirası vardır?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A-)21       B-)16     C-)22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14-)1 TL’ de  kaç tane  25 kuruş vardır?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A-)3      B-)4      C-)5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15-)3 tane 1 TL,1 tane 50 kuruş,2 tane  25 kuruş kaç TL eder?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A-)5       B-)6     C-)4</w:t>
      </w:r>
    </w:p>
    <w:p w:rsidR="009377FF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</w:p>
    <w:p w:rsidR="009377FF" w:rsidRPr="00750A6B" w:rsidRDefault="009377FF" w:rsidP="00750A6B">
      <w:pPr>
        <w:tabs>
          <w:tab w:val="left" w:pos="10206"/>
        </w:tabs>
        <w:rPr>
          <w:rFonts w:ascii="Comic Sans MS" w:hAnsi="Comic Sans MS"/>
          <w:sz w:val="28"/>
          <w:szCs w:val="28"/>
        </w:rPr>
      </w:pPr>
    </w:p>
    <w:sectPr w:rsidR="009377FF" w:rsidRPr="00750A6B" w:rsidSect="00750A6B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2E1"/>
    <w:rsid w:val="00045C8A"/>
    <w:rsid w:val="00072A22"/>
    <w:rsid w:val="0012526F"/>
    <w:rsid w:val="00357CB1"/>
    <w:rsid w:val="004E4307"/>
    <w:rsid w:val="00542EF4"/>
    <w:rsid w:val="00580761"/>
    <w:rsid w:val="00750A6B"/>
    <w:rsid w:val="0080304D"/>
    <w:rsid w:val="008C00FD"/>
    <w:rsid w:val="008C5F3A"/>
    <w:rsid w:val="009377FF"/>
    <w:rsid w:val="009D1ECB"/>
    <w:rsid w:val="009D7FDC"/>
    <w:rsid w:val="00A974D5"/>
    <w:rsid w:val="00B07596"/>
    <w:rsid w:val="00BF5586"/>
    <w:rsid w:val="00C16CC2"/>
    <w:rsid w:val="00C52D9C"/>
    <w:rsid w:val="00CF56A4"/>
    <w:rsid w:val="00D2566D"/>
    <w:rsid w:val="00E47C6A"/>
    <w:rsid w:val="00E770BC"/>
    <w:rsid w:val="00E8757B"/>
    <w:rsid w:val="00EB02E1"/>
    <w:rsid w:val="00EF4BA1"/>
    <w:rsid w:val="00F9282A"/>
    <w:rsid w:val="00FB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B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72A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5</Pages>
  <Words>685</Words>
  <Characters>3911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4</cp:revision>
  <dcterms:created xsi:type="dcterms:W3CDTF">2012-10-31T16:29:00Z</dcterms:created>
  <dcterms:modified xsi:type="dcterms:W3CDTF">2013-12-01T13:33:00Z</dcterms:modified>
  <cp:category>www.sorubak.com</cp:category>
</cp:coreProperties>
</file>