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left:0;text-align:left;margin-left:183pt;margin-top:-55.15pt;width:307.2pt;height:36pt;z-index:251641856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B42FB4" w:rsidRPr="00BB1B7F" w:rsidRDefault="00B42FB4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B1B7F">
                    <w:rPr>
                      <w:rFonts w:ascii="Comic Sans MS" w:hAnsi="Comic Sans MS"/>
                      <w:sz w:val="28"/>
                      <w:szCs w:val="28"/>
                    </w:rPr>
                    <w:t>1-D Sınıfı Matematik Dersi Çalışma Kağıdı</w:t>
                  </w:r>
                </w:p>
              </w:txbxContent>
            </v:textbox>
          </v:rect>
        </w:pict>
      </w:r>
      <w:r w:rsidRPr="00BB1B7F">
        <w:rPr>
          <w:rFonts w:ascii="Comic Sans MS" w:hAnsi="Comic Sans MS"/>
          <w:sz w:val="24"/>
          <w:szCs w:val="24"/>
        </w:rPr>
        <w:t>1.Şekille gösterilen Çıkarma İşlemlerini Yapalım.</w:t>
      </w: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27" style="position:absolute;left:0;text-align:left;margin-left:232.65pt;margin-top:401.05pt;width:108.35pt;height:41.35pt;z-index:251654144" arcsize="10923f">
            <v:textbox>
              <w:txbxContent>
                <w:p w:rsidR="00B42FB4" w:rsidRPr="00BB1B7F" w:rsidRDefault="00B42FB4" w:rsidP="000373CC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left:0;text-align:left;margin-left:166.9pt;margin-top:401.05pt;width:82.75pt;height:48.5pt;z-index:251653120" o:connectortype="elbow" adj="10793,-69209,-53393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roundrect id="_x0000_s1029" style="position:absolute;left:0;text-align:left;margin-left:-1.9pt;margin-top:431pt;width:151.85pt;height:41.35pt;z-index:251652096" arcsize="10923f" strokeweight="1pt">
            <v:stroke dashstyle="dash"/>
            <v:shadow color="#868686"/>
            <v:textbox>
              <w:txbxContent>
                <w:p w:rsidR="00B42FB4" w:rsidRPr="00BB1B7F" w:rsidRDefault="00B42FB4" w:rsidP="000373CC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C8473E">
                    <w:rPr>
                      <w:rFonts w:ascii="Maviokul.com-Egik-bitisik" w:hAnsi="Maviokul.com-Egik-bitisik"/>
                      <w:noProof/>
                      <w:sz w:val="40"/>
                      <w:szCs w:val="4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15" o:spid="_x0000_i1027" type="#_x0000_t75" style="width:39pt;height:19.5pt;visibility:visible">
                        <v:imagedata r:id="rId4" o:title=""/>
                      </v:shape>
                    </w:pict>
                  </w:r>
                  <w:r w:rsidRPr="00C8473E">
                    <w:rPr>
                      <w:rFonts w:ascii="Maviokul.com-Egik-bitisik" w:hAnsi="Maviokul.com-Egik-bitisik"/>
                      <w:noProof/>
                      <w:sz w:val="40"/>
                      <w:szCs w:val="40"/>
                      <w:lang w:eastAsia="tr-TR"/>
                    </w:rPr>
                    <w:pict>
                      <v:shape id="_x0000_i1028" type="#_x0000_t75" style="width:39pt;height:19.5pt;visibility:visible">
                        <v:imagedata r:id="rId4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0" style="position:absolute;left:0;text-align:left;margin-left:-9pt;margin-top:327.6pt;width:172.5pt;height:148.3pt;z-index:251651072" strokeweight="2.5pt">
            <v:shadow color="#868686"/>
            <v:textbox>
              <w:txbxContent>
                <w:p w:rsidR="00B42FB4" w:rsidRDefault="00B42FB4" w:rsidP="000373CC">
                  <w:pPr>
                    <w:spacing w:after="0"/>
                  </w:pPr>
                  <w:r>
                    <w:t xml:space="preserve">            </w:t>
                  </w:r>
                </w:p>
                <w:p w:rsidR="00B42FB4" w:rsidRDefault="00B42FB4" w:rsidP="000373CC">
                  <w:pPr>
                    <w:spacing w:after="0"/>
                  </w:pPr>
                  <w:r w:rsidRPr="00836C9B">
                    <w:rPr>
                      <w:noProof/>
                      <w:lang w:eastAsia="tr-TR"/>
                    </w:rPr>
                    <w:pict>
                      <v:shape id="_x0000_i1038" type="#_x0000_t75" style="width:39pt;height:19.5pt;visibility:visible">
                        <v:imagedata r:id="rId4" o:title=""/>
                      </v:shape>
                    </w:pict>
                  </w:r>
                  <w:r>
                    <w:t xml:space="preserve">   </w: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Resim 116" o:spid="_x0000_i1039" type="#_x0000_t75" style="width:39pt;height:19.5pt;visibility:visible">
                        <v:imagedata r:id="rId4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Resim 117" o:spid="_x0000_i1040" type="#_x0000_t75" style="width:39pt;height:19.5pt;visibility:visible">
                        <v:imagedata r:id="rId4" o:title=""/>
                      </v:shape>
                    </w:pict>
                  </w:r>
                </w:p>
                <w:p w:rsidR="00B42FB4" w:rsidRDefault="00B42FB4" w:rsidP="000373CC">
                  <w:pPr>
                    <w:spacing w:after="0"/>
                  </w:pPr>
                  <w:r w:rsidRPr="00836C9B">
                    <w:rPr>
                      <w:noProof/>
                      <w:lang w:eastAsia="tr-TR"/>
                    </w:rPr>
                    <w:pict>
                      <v:shape id="_x0000_i1041" type="#_x0000_t75" style="width:39pt;height:19.5pt;visibility:visible">
                        <v:imagedata r:id="rId4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42" type="#_x0000_t75" style="width:39pt;height:19.5pt;visibility:visible">
                        <v:imagedata r:id="rId4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43" type="#_x0000_t75" style="width:39pt;height:19.5pt;visibility:visible">
                        <v:imagedata r:id="rId4" o:title=""/>
                      </v:shape>
                    </w:pict>
                  </w:r>
                </w:p>
                <w:p w:rsidR="00B42FB4" w:rsidRDefault="00B42FB4" w:rsidP="000373CC">
                  <w:pPr>
                    <w:spacing w:after="0"/>
                  </w:pPr>
                  <w:r w:rsidRPr="00836C9B">
                    <w:rPr>
                      <w:noProof/>
                      <w:lang w:eastAsia="tr-TR"/>
                    </w:rPr>
                    <w:pict>
                      <v:shape id="_x0000_i1044" type="#_x0000_t75" style="width:39pt;height:19.5pt;visibility:visible">
                        <v:imagedata r:id="rId4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45" type="#_x0000_t75" style="width:39pt;height:19.5pt;visibility:visible">
                        <v:imagedata r:id="rId4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46" type="#_x0000_t75" style="width:39pt;height:19.5pt;visibility:visible">
                        <v:imagedata r:id="rId4" o:title=""/>
                      </v:shape>
                    </w:pict>
                  </w:r>
                </w:p>
                <w:p w:rsidR="00B42FB4" w:rsidRDefault="00B42FB4" w:rsidP="000373CC">
                  <w:pPr>
                    <w:spacing w:after="0"/>
                  </w:pPr>
                </w:p>
                <w:p w:rsidR="00B42FB4" w:rsidRDefault="00B42FB4" w:rsidP="000373CC"/>
                <w:p w:rsidR="00B42FB4" w:rsidRDefault="00B42FB4" w:rsidP="000373CC">
                  <w:r>
                    <w:t xml:space="preserve">                                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31" style="position:absolute;left:0;text-align:left;margin-left:232.65pt;margin-top:216.4pt;width:108.35pt;height:41.35pt;z-index:251650048" arcsize="10923f">
            <v:textbox>
              <w:txbxContent>
                <w:p w:rsidR="00B42FB4" w:rsidRPr="00BB1B7F" w:rsidRDefault="00B42FB4" w:rsidP="000373CC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2" type="#_x0000_t34" style="position:absolute;left:0;text-align:left;margin-left:154.9pt;margin-top:212.85pt;width:82.75pt;height:48.5pt;z-index:251649024" o:connectortype="elbow" adj="10793,-69209,-53393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roundrect id="_x0000_s1033" style="position:absolute;left:0;text-align:left;margin-left:100.05pt;margin-top:163.65pt;width:54.85pt;height:107.65pt;z-index:251648000" arcsize="10923f" strokeweight="1pt">
            <v:stroke dashstyle="dash"/>
            <v:shadow color="#868686"/>
            <v:textbox>
              <w:txbxContent>
                <w:p w:rsidR="00B42FB4" w:rsidRDefault="00B42FB4" w:rsidP="000373CC">
                  <w:pPr>
                    <w:spacing w:after="0"/>
                  </w:pPr>
                  <w:r w:rsidRPr="00836C9B">
                    <w:rPr>
                      <w:noProof/>
                      <w:lang w:eastAsia="tr-TR"/>
                    </w:rPr>
                    <w:pict>
                      <v:shape id="Resim 55" o:spid="_x0000_i1051" type="#_x0000_t75" style="width:18.75pt;height:21pt;visibility:visible">
                        <v:imagedata r:id="rId5" o:title=""/>
                      </v:shape>
                    </w:pict>
                  </w:r>
                </w:p>
                <w:p w:rsidR="00B42FB4" w:rsidRDefault="00B42FB4" w:rsidP="000373CC">
                  <w:pPr>
                    <w:spacing w:after="0"/>
                  </w:pPr>
                  <w:r w:rsidRPr="00836C9B">
                    <w:rPr>
                      <w:noProof/>
                      <w:lang w:eastAsia="tr-TR"/>
                    </w:rPr>
                    <w:pict>
                      <v:shape id="Resim 56" o:spid="_x0000_i1052" type="#_x0000_t75" style="width:17.25pt;height:22.5pt;visibility:visible">
                        <v:imagedata r:id="rId5" o:title=""/>
                      </v:shape>
                    </w:pict>
                  </w:r>
                </w:p>
                <w:p w:rsidR="00B42FB4" w:rsidRDefault="00B42FB4">
                  <w:r w:rsidRPr="00836C9B">
                    <w:rPr>
                      <w:noProof/>
                      <w:lang w:eastAsia="tr-TR"/>
                    </w:rPr>
                    <w:pict>
                      <v:shape id="_x0000_i1053" type="#_x0000_t75" style="width:17.25pt;height:22.5pt;visibility:visible">
                        <v:imagedata r:id="rId5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54" type="#_x0000_t75" style="width:17.25pt;height:22.5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4" style="position:absolute;left:0;text-align:left;margin-left:-9pt;margin-top:159.4pt;width:172.5pt;height:126.2pt;z-index:251646976" strokeweight="2.5pt">
            <v:shadow color="#868686"/>
            <v:textbox>
              <w:txbxContent>
                <w:p w:rsidR="00B42FB4" w:rsidRDefault="00B42FB4" w:rsidP="000373CC">
                  <w:pPr>
                    <w:spacing w:after="0"/>
                  </w:pPr>
                  <w:r>
                    <w:t xml:space="preserve">  </w: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Resim 43" o:spid="_x0000_i1064" type="#_x0000_t75" style="width:24.75pt;height:33pt;visibility:visible">
                        <v:imagedata r:id="rId5" o:title=""/>
                      </v:shape>
                    </w:pict>
                  </w:r>
                  <w:r>
                    <w:t xml:space="preserve">  </w: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Resim 44" o:spid="_x0000_i1065" type="#_x0000_t75" style="width:24.75pt;height:33pt;visibility:visible">
                        <v:imagedata r:id="rId5" o:title=""/>
                      </v:shape>
                    </w:pict>
                  </w:r>
                  <w:r>
                    <w:t xml:space="preserve"> </w: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Resim 45" o:spid="_x0000_i1066" type="#_x0000_t75" style="width:24.75pt;height:33pt;visibility:visible">
                        <v:imagedata r:id="rId5" o:title=""/>
                      </v:shape>
                    </w:pict>
                  </w:r>
                  <w:r>
                    <w:t xml:space="preserve">        </w:t>
                  </w:r>
                </w:p>
                <w:p w:rsidR="00B42FB4" w:rsidRDefault="00B42FB4" w:rsidP="000373CC">
                  <w:pPr>
                    <w:spacing w:after="0"/>
                  </w:pPr>
                  <w:r>
                    <w:t xml:space="preserve">   </w: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Resim 48" o:spid="_x0000_i1067" type="#_x0000_t75" style="width:24.75pt;height:33pt;visibility:visible">
                        <v:imagedata r:id="rId5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Resim 49" o:spid="_x0000_i1068" type="#_x0000_t75" style="width:24.75pt;height:33pt;visibility:visible">
                        <v:imagedata r:id="rId5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69" type="#_x0000_t75" style="width:24.75pt;height:33pt;visibility:visible">
                        <v:imagedata r:id="rId5" o:title=""/>
                      </v:shape>
                    </w:pict>
                  </w:r>
                </w:p>
                <w:p w:rsidR="00B42FB4" w:rsidRDefault="00B42FB4" w:rsidP="00BB1B7F">
                  <w:r w:rsidRPr="00836C9B">
                    <w:rPr>
                      <w:noProof/>
                      <w:lang w:eastAsia="tr-TR"/>
                    </w:rPr>
                    <w:pict>
                      <v:shape id="_x0000_i1070" type="#_x0000_t75" style="width:24.75pt;height:33pt;visibility:visible">
                        <v:imagedata r:id="rId5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71" type="#_x0000_t75" style="width:24.75pt;height:33pt;visibility:visible">
                        <v:imagedata r:id="rId5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72" type="#_x0000_t75" style="width:24.75pt;height:33pt;visibility:visible">
                        <v:imagedata r:id="rId5" o:title=""/>
                      </v:shape>
                    </w:pict>
                  </w:r>
                </w:p>
                <w:p w:rsidR="00B42FB4" w:rsidRDefault="00B42FB4" w:rsidP="00BB1B7F">
                  <w:r>
                    <w:t xml:space="preserve">                                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35" style="position:absolute;left:0;text-align:left;margin-left:232.65pt;margin-top:55.3pt;width:108.35pt;height:41.35pt;z-index:251645952" arcsize="10923f">
            <v:textbox>
              <w:txbxContent>
                <w:p w:rsidR="00B42FB4" w:rsidRPr="00BB1B7F" w:rsidRDefault="00B42FB4">
                  <w:pPr>
                    <w:rPr>
                      <w:rFonts w:ascii="Maviokul.com-Egik-bitisik" w:hAnsi="Maviokul.com-Egik-bitisik"/>
                      <w:sz w:val="40"/>
                      <w:szCs w:val="40"/>
                    </w:rPr>
                  </w:pPr>
                  <w:r w:rsidRPr="00BB1B7F">
                    <w:rPr>
                      <w:rFonts w:ascii="Maviokul.com-Egik-bitisik" w:hAnsi="Maviokul.com-Egik-bitisik"/>
                      <w:sz w:val="40"/>
                      <w:szCs w:val="40"/>
                    </w:rPr>
                    <w:t>8-2</w:t>
                  </w:r>
                  <w:r>
                    <w:rPr>
                      <w:rFonts w:ascii="Maviokul.com-Egik-bitisik" w:hAnsi="Maviokul.com-Egik-bitisik"/>
                      <w:sz w:val="40"/>
                      <w:szCs w:val="40"/>
                    </w:rPr>
                    <w:t xml:space="preserve"> =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36" type="#_x0000_t34" style="position:absolute;left:0;text-align:left;margin-left:154.9pt;margin-top:55.3pt;width:82.75pt;height:48.5pt;z-index:251644928" o:connectortype="elbow" adj="10793,-69209,-53393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roundrect id="_x0000_s1037" style="position:absolute;left:0;text-align:left;margin-left:106.4pt;margin-top:11.1pt;width:48.5pt;height:100.5pt;z-index:251643904" arcsize="10923f" strokeweight="1pt">
            <v:stroke dashstyle="dash"/>
            <v:shadow color="#868686"/>
            <v:textbox>
              <w:txbxContent>
                <w:p w:rsidR="00B42FB4" w:rsidRDefault="00B42FB4">
                  <w:r w:rsidRPr="00836C9B">
                    <w:rPr>
                      <w:noProof/>
                      <w:lang w:eastAsia="tr-TR"/>
                    </w:rPr>
                    <w:pict>
                      <v:shape id="Resim 1" o:spid="_x0000_i1075" type="#_x0000_t75" style="width:29.25pt;height:47.25pt;visibility:visible">
                        <v:imagedata r:id="rId6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76" type="#_x0000_t75" style="width:29.25pt;height:47.25pt;visibility:visible">
                        <v:imagedata r:id="rId6" o:title=""/>
                      </v:shape>
                    </w:pict>
                  </w:r>
                </w:p>
              </w:txbxContent>
            </v:textbox>
          </v:roundrect>
        </w:pict>
      </w:r>
      <w:r w:rsidRPr="00C8473E">
        <w:rPr>
          <w:rFonts w:ascii="Comic Sans MS" w:hAnsi="Comic Sans MS"/>
          <w:noProof/>
          <w:sz w:val="24"/>
          <w:szCs w:val="24"/>
          <w:lang w:eastAsia="tr-TR"/>
        </w:rPr>
        <w:pict>
          <v:shape id="_x0000_i1077" type="#_x0000_t75" style="width:49.5pt;height:33.75pt;visibility:visible">
            <v:imagedata r:id="rId6" o:title=""/>
          </v:shape>
        </w:pict>
      </w:r>
      <w:r>
        <w:rPr>
          <w:noProof/>
          <w:lang w:eastAsia="tr-TR"/>
        </w:rPr>
        <w:pict>
          <v:rect id="_x0000_s1038" style="position:absolute;left:0;text-align:left;margin-left:-9pt;margin-top:4.7pt;width:172.5pt;height:111.2pt;z-index:251642880;mso-position-horizontal-relative:text;mso-position-vertical-relative:text" strokeweight="2.5pt">
            <v:shadow color="#868686"/>
            <v:textbox>
              <w:txbxContent>
                <w:p w:rsidR="00B42FB4" w:rsidRDefault="00B42FB4">
                  <w:r w:rsidRPr="00836C9B">
                    <w:rPr>
                      <w:noProof/>
                      <w:lang w:eastAsia="tr-TR"/>
                    </w:rPr>
                    <w:pict>
                      <v:shape id="_x0000_i1086" type="#_x0000_t75" style="width:49.5pt;height:33.75pt;visibility:visible">
                        <v:imagedata r:id="rId6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87" type="#_x0000_t75" style="width:49.5pt;height:33.75pt;visibility:visible">
                        <v:imagedata r:id="rId6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88" type="#_x0000_t75" style="width:49.5pt;height:33.75pt;visibility:visible">
                        <v:imagedata r:id="rId6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89" type="#_x0000_t75" style="width:49.5pt;height:33.75pt;visibility:visible">
                        <v:imagedata r:id="rId6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90" type="#_x0000_t75" style="width:49.5pt;height:33.75pt;visibility:visible">
                        <v:imagedata r:id="rId6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91" type="#_x0000_t75" style="width:49.5pt;height:33.75pt;visibility:visible">
                        <v:imagedata r:id="rId6" o:title=""/>
                      </v:shape>
                    </w:pict>
                  </w:r>
                  <w:r>
                    <w:t xml:space="preserve">                                                                         </w: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92" type="#_x0000_t75" style="width:49.5pt;height:33.75pt;visibility:visible">
                        <v:imagedata r:id="rId6" o:title=""/>
                      </v:shape>
                    </w:pict>
                  </w:r>
                  <w:r w:rsidRPr="00836C9B">
                    <w:rPr>
                      <w:noProof/>
                      <w:lang w:eastAsia="tr-TR"/>
                    </w:rPr>
                    <w:pict>
                      <v:shape id="_x0000_i1093" type="#_x0000_t75" style="width:49.5pt;height:33.75pt;visibility:visible">
                        <v:imagedata r:id="rId6" o:title=""/>
                      </v:shape>
                    </w:pic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</w:t>
      </w: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Soruları Örnekteki gibi şekil çizerek yanıtlayınız.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89.75pt;margin-top:58.85pt;width:13.35pt;height:49.2pt;flip:x;z-index:251664384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040" type="#_x0000_t32" style="position:absolute;left:0;text-align:left;margin-left:213.55pt;margin-top:64.55pt;width:15pt;height:43.5pt;flip:x;z-index:251661312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041" type="#_x0000_t32" style="position:absolute;left:0;text-align:left;margin-left:130.2pt;margin-top:64.55pt;width:6.45pt;height:44.95pt;flip:x;z-index:251663360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042" type="#_x0000_t32" style="position:absolute;left:0;text-align:left;margin-left:170.1pt;margin-top:58.85pt;width:12.85pt;height:49.2pt;flip:x;z-index:251662336" o:connectortype="straight" strokeweight="2.5pt">
            <v:shadow color="#868686"/>
          </v:shape>
        </w:pict>
      </w:r>
      <w:r>
        <w:rPr>
          <w:noProof/>
          <w:lang w:eastAsia="tr-TR"/>
        </w:rPr>
        <w:pict>
          <v:shape id="_x0000_s1043" type="#_x0000_t75" alt="https://encrypted-tbn2.gstatic.com/images?q=tbn:ANd9GcRmJoFCjT8bhBkfAByInisaMx9bFLF35v4jpQcQx6U4tWjAqBAH" style="position:absolute;left:0;text-align:left;margin-left:198.6pt;margin-top:57.4pt;width:44.1pt;height:45.6pt;z-index:251660288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44" type="#_x0000_t75" alt="https://encrypted-tbn2.gstatic.com/images?q=tbn:ANd9GcRmJoFCjT8bhBkfAByInisaMx9bFLF35v4jpQcQx6U4tWjAqBAH" style="position:absolute;left:0;text-align:left;margin-left:154.4pt;margin-top:57.4pt;width:44.1pt;height:45.6pt;z-index:251659264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45" type="#_x0000_t75" alt="https://encrypted-tbn2.gstatic.com/images?q=tbn:ANd9GcRmJoFCjT8bhBkfAByInisaMx9bFLF35v4jpQcQx6U4tWjAqBAH" style="position:absolute;left:0;text-align:left;margin-left:110.2pt;margin-top:57.4pt;width:44.1pt;height:45.6pt;z-index:251658240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46" type="#_x0000_t75" alt="https://encrypted-tbn2.gstatic.com/images?q=tbn:ANd9GcRmJoFCjT8bhBkfAByInisaMx9bFLF35v4jpQcQx6U4tWjAqBAH" style="position:absolute;left:0;text-align:left;margin-left:69.65pt;margin-top:57.45pt;width:44.1pt;height:45.6pt;z-index:25165721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47" type="#_x0000_t75" alt="https://encrypted-tbn2.gstatic.com/images?q=tbn:ANd9GcRmJoFCjT8bhBkfAByInisaMx9bFLF35v4jpQcQx6U4tWjAqBAH" style="position:absolute;left:0;text-align:left;margin-left:33.3pt;margin-top:57.45pt;width:44.1pt;height:45.6pt;z-index:251656192;visibility:visible">
            <v:imagedata r:id="rId7" o:title=""/>
          </v:shape>
        </w:pict>
      </w:r>
      <w:r>
        <w:rPr>
          <w:noProof/>
          <w:lang w:eastAsia="tr-TR"/>
        </w:rPr>
        <w:pict>
          <v:shape id="rg_hi" o:spid="_x0000_s1048" type="#_x0000_t75" alt="https://encrypted-tbn2.gstatic.com/images?q=tbn:ANd9GcRmJoFCjT8bhBkfAByInisaMx9bFLF35v4jpQcQx6U4tWjAqBAH" style="position:absolute;left:0;text-align:left;margin-left:-4.5pt;margin-top:57.4pt;width:44.1pt;height:45.6pt;z-index:251655168;visibility:visible">
            <v:imagedata r:id="rId7" o:title=""/>
          </v:shape>
        </w:pict>
      </w:r>
      <w:r>
        <w:rPr>
          <w:rFonts w:ascii="Maviokul.com-Egik-bitisik" w:hAnsi="Maviokul.com-Egik-bitisik"/>
          <w:sz w:val="36"/>
          <w:szCs w:val="36"/>
        </w:rPr>
        <w:t xml:space="preserve"> 1)Eray</w:t>
      </w:r>
      <w:r w:rsidRPr="00D45D44">
        <w:rPr>
          <w:rFonts w:ascii="Maviokul.com-Egik-bitisik" w:hAnsi="Maviokul.com-Egik-bitisik"/>
          <w:sz w:val="36"/>
          <w:szCs w:val="36"/>
        </w:rPr>
        <w:t xml:space="preserve"> 6 elma alır.4 tanesinin yer.Ne kalır?</w:t>
      </w:r>
    </w:p>
    <w:p w:rsidR="00B42FB4" w:rsidRDefault="00B42FB4" w:rsidP="00D927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rFonts w:ascii="Maviokul.com-Egik-bitisik" w:hAnsi="Maviokul.com-Egik-bitisik"/>
          <w:sz w:val="36"/>
          <w:szCs w:val="36"/>
        </w:rPr>
        <w:t xml:space="preserve">                                   6-4=2</w:t>
      </w:r>
    </w:p>
    <w:p w:rsidR="00B42FB4" w:rsidRPr="00D45D4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oundrect id="_x0000_s1049" style="position:absolute;left:0;text-align:left;margin-left:-4.55pt;margin-top:64.3pt;width:351.45pt;height:77pt;z-index:251665408" arcsize="10923f"/>
        </w:pict>
      </w:r>
      <w:r>
        <w:rPr>
          <w:rFonts w:ascii="Maviokul.com-Egik-bitisik" w:hAnsi="Maviokul.com-Egik-bitisik"/>
          <w:sz w:val="36"/>
          <w:szCs w:val="36"/>
        </w:rPr>
        <w:t xml:space="preserve"> 2)Melek 10 kalem alır.4 tanesini kırar.ne kalır?</w:t>
      </w: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Comic Sans MS" w:hAnsi="Comic Sans MS"/>
          <w:sz w:val="24"/>
          <w:szCs w:val="24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oundrect id="_x0000_s1050" style="position:absolute;left:0;text-align:left;margin-left:-8.25pt;margin-top:63pt;width:351.45pt;height:77pt;z-index:251666432" arcsize="10923f"/>
        </w:pict>
      </w:r>
      <w:r>
        <w:rPr>
          <w:rFonts w:ascii="Maviokul.com-Egik-bitisik" w:hAnsi="Maviokul.com-Egik-bitisik"/>
          <w:sz w:val="36"/>
          <w:szCs w:val="36"/>
        </w:rPr>
        <w:t xml:space="preserve"> 3)</w:t>
      </w:r>
      <w:r w:rsidRPr="00D9277F">
        <w:rPr>
          <w:rFonts w:ascii="Maviokul.com-Egik-bitisik" w:hAnsi="Maviokul.com-Egik-bitisik"/>
          <w:sz w:val="36"/>
          <w:szCs w:val="36"/>
        </w:rPr>
        <w:t xml:space="preserve">Eren </w:t>
      </w:r>
      <w:r>
        <w:rPr>
          <w:rFonts w:ascii="Maviokul.com-Egik-bitisik" w:hAnsi="Maviokul.com-Egik-bitisik"/>
          <w:sz w:val="36"/>
          <w:szCs w:val="36"/>
        </w:rPr>
        <w:t>12 kutu alır.7 tanesini atar.Ne kalır?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Comic Sans MS" w:hAnsi="Comic Sans MS"/>
        </w:rPr>
      </w:pPr>
      <w:r>
        <w:rPr>
          <w:rFonts w:ascii="Maviokul.com-Egik-bitisik" w:hAnsi="Maviokul.com-Egik-bitisik"/>
          <w:sz w:val="36"/>
          <w:szCs w:val="36"/>
        </w:rPr>
        <w:t xml:space="preserve">                        </w:t>
      </w:r>
      <w:r w:rsidRPr="00D9277F">
        <w:rPr>
          <w:rFonts w:ascii="Comic Sans MS" w:hAnsi="Comic Sans MS"/>
        </w:rPr>
        <w:t>Hanife İRİ</w:t>
      </w:r>
      <w:r>
        <w:rPr>
          <w:rFonts w:ascii="Comic Sans MS" w:hAnsi="Comic Sans MS"/>
        </w:rPr>
        <w:t xml:space="preserve"> 1-D Sınıf Öğrt.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ect id="_x0000_s1051" style="position:absolute;left:0;text-align:left;margin-left:95.1pt;margin-top:-53.75pt;width:481.9pt;height:36pt;z-index:251667456" fillcolor="#b2a1c7" strokecolor="#b2a1c7" strokeweight="1pt">
            <v:fill color2="#e5dfec" angle="-45" focus="-50%" type="gradient"/>
            <v:shadow on="t" type="perspective" color="#3f3151" opacity=".5" offset="1pt" offset2="-3pt"/>
            <v:textbox>
              <w:txbxContent>
                <w:p w:rsidR="00B42FB4" w:rsidRPr="00BB1B7F" w:rsidRDefault="00B42FB4" w:rsidP="00D9277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B1B7F">
                    <w:rPr>
                      <w:rFonts w:ascii="Comic Sans MS" w:hAnsi="Comic Sans MS"/>
                      <w:sz w:val="28"/>
                      <w:szCs w:val="28"/>
                    </w:rPr>
                    <w:t>1-D Sınıfı Matematik Dersi Çalışma Kağıdı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( Şekil Çizerek yaptırınız.)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052" style="position:absolute;left:0;text-align:left;margin-left:-4.75pt;margin-top:62.45pt;width:346.45pt;height:91.95pt;z-index:251668480" arcsize="10923f"/>
        </w:pict>
      </w:r>
      <w:r>
        <w:rPr>
          <w:rFonts w:ascii="Maviokul.com-Egik-bitisik" w:hAnsi="Maviokul.com-Egik-bitisik"/>
          <w:sz w:val="36"/>
          <w:szCs w:val="36"/>
        </w:rPr>
        <w:t>1)</w:t>
      </w:r>
      <w:r w:rsidRPr="00D9277F">
        <w:rPr>
          <w:rFonts w:ascii="Maviokul.com-Egik-bitisik" w:hAnsi="Maviokul.com-Egik-bitisik"/>
          <w:sz w:val="36"/>
          <w:szCs w:val="36"/>
        </w:rPr>
        <w:t xml:space="preserve">Serra </w:t>
      </w:r>
      <w:r>
        <w:rPr>
          <w:rFonts w:ascii="Maviokul.com-Egik-bitisik" w:hAnsi="Maviokul.com-Egik-bitisik"/>
          <w:sz w:val="36"/>
          <w:szCs w:val="36"/>
        </w:rPr>
        <w:t xml:space="preserve"> 15 tane etek alır.8 tanesi eskir.Ne kalır?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oundrect id="_x0000_s1053" style="position:absolute;left:0;text-align:left;margin-left:-9.85pt;margin-top:64.85pt;width:346.45pt;height:91.95pt;z-index:251669504" arcsize="10923f"/>
        </w:pict>
      </w:r>
      <w:r>
        <w:rPr>
          <w:rFonts w:ascii="Maviokul.com-Egik-bitisik" w:hAnsi="Maviokul.com-Egik-bitisik"/>
          <w:sz w:val="36"/>
          <w:szCs w:val="36"/>
        </w:rPr>
        <w:t>2) Osman 15 tane simit alır.Simitlerin 8 tanesi kurur.Ne kalır?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oundrect id="_x0000_s1054" style="position:absolute;left:0;text-align:left;margin-left:-18.55pt;margin-top:70.15pt;width:346.45pt;height:91.95pt;z-index:251670528" arcsize="10923f"/>
        </w:pict>
      </w:r>
      <w:r>
        <w:rPr>
          <w:rFonts w:ascii="Maviokul.com-Egik-bitisik" w:hAnsi="Maviokul.com-Egik-bitisik"/>
          <w:sz w:val="36"/>
          <w:szCs w:val="36"/>
        </w:rPr>
        <w:t>3) Yunus 13 tane saat asar.Asarken 5 tanesi kırılır.Ne kalır?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2F1CE2">
      <w:pPr>
        <w:spacing w:after="0"/>
        <w:ind w:left="-284"/>
        <w:rPr>
          <w:rFonts w:ascii="Maviokul.com-Egik-bitisik" w:hAnsi="Maviokul.com-Egik-bitisik"/>
          <w:sz w:val="36"/>
          <w:szCs w:val="36"/>
        </w:rPr>
      </w:pPr>
      <w:r>
        <w:rPr>
          <w:rFonts w:ascii="Maviokul.com-Egik-bitisik" w:hAnsi="Maviokul.com-Egik-bitisik"/>
          <w:sz w:val="36"/>
          <w:szCs w:val="36"/>
        </w:rPr>
        <w:t xml:space="preserve">4) Umut 17 kasa armut alır.8 kasası 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oundrect id="_x0000_s1055" style="position:absolute;left:0;text-align:left;margin-left:-4.65pt;margin-top:32.15pt;width:346.45pt;height:91.95pt;z-index:251671552" arcsize="10923f"/>
        </w:pict>
      </w:r>
      <w:r>
        <w:rPr>
          <w:rFonts w:ascii="Maviokul.com-Egik-bitisik" w:hAnsi="Maviokul.com-Egik-bitisik"/>
          <w:sz w:val="36"/>
          <w:szCs w:val="36"/>
        </w:rPr>
        <w:t>satılır.Ne kalır?</w:t>
      </w: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2F1CE2">
      <w:pPr>
        <w:spacing w:after="0"/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oundrect id="_x0000_s1056" style="position:absolute;left:0;text-align:left;margin-left:-13.3pt;margin-top:68.3pt;width:346.45pt;height:91.95pt;z-index:251672576" arcsize="10923f"/>
        </w:pict>
      </w:r>
      <w:r>
        <w:rPr>
          <w:rFonts w:ascii="Maviokul.com-Egik-bitisik" w:hAnsi="Maviokul.com-Egik-bitisik"/>
          <w:sz w:val="36"/>
          <w:szCs w:val="36"/>
        </w:rPr>
        <w:t>5) Kaan 19 tane lastik alır.10 tanesini keser.Ne kalır?</w:t>
      </w:r>
    </w:p>
    <w:p w:rsidR="00B42FB4" w:rsidRPr="00D6588D" w:rsidRDefault="00B42FB4" w:rsidP="00433F9C">
      <w:pPr>
        <w:jc w:val="center"/>
        <w:rPr>
          <w:rFonts w:ascii="Hand writing Mutlu" w:hAnsi="Hand writing Mutlu"/>
          <w:sz w:val="36"/>
          <w:szCs w:val="36"/>
        </w:rPr>
      </w:pPr>
      <w:hyperlink r:id="rId8" w:history="1">
        <w:r w:rsidRPr="0078372D">
          <w:rPr>
            <w:rStyle w:val="Hyperlink"/>
            <w:rFonts w:ascii="Hand writing Mutlu" w:hAnsi="Hand writing Mutlu"/>
            <w:sz w:val="36"/>
            <w:szCs w:val="36"/>
          </w:rPr>
          <w:t>http://www.sorubak.com</w:t>
        </w:r>
      </w:hyperlink>
      <w:r>
        <w:rPr>
          <w:rFonts w:ascii="Hand writing Mutlu" w:hAnsi="Hand writing Mutlu"/>
          <w:sz w:val="36"/>
          <w:szCs w:val="36"/>
        </w:rPr>
        <w:t xml:space="preserve"> </w:t>
      </w:r>
    </w:p>
    <w:p w:rsidR="00B42FB4" w:rsidRDefault="00B42FB4" w:rsidP="002F1CE2">
      <w:pPr>
        <w:spacing w:after="0"/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</w:p>
    <w:p w:rsidR="00B42FB4" w:rsidRDefault="00B42FB4" w:rsidP="002F1CE2">
      <w:pPr>
        <w:rPr>
          <w:rFonts w:ascii="Maviokul.com-Egik-bitisik" w:hAnsi="Maviokul.com-Egik-bitisik"/>
          <w:sz w:val="36"/>
          <w:szCs w:val="36"/>
        </w:rPr>
      </w:pPr>
    </w:p>
    <w:p w:rsidR="00B42FB4" w:rsidRPr="00D9277F" w:rsidRDefault="00B42FB4" w:rsidP="00BB1B7F">
      <w:pPr>
        <w:ind w:left="-284"/>
        <w:rPr>
          <w:rFonts w:ascii="Maviokul.com-Egik-bitisik" w:hAnsi="Maviokul.com-Egik-bitisik"/>
          <w:sz w:val="36"/>
          <w:szCs w:val="36"/>
        </w:rPr>
      </w:pPr>
      <w:r>
        <w:rPr>
          <w:noProof/>
          <w:lang w:eastAsia="tr-TR"/>
        </w:rPr>
        <w:pict>
          <v:roundrect id="_x0000_s1057" style="position:absolute;left:0;text-align:left;margin-left:-9.95pt;margin-top:69.75pt;width:346.45pt;height:91.95pt;z-index:251673600" arcsize="10923f"/>
        </w:pict>
      </w:r>
      <w:r>
        <w:rPr>
          <w:rFonts w:ascii="Maviokul.com-Egik-bitisik" w:hAnsi="Maviokul.com-Egik-bitisik"/>
          <w:sz w:val="36"/>
          <w:szCs w:val="36"/>
        </w:rPr>
        <w:t xml:space="preserve">6) Samet otele 17 tane askı satın alır.7 askıyı yanına almayı  unutur..Ne kalır? </w:t>
      </w:r>
    </w:p>
    <w:sectPr w:rsidR="00B42FB4" w:rsidRPr="00D9277F" w:rsidSect="000373CC">
      <w:pgSz w:w="16838" w:h="11906" w:orient="landscape"/>
      <w:pgMar w:top="1417" w:right="536" w:bottom="426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viokul.com-Egik-bitisi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B7F"/>
    <w:rsid w:val="000373CC"/>
    <w:rsid w:val="00124EE5"/>
    <w:rsid w:val="002F1CE2"/>
    <w:rsid w:val="00433F9C"/>
    <w:rsid w:val="004432D7"/>
    <w:rsid w:val="006C5F79"/>
    <w:rsid w:val="0078372D"/>
    <w:rsid w:val="00836C9B"/>
    <w:rsid w:val="00B42FB4"/>
    <w:rsid w:val="00BB1B7F"/>
    <w:rsid w:val="00C8473E"/>
    <w:rsid w:val="00D45D44"/>
    <w:rsid w:val="00D6588D"/>
    <w:rsid w:val="00D9277F"/>
    <w:rsid w:val="00E768B3"/>
    <w:rsid w:val="00F41DF4"/>
    <w:rsid w:val="00FB6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1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1B7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33F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2</Pages>
  <Words>132</Words>
  <Characters>758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>http:/www.sorubak.com</cp:keywords>
  <dc:description>http://www.sorubak.com</dc:description>
  <cp:lastModifiedBy>edanur</cp:lastModifiedBy>
  <cp:revision>2</cp:revision>
  <cp:lastPrinted>2013-02-24T17:59:00Z</cp:lastPrinted>
  <dcterms:created xsi:type="dcterms:W3CDTF">2013-02-24T17:13:00Z</dcterms:created>
  <dcterms:modified xsi:type="dcterms:W3CDTF">2014-03-06T19:02:00Z</dcterms:modified>
</cp:coreProperties>
</file>