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6D9" w:rsidRDefault="006D36D9" w:rsidP="00BC6D1C">
      <w:pPr>
        <w:ind w:left="-851" w:right="-993"/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5" o:spid="_x0000_s1029" type="#_x0000_t98" style="position:absolute;left:0;text-align:left;margin-left:4.3pt;margin-top:-16.6pt;width:518.25pt;height:45.75pt;z-index:251509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6D36D9" w:rsidRPr="00EB7EF4" w:rsidRDefault="006D36D9" w:rsidP="00EB7EF4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 w:rsidRPr="00EB7EF4">
                    <w:rPr>
                      <w:rFonts w:ascii="Hand writing Mutlu" w:hAnsi="Hand writing Mutlu"/>
                      <w:b/>
                      <w:sz w:val="28"/>
                    </w:rPr>
                    <w:t xml:space="preserve">1. SINIF </w:t>
                  </w:r>
                  <w:r w:rsidRPr="00EB7EF4">
                    <w:rPr>
                      <w:rFonts w:ascii="Times New Roman" w:hAnsi="Times New Roman"/>
                      <w:b/>
                      <w:sz w:val="28"/>
                    </w:rPr>
                    <w:t>–</w:t>
                  </w:r>
                  <w:r>
                    <w:rPr>
                      <w:rFonts w:ascii="Hand writing Mutlu" w:hAnsi="Hand writing Mutlu"/>
                      <w:b/>
                      <w:sz w:val="28"/>
                    </w:rPr>
                    <w:t xml:space="preserve"> B</w:t>
                  </w:r>
                  <w:r w:rsidRPr="00EB7EF4">
                    <w:rPr>
                      <w:rFonts w:ascii="Hand writing Mutlu" w:hAnsi="Hand writing Mutlu"/>
                      <w:b/>
                      <w:sz w:val="28"/>
                    </w:rPr>
                    <w:t xml:space="preserve"> SESİ İLE İLGİLİ CÜMLELER ETKİNLİĞİ</w:t>
                  </w:r>
                </w:p>
              </w:txbxContent>
            </v:textbox>
          </v:shape>
        </w:pict>
      </w:r>
    </w:p>
    <w:p w:rsidR="006D36D9" w:rsidRPr="00251575" w:rsidRDefault="006D36D9" w:rsidP="00915B53">
      <w:pPr>
        <w:jc w:val="center"/>
        <w:rPr>
          <w:rFonts w:ascii="Times New Roman" w:hAnsi="Times New Roman"/>
          <w:sz w:val="40"/>
        </w:rPr>
      </w:pPr>
      <w:r>
        <w:tab/>
      </w:r>
      <w:hyperlink r:id="rId6" w:history="1">
        <w:r w:rsidRPr="001E4547">
          <w:rPr>
            <w:rStyle w:val="Hyperlink"/>
            <w:rFonts w:ascii="Times New Roman" w:hAnsi="Times New Roman"/>
            <w:sz w:val="40"/>
          </w:rPr>
          <w:t>www.sorubak.com</w:t>
        </w:r>
      </w:hyperlink>
      <w:r>
        <w:rPr>
          <w:rFonts w:ascii="Times New Roman" w:hAnsi="Times New Roman"/>
          <w:sz w:val="40"/>
        </w:rPr>
        <w:t xml:space="preserve"> </w:t>
      </w:r>
    </w:p>
    <w:p w:rsidR="006D36D9" w:rsidRDefault="006D36D9" w:rsidP="00C1234B">
      <w:pPr>
        <w:tabs>
          <w:tab w:val="left" w:pos="2205"/>
        </w:tabs>
      </w:pPr>
    </w:p>
    <w:p w:rsidR="006D36D9" w:rsidRPr="000B1784" w:rsidRDefault="006D36D9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19" o:spid="_x0000_s1030" style="position:absolute;z-index:251517440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MBy/FMcBAADLAwAADgAAAAAAAAAA&#10;AAAAAAAuAgAAZHJzL2Uyb0RvYy54bWxQSwECLQAUAAYACAAAACEA5kSSld0AAAAKAQAADwAAAAAA&#10;AAAAAAAAAAAhBAAAZHJzL2Rvd25yZXYueG1sUEsFBgAAAAAEAAQA8wAAACsFAAAAAA==&#10;" strokecolor="#f68c36"/>
        </w:pict>
      </w:r>
      <w:r>
        <w:rPr>
          <w:noProof/>
          <w:lang w:eastAsia="tr-TR"/>
        </w:rPr>
        <w:pict>
          <v:line id="Düz Bağlayıcı 6" o:spid="_x0000_s1031" style="position:absolute;z-index:251510272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" strokecolor="#4579b8"/>
        </w:pict>
      </w:r>
      <w:r>
        <w:rPr>
          <w:noProof/>
          <w:lang w:eastAsia="tr-TR"/>
        </w:rPr>
        <w:pict>
          <v:line id="Düz Bağlayıcı 16" o:spid="_x0000_s1032" style="position:absolute;z-index:251514368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Hd76xckBAADLAwAADgAAAAAAAAAA&#10;AAAAAAAuAgAAZHJzL2Uyb0RvYy54bWxQSwECLQAUAAYACAAAACEAdhnGgNsAAAAIAQAADwAAAAAA&#10;AAAAAAAAAAAjBAAAZHJzL2Rvd25yZXYueG1sUEsFBgAAAAAEAAQA8wAAACsFAAAAAA==&#10;" strokecolor="#795d9b"/>
        </w:pict>
      </w:r>
      <w:r>
        <w:rPr>
          <w:noProof/>
          <w:lang w:eastAsia="tr-TR"/>
        </w:rPr>
        <w:pict>
          <v:line id="Düz Bağlayıcı 8" o:spid="_x0000_s1033" style="position:absolute;z-index:251512320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" strokecolor="#94b64e"/>
        </w:pict>
      </w:r>
      <w:r>
        <w:rPr>
          <w:noProof/>
          <w:lang w:eastAsia="tr-TR"/>
        </w:rPr>
        <w:pict>
          <v:line id="Düz Bağlayıcı 15" o:spid="_x0000_s1034" style="position:absolute;z-index:251513344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R10yQEAAMsDAAAOAAAAZHJzL2Uyb0RvYy54bWysU0uO1DAQ3SNxB8v76SQ9DI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HF2&#10;V5QYpnFGux/fv5JX7PRNsfF0x093BH3YqN6FGuNvzN7Pr+D2PqkehNfpi3rIkJs7Ls2FIRKOxst1&#10;9fLZFc6An33FPdD5EN+A1SRdGqqkSbpZzY5vQ8RkGHoOSWZlki3VM1WQb3FUMDk/gEBJmLPKJHmZ&#10;4EZ5cmS4BoxzMHGdFCGtMhidYEIqtQDLfwPn+ASFvGgPAS+InNmauIC1NNb/LXscqrlkMcWfOzDp&#10;Ti24te2YZ5NbgxuTFc7bnVby13eG3/+D258A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AXKR10yQEAAMsDAAAOAAAAAAAA&#10;AAAAAAAAAC4CAABkcnMvZTJvRG9jLnhtbFBLAQItABQABgAIAAAAIQD1zVxI3QAAAAgBAAAPAAAA&#10;AAAAAAAAAAAAACMEAABkcnMvZG93bnJldi54bWxQSwUGAAAAAAQABADzAAAALQUAAAAA&#10;" strokecolor="#bc4542"/>
        </w:pict>
      </w:r>
      <w:r>
        <w:rPr>
          <w:noProof/>
          <w:lang w:eastAsia="tr-TR"/>
        </w:rPr>
        <w:pict>
          <v:line id="Düz Bağlayıcı 83" o:spid="_x0000_s1035" style="position:absolute;z-index:251521536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" strokecolor="#4a7ebb"/>
        </w:pict>
      </w:r>
      <w:r>
        <w:rPr>
          <w:noProof/>
          <w:lang w:eastAsia="tr-TR"/>
        </w:rPr>
        <w:pict>
          <v:line id="Düz Bağlayıcı 82" o:spid="_x0000_s1036" style="position:absolute;z-index:251520512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18" o:spid="_x0000_s1037" style="position:absolute;z-index:251516416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" strokecolor="#bc4542"/>
        </w:pict>
      </w:r>
      <w:r>
        <w:rPr>
          <w:noProof/>
          <w:lang w:eastAsia="tr-TR"/>
        </w:rPr>
        <w:pict>
          <v:line id="Düz Bağlayıcı 17" o:spid="_x0000_s1038" style="position:absolute;z-index:251515392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C8hWCmxwEAAMsDAAAOAAAAAAAA&#10;AAAAAAAAAC4CAABkcnMvZTJvRG9jLnhtbFBLAQItABQABgAIAAAAIQApOd9a3wAAAAoBAAAPAAAA&#10;AAAAAAAAAAAAACEEAABkcnMvZG93bnJldi54bWxQSwUGAAAAAAQABADzAAAALQUAAAAA&#10;" strokecolor="#94b64e"/>
        </w:pict>
      </w:r>
      <w:r>
        <w:rPr>
          <w:noProof/>
          <w:lang w:eastAsia="tr-TR"/>
        </w:rPr>
        <w:pict>
          <v:line id="Düz Bağlayıcı 7" o:spid="_x0000_s1039" style="position:absolute;z-index:251511296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81" o:spid="_x0000_s1040" style="position:absolute;z-index:251519488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" strokecolor="#4a7ebb"/>
        </w:pict>
      </w:r>
      <w:r>
        <w:rPr>
          <w:noProof/>
          <w:lang w:eastAsia="tr-TR"/>
        </w:rPr>
        <w:pict>
          <v:line id="Düz Bağlayıcı 80" o:spid="_x0000_s1041" style="position:absolute;z-index:251518464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CuXoAzCAQAAwwMAAA4AAAAAAAAAAAAAAAAA&#10;LgIAAGRycy9lMm9Eb2MueG1sUEsBAi0AFAAGAAgAAAAhAEXyPmjdAAAABwEAAA8AAAAAAAAAAAAA&#10;AAAAHAQAAGRycy9kb3ducmV2LnhtbFBLBQYAAAAABAAEAPMAAAAmBQAAAAA=&#10;" strokecolor="#4579b8"/>
        </w:pict>
      </w:r>
      <w:r>
        <w:rPr>
          <w:rFonts w:ascii="Hand writing Mutlu" w:hAnsi="Hand writing Mutlu"/>
          <w:b/>
          <w:sz w:val="48"/>
        </w:rPr>
        <w:t>Banu bebek bak.</w:t>
      </w:r>
      <w:r w:rsidRPr="000B1784">
        <w:rPr>
          <w:rFonts w:ascii="Hand writing Mutlu" w:hAnsi="Hand writing Mutlu"/>
          <w:b/>
          <w:sz w:val="48"/>
        </w:rPr>
        <w:t xml:space="preserve">             </w:t>
      </w:r>
      <w:r>
        <w:rPr>
          <w:rFonts w:ascii="Hand writing Mutlu" w:hAnsi="Hand writing Mutlu"/>
          <w:b/>
          <w:sz w:val="48"/>
        </w:rPr>
        <w:t xml:space="preserve">                            </w:t>
      </w:r>
    </w:p>
    <w:p w:rsidR="006D36D9" w:rsidRPr="000B1784" w:rsidRDefault="006D36D9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84" o:spid="_x0000_s1042" style="position:absolute;z-index:251529728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Soa+DIAQAAywMAAA4AAAAAAAAA&#10;AAAAAAAALgIAAGRycy9lMm9Eb2MueG1sUEsBAi0AFAAGAAgAAAAhAOZEkpXdAAAACgEAAA8AAAAA&#10;AAAAAAAAAAAAIgQAAGRycy9kb3ducmV2LnhtbFBLBQYAAAAABAAEAPMAAAAsBQAAAAA=&#10;" strokecolor="#f68c36"/>
        </w:pict>
      </w:r>
      <w:r>
        <w:rPr>
          <w:noProof/>
          <w:lang w:eastAsia="tr-TR"/>
        </w:rPr>
        <w:pict>
          <v:line id="Düz Bağlayıcı 85" o:spid="_x0000_s1043" style="position:absolute;z-index:251522560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LIxUjxQEAAMQDAAAOAAAAAAAAAAAA&#10;AAAAAC4CAABkcnMvZTJvRG9jLnhtbFBLAQItABQABgAIAAAAIQDUxe0U3gAAAAg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86" o:spid="_x0000_s1044" style="position:absolute;z-index:251526656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Fs3KzckBAADLAwAADgAAAAAAAAAA&#10;AAAAAAAuAgAAZHJzL2Uyb0RvYy54bWxQSwECLQAUAAYACAAAACEAdhnGgNsAAAAIAQAADwAAAAAA&#10;AAAAAAAAAAAjBAAAZHJzL2Rvd25yZXYueG1sUEsFBgAAAAAEAAQA8wAAACsFAAAAAA==&#10;" strokecolor="#795d9b"/>
        </w:pict>
      </w:r>
      <w:r>
        <w:rPr>
          <w:noProof/>
          <w:lang w:eastAsia="tr-TR"/>
        </w:rPr>
        <w:pict>
          <v:line id="Düz Bağlayıcı 87" o:spid="_x0000_s1045" style="position:absolute;z-index:251524608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1T9Tz8kBAADLAwAADgAAAAAA&#10;AAAAAAAAAAAuAgAAZHJzL2Uyb0RvYy54bWxQSwECLQAUAAYACAAAACEAXR6dJN4AAAAIAQAADwAA&#10;AAAAAAAAAAAAAAAj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88" o:spid="_x0000_s1046" style="position:absolute;z-index:251525632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zncmAyQEAAMsDAAAOAAAAAAAA&#10;AAAAAAAAAC4CAABkcnMvZTJvRG9jLnhtbFBLAQItABQABgAIAAAAIQD1zVxI3QAAAAgBAAAPAAAA&#10;AAAAAAAAAAAAACMEAABkcnMvZG93bnJldi54bWxQSwUGAAAAAAQABADzAAAALQUAAAAA&#10;" strokecolor="#bc4542"/>
        </w:pict>
      </w:r>
      <w:r>
        <w:rPr>
          <w:noProof/>
          <w:lang w:eastAsia="tr-TR"/>
        </w:rPr>
        <w:pict>
          <v:line id="Düz Bağlayıcı 89" o:spid="_x0000_s1047" style="position:absolute;z-index:251533824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" strokecolor="#4a7ebb"/>
        </w:pict>
      </w:r>
      <w:r>
        <w:rPr>
          <w:noProof/>
          <w:lang w:eastAsia="tr-TR"/>
        </w:rPr>
        <w:pict>
          <v:line id="Düz Bağlayıcı 90" o:spid="_x0000_s1048" style="position:absolute;z-index:251532800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" strokecolor="#4a7ebb"/>
        </w:pict>
      </w:r>
      <w:r>
        <w:rPr>
          <w:noProof/>
          <w:lang w:eastAsia="tr-TR"/>
        </w:rPr>
        <w:pict>
          <v:line id="Düz Bağlayıcı 91" o:spid="_x0000_s1049" style="position:absolute;z-index:251528704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dESbEyAEAAMsDAAAOAAAAAAAA&#10;AAAAAAAAAC4CAABkcnMvZTJvRG9jLnhtbFBLAQItABQABgAIAAAAIQCjbA77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104" o:spid="_x0000_s1050" style="position:absolute;z-index:251527680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6mQ96MgBAADNAwAADgAAAAAA&#10;AAAAAAAAAAAuAgAAZHJzL2Uyb0RvYy54bWxQSwECLQAUAAYACAAAACEAKTnfWt8AAAAKAQAADwAA&#10;AAAAAAAAAAAAAAAi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105" o:spid="_x0000_s1051" style="position:absolute;z-index:251523584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z59Ic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106" o:spid="_x0000_s1052" style="position:absolute;z-index:251531776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KXM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Yaervy&#10;ijMLhh5p/eP7V3YPp28ajqcncXpiKUlWDR4rqniw2zBF6Lch6T60waQvKWKHbO/xbK88RCZGUBB6&#10;Mb+8WCwTXfGrzgeMb6UzLG1qrpVNwqGC/TuM49HnIwm2bqO0JhwqbdlQ85slUTIBNEKthkhb40kU&#10;2o4z0B3NpoghM6LTqknVqRhDt3vQge2B5uNycz2/X4+HemjkiN4sy3KaE4T43jUjPC+fcVIx0WRF&#10;v/GnnteA/ViTU5NwbdP9Mo/oJDG5O/qZdjvXHLPNRYro+TP7NKppvl7GtH/5Q6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dyClz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107" o:spid="_x0000_s1053" style="position:absolute;z-index:251530752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IE2u3LCAQAAxQMAAA4AAAAAAAAAAAAAAAAA&#10;LgIAAGRycy9lMm9Eb2MueG1sUEsBAi0AFAAGAAgAAAAhAEXyPmjdAAAABwEAAA8AAAAAAAAAAAAA&#10;AAAAHAQAAGRycy9kb3ducmV2LnhtbFBLBQYAAAAABAAEAPMAAAAmBQAAAAA=&#10;" strokecolor="#4579b8"/>
        </w:pict>
      </w:r>
      <w:r>
        <w:rPr>
          <w:rFonts w:ascii="Hand writing Mutlu" w:hAnsi="Hand writing Mutlu"/>
          <w:b/>
          <w:sz w:val="48"/>
        </w:rPr>
        <w:t>Ebru baban nerede?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6D36D9" w:rsidRPr="000B1784" w:rsidRDefault="006D36D9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108" o:spid="_x0000_s1054" style="position:absolute;z-index:251542016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608QQscBAADNAwAADgAAAAAAAAAA&#10;AAAAAAAuAgAAZHJzL2Uyb0RvYy54bWxQSwECLQAUAAYACAAAACEA5kSSld0AAAAKAQAADwAAAAAA&#10;AAAAAAAAAAAhBAAAZHJzL2Rvd25yZXYueG1sUEsFBgAAAAAEAAQA8wAAACsFAAAAAA==&#10;" strokecolor="#f68c36"/>
        </w:pict>
      </w:r>
      <w:r>
        <w:rPr>
          <w:noProof/>
          <w:lang w:eastAsia="tr-TR"/>
        </w:rPr>
        <w:pict>
          <v:line id="Düz Bağlayıcı 109" o:spid="_x0000_s1055" style="position:absolute;z-index:251534848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Bh7wtZxQEAAMYDAAAOAAAAAAAAAAAA&#10;AAAAAC4CAABkcnMvZTJvRG9jLnhtbFBLAQItABQABgAIAAAAIQDUxe0U3gAAAAg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110" o:spid="_x0000_s1056" style="position:absolute;z-index:251538944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IjNvPMkBAADNAwAADgAAAAAAAAAA&#10;AAAAAAAuAgAAZHJzL2Uyb0RvYy54bWxQSwECLQAUAAYACAAAACEAdhnGgNsAAAAIAQAADwAAAAAA&#10;AAAAAAAAAAAjBAAAZHJzL2Rvd25yZXYueG1sUEsFBgAAAAAEAAQA8wAAACsFAAAAAA==&#10;" strokecolor="#795d9b"/>
        </w:pict>
      </w:r>
      <w:r>
        <w:rPr>
          <w:noProof/>
          <w:lang w:eastAsia="tr-TR"/>
        </w:rPr>
        <w:pict>
          <v:line id="Düz Bağlayıcı 111" o:spid="_x0000_s1057" style="position:absolute;z-index:251536896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U2glhskBAADNAwAADgAAAAAA&#10;AAAAAAAAAAAuAgAAZHJzL2Uyb0RvYy54bWxQSwECLQAUAAYACAAAACEAXR6dJN4AAAAIAQAADwAA&#10;AAAAAAAAAAAAAAAj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112" o:spid="_x0000_s1058" style="position:absolute;z-index:251537920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FspTiyQEAAM0DAAAOAAAAAAAA&#10;AAAAAAAAAC4CAABkcnMvZTJvRG9jLnhtbFBLAQItABQABgAIAAAAIQD1zVxI3QAAAAgBAAAPAAAA&#10;AAAAAAAAAAAAACMEAABkcnMvZG93bnJldi54bWxQSwUGAAAAAAQABADzAAAALQUAAAAA&#10;" strokecolor="#bc4542"/>
        </w:pict>
      </w:r>
      <w:r>
        <w:rPr>
          <w:noProof/>
          <w:lang w:eastAsia="tr-TR"/>
        </w:rPr>
        <w:pict>
          <v:line id="Düz Bağlayıcı 113" o:spid="_x0000_s1059" style="position:absolute;z-index:251546112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BP4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Etvl21&#10;oMSAxkfa/Pr5ndzB+YeC0/mBnR9ISqJVgws1VtybnZ+i4HY+6T4Kr9MXFZFjtvd0sZcfI2EjyBBd&#10;VFeL+TLRFX/qnA/xHbeapE1DlTRJONRweB/iePTxSIKN3UqlEIdaGTI09GaJlIQBjpBQEHGrHYoK&#10;pqMEVIezyaLPjMEq2abqVBx8t79XnhwA5+Nqe13dbcZDPbR8RG+WZTnNSYD4wbYjXJWPOKqYaLKi&#10;Z/yp5w2EfqzJqUm4Mul+nkd0kpjcHf1Mu71tT9nmIkX4/Jl9GtU0X09j3D/9oda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nCBP43wEAAJgDAAAOAAAAAAAAAAAAAAAAAC4CAABkcnMvZTJvRG9jLnhtbFBLAQItABQA&#10;BgAIAAAAIQBT/Pdk3wAAAAs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114" o:spid="_x0000_s1060" style="position:absolute;z-index:251545088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+rj3wEAAJgDAAAOAAAAZHJzL2Uyb0RvYy54bWysU82O0zAQviPxDpbvNGnZ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6O7m&#10;V5xZMHRJmx/fv7I7OH/TcDo/iPMDS5tk1eCxoop7uwtThn4Xku5jG0x6kyJ2zPaeLvbKY2RiBAWh&#10;L+l5vUx0xa86HzC+kc6wFNRcK5uEQwWHtxjHo49HEmzdVmlNOFTasqHmN8vFkjMBNEKthkih8SQK&#10;bccZ6I5mU8SQGdFp1aTqVIyh29/rwA5A83G1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rX+rj3wEAAJgDAAAOAAAAAAAAAAAAAAAAAC4CAABkcnMvZTJvRG9jLnhtbFBLAQItABQA&#10;BgAIAAAAIQAgsYA53wAAAAk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115" o:spid="_x0000_s1061" style="position:absolute;z-index:251540992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gKmqK8kBAADNAwAADgAAAAAA&#10;AAAAAAAAAAAuAgAAZHJzL2Uyb0RvYy54bWxQSwECLQAUAAYACAAAACEAo2wO+94AAAAK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116" o:spid="_x0000_s1062" style="position:absolute;z-index:251539968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JZzG0/JAQAAzQMAAA4AAAAA&#10;AAAAAAAAAAAALgIAAGRycy9lMm9Eb2MueG1sUEsBAi0AFAAGAAgAAAAhACk531rfAAAACgEAAA8A&#10;AAAAAAAAAAAAAAAAIw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117" o:spid="_x0000_s1063" style="position:absolute;z-index:251535872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M64Hq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118" o:spid="_x0000_s1064" style="position:absolute;z-index:251544064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nKloV9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119" o:spid="_x0000_s1065" style="position:absolute;z-index:251543040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LNgbkXCAQAAxQMAAA4AAAAAAAAAAAAAAAAA&#10;LgIAAGRycy9lMm9Eb2MueG1sUEsBAi0AFAAGAAgAAAAhAEXyPmjdAAAABwEAAA8AAAAAAAAAAAAA&#10;AAAAHAQAAGRycy9kb3ducmV2LnhtbFBLBQYAAAAABAAEAPMAAAAmBQAAAAA=&#10;" strokecolor="#4579b8"/>
        </w:pict>
      </w:r>
      <w:r>
        <w:rPr>
          <w:rFonts w:ascii="Hand writing Mutlu" w:hAnsi="Hand writing Mutlu"/>
          <w:b/>
          <w:sz w:val="48"/>
        </w:rPr>
        <w:t>Birol burada bekle.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6D36D9" w:rsidRPr="000B1784" w:rsidRDefault="006D36D9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120" o:spid="_x0000_s1066" style="position:absolute;z-index:251554304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qREUpscBAADNAwAADgAAAAAAAAAA&#10;AAAAAAAuAgAAZHJzL2Uyb0RvYy54bWxQSwECLQAUAAYACAAAACEA5kSSld0AAAAKAQAADwAAAAAA&#10;AAAAAAAAAAAhBAAAZHJzL2Rvd25yZXYueG1sUEsFBgAAAAAEAAQA8wAAACsFAAAAAA==&#10;" strokecolor="#f68c36"/>
        </w:pict>
      </w:r>
      <w:r>
        <w:rPr>
          <w:noProof/>
          <w:lang w:eastAsia="tr-TR"/>
        </w:rPr>
        <w:pict>
          <v:line id="Düz Bağlayıcı 121" o:spid="_x0000_s1067" style="position:absolute;z-index:251547136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GVzfBvEAQAAxgMAAA4AAAAAAAAAAAAA&#10;AAAALgIAAGRycy9lMm9Eb2MueG1sUEsBAi0AFAAGAAgAAAAhANTF7RTeAAAACAEAAA8AAAAAAAAA&#10;AAAAAAAAHgQAAGRycy9kb3ducmV2LnhtbFBLBQYAAAAABAAEAPMAAAApBQAAAAA=&#10;" strokecolor="#4579b8"/>
        </w:pict>
      </w:r>
      <w:r>
        <w:rPr>
          <w:noProof/>
          <w:lang w:eastAsia="tr-TR"/>
        </w:rPr>
        <w:pict>
          <v:line id="Düz Bağlayıcı 122" o:spid="_x0000_s1068" style="position:absolute;z-index:251551232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BOIWMhyAEAAM0DAAAOAAAAAAAAAAAA&#10;AAAAAC4CAABkcnMvZTJvRG9jLnhtbFBLAQItABQABgAIAAAAIQB2GcaA2wAAAAgBAAAPAAAAAAAA&#10;AAAAAAAAACIEAABkcnMvZG93bnJldi54bWxQSwUGAAAAAAQABADzAAAAKgUAAAAA&#10;" strokecolor="#795d9b"/>
        </w:pict>
      </w:r>
      <w:r>
        <w:rPr>
          <w:noProof/>
          <w:lang w:eastAsia="tr-TR"/>
        </w:rPr>
        <w:pict>
          <v:line id="Düz Bağlayıcı 123" o:spid="_x0000_s1069" style="position:absolute;z-index:251549184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P3opm8kBAADNAwAADgAAAAAA&#10;AAAAAAAAAAAuAgAAZHJzL2Uyb0RvYy54bWxQSwECLQAUAAYACAAAACEAXR6dJN4AAAAIAQAADwAA&#10;AAAAAAAAAAAAAAAj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124" o:spid="_x0000_s1070" style="position:absolute;z-index:251550208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ICNj9DIAQAAzQMAAA4AAAAAAAAA&#10;AAAAAAAALgIAAGRycy9lMm9Eb2MueG1sUEsBAi0AFAAGAAgAAAAhAPXNXEjdAAAACAEAAA8AAAAA&#10;AAAAAAAAAAAAIgQAAGRycy9kb3ducmV2LnhtbFBLBQYAAAAABAAEAPMAAAAsBQAAAAA=&#10;" strokecolor="#bc4542"/>
        </w:pict>
      </w:r>
      <w:r>
        <w:rPr>
          <w:noProof/>
          <w:lang w:eastAsia="tr-TR"/>
        </w:rPr>
        <w:pict>
          <v:line id="Düz Bağlayıcı 125" o:spid="_x0000_s1071" style="position:absolute;z-index:251558400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ZYxwd3wEAAJgDAAAOAAAAAAAAAAAAAAAAAC4CAABkcnMvZTJvRG9jLnhtbFBLAQItABQA&#10;BgAIAAAAIQBT/Pdk3wAAAAs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126" o:spid="_x0000_s1072" style="position:absolute;z-index:251557376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/ULgp3wEAAJgDAAAOAAAAAAAAAAAAAAAAAC4CAABkcnMvZTJvRG9jLnhtbFBLAQItABQA&#10;BgAIAAAAIQAgsYA53wAAAAk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127" o:spid="_x0000_s1073" style="position:absolute;z-index:251553280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su6Y2yAEAAM0DAAAOAAAAAAAA&#10;AAAAAAAAAC4CAABkcnMvZTJvRG9jLnhtbFBLAQItABQABgAIAAAAIQCjbA77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128" o:spid="_x0000_s1074" style="position:absolute;z-index:251552256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RcuI8gBAADNAwAADgAAAAAA&#10;AAAAAAAAAAAuAgAAZHJzL2Uyb0RvYy54bWxQSwECLQAUAAYACAAAACEAKTnfWt8AAAAKAQAADwAA&#10;AAAAAAAAAAAAAAAi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129" o:spid="_x0000_s1075" style="position:absolute;z-index:251548160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IVeWq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130" o:spid="_x0000_s1076" style="position:absolute;z-index:251556352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6op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sl&#10;+WPB0CNtf3z/yu7g/E3D6fwozo8sJcmqwWNFFff2IUwR+oeQdB/bYNKXFLFjtvd0sVceIxMjKAhd&#10;zq+Wi1WiK37V+YDxjXSGpU3NtbJJOFRweItxPPp0JMHW7ZTWhEOlLRtqfrMiSiaARqjVEGlrPIlC&#10;23EGuqPZFDFkRnRaNak6FWPo9vc6sAPQfFztrud32/FQD40c0ZtVWU5zghDfuWaE5+UTTiommqzo&#10;N/7U8xawH2tyahKubbpf5hGdJCZ3Rz/Tbu+aU7a5SBE9f2afRjXN1/OY9s9/qM1P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SUuqK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131" o:spid="_x0000_s1077" style="position:absolute;z-index:251555328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aCGqAwwEAAMUDAAAOAAAAAAAAAAAAAAAA&#10;AC4CAABkcnMvZTJvRG9jLnhtbFBLAQItABQABgAIAAAAIQBF8j5o3QAAAAcBAAAPAAAAAAAAAAAA&#10;AAAAAB0EAABkcnMvZG93bnJldi54bWxQSwUGAAAAAAQABADzAAAAJwUAAAAA&#10;" strokecolor="#4579b8"/>
        </w:pict>
      </w:r>
      <w:r>
        <w:rPr>
          <w:rFonts w:ascii="Hand writing Mutlu" w:hAnsi="Hand writing Mutlu"/>
          <w:b/>
          <w:sz w:val="48"/>
        </w:rPr>
        <w:t>Bilal bana bakma.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6D36D9" w:rsidRPr="000B1784" w:rsidRDefault="006D36D9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132" o:spid="_x0000_s1078" style="position:absolute;z-index:251566592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UGMgHIAQAAzQMAAA4AAAAAAAAA&#10;AAAAAAAALgIAAGRycy9lMm9Eb2MueG1sUEsBAi0AFAAGAAgAAAAhAOZEkpXdAAAACgEAAA8AAAAA&#10;AAAAAAAAAAAAIgQAAGRycy9kb3ducmV2LnhtbFBLBQYAAAAABAAEAPMAAAAsBQAAAAA=&#10;" strokecolor="#f68c36"/>
        </w:pict>
      </w:r>
      <w:r>
        <w:rPr>
          <w:noProof/>
          <w:lang w:eastAsia="tr-TR"/>
        </w:rPr>
        <w:pict>
          <v:line id="Düz Bağlayıcı 133" o:spid="_x0000_s1079" style="position:absolute;z-index:251559424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Are/FixQEAAMYDAAAOAAAAAAAAAAAA&#10;AAAAAC4CAABkcnMvZTJvRG9jLnhtbFBLAQItABQABgAIAAAAIQDUxe0U3gAAAAg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134" o:spid="_x0000_s1080" style="position:absolute;z-index:251563520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1Kp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Iuz&#10;O7+gxDCNQ9r8+vmdXLHDD8XGwx0/3JHkxFb1LtSIuDZbf3wFt/VJ9yC8Tl9URIbc3nFuLwyRcDSe&#10;L6u3F69wCvzkK+6Bzof4Hqwm6dJQJU1Szmq2/xAiJsPQU0gyK5NsqZ6pgnyLo4LJ+RkEisKcVSbJ&#10;6wTXypM9w0VgnIOJWRHSKoPRCSakUjOwfBp4jE9QyKv2HPCMyJmtiTNYS2P9Y9njUKUhYMliij91&#10;YNKdWnBr2zHPJrcGdyaHH/c7LeWf7wy//wvXvwE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CbG1KpywEAAM0DAAAOAAAAAAAA&#10;AAAAAAAAAC4CAABkcnMvZTJvRG9jLnhtbFBLAQItABQABgAIAAAAIQB2GcaA2wAAAAgBAAAPAAAA&#10;AAAAAAAAAAAAACUEAABkcnMvZG93bnJldi54bWxQSwUGAAAAAAQABADzAAAALQUAAAAA&#10;" strokecolor="#795d9b"/>
        </w:pict>
      </w:r>
      <w:r>
        <w:rPr>
          <w:noProof/>
          <w:lang w:eastAsia="tr-TR"/>
        </w:rPr>
        <w:pict>
          <v:line id="Düz Bağlayıcı 135" o:spid="_x0000_s1081" style="position:absolute;z-index:251561472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6kAYE8kBAADNAwAADgAAAAAA&#10;AAAAAAAAAAAuAgAAZHJzL2Uyb0RvYy54bWxQSwECLQAUAAYACAAAACEAXR6dJN4AAAAIAQAADwAA&#10;AAAAAAAAAAAAAAAj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136" o:spid="_x0000_s1082" style="position:absolute;z-index:251562496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/Jqpd8oBAADNAwAADgAAAAAA&#10;AAAAAAAAAAAuAgAAZHJzL2Uyb0RvYy54bWxQSwECLQAUAAYACAAAACEA9c1cSN0AAAAIAQAADwAA&#10;AAAAAAAAAAAAAAAk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137" o:spid="_x0000_s1083" style="position:absolute;z-index:251570688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zb33w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JbfLvF&#10;G0oMaHykzc8f38gdnL8rOJ0f2PmBpCRaNbhQY8W92fkpCm7nk+6j8Dp9URE5ZntPF3v5MRI2ggzR&#10;RXW1mC8TXfGrzvkQ33KrSdo0VEmThEMNh3chjkefjiTY2K1UCnGolSFDQ2+WSEkY4AgJBRG32qGo&#10;YDpKQHU4myz6zBiskm2qTsXBd/t75ckBcD6uttfV3WY81EPLR/RmWZbTnASI7207wlX5hKOKiSYr&#10;+o0/9byB0I81OTUJVybdz/OIThKTu6Ofabe37SnbXKQInz+zT6Oa5ut5jPvnP9T6E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MRzb33wEAAJgDAAAOAAAAAAAAAAAAAAAAAC4CAABkcnMvZTJvRG9jLnhtbFBLAQItABQA&#10;BgAIAAAAIQBT/Pdk3wAAAAs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138" o:spid="_x0000_s1084" style="position:absolute;z-index:251569664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" strokecolor="#4a7ebb"/>
        </w:pict>
      </w:r>
      <w:r>
        <w:rPr>
          <w:noProof/>
          <w:lang w:eastAsia="tr-TR"/>
        </w:rPr>
        <w:pict>
          <v:line id="Düz Bağlayıcı 139" o:spid="_x0000_s1085" style="position:absolute;z-index:251565568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rngyAEAAM0DAAAOAAAAZHJzL2Uyb0RvYy54bWysU82O0zAQviPxDpbvNGkX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RHs7t6&#10;wZkFQ0Pafvv6mb2E0xcN4+lenO5ZdlKrBh8bQtzYXTi/ot+FrPsog8lfUsSOpb3j3F48JibIeEUD&#10;e1rTFMTFVz0AfYjpNTrD8qXlWtmsHBo4vImJklHoJSSbtc22XM9UQbmlUePkfI+SRFHOZSEp64Q3&#10;OrAD0CKAEGjTKisiWm0pOsOk0noG1n8GnuMzFMuq/Q14RpTMzqYZbJR14XfZ03F5LllO8ZcOTLpz&#10;C+5cN5bZlNbQzhSF5/3OS/nju8Af/sLNd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r2rngyAEAAM0DAAAOAAAAAAAA&#10;AAAAAAAAAC4CAABkcnMvZTJvRG9jLnhtbFBLAQItABQABgAIAAAAIQCjbA77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140" o:spid="_x0000_s1086" style="position:absolute;z-index:251564544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IkUPaMgBAADNAwAADgAAAAAA&#10;AAAAAAAAAAAuAgAAZHJzL2Uyb0RvYy54bWxQSwECLQAUAAYACAAAACEAKTnfWt8AAAAKAQAADwAA&#10;AAAAAAAAAAAAAAAi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141" o:spid="_x0000_s1087" style="position:absolute;z-index:251560448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LIGyy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142" o:spid="_x0000_s1088" style="position:absolute;z-index:251568640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gij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vl&#10;gjM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nxIIo9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143" o:spid="_x0000_s1089" style="position:absolute;z-index:251567616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" strokecolor="#4579b8"/>
        </w:pict>
      </w:r>
      <w:r>
        <w:rPr>
          <w:rFonts w:ascii="Hand writing Mutlu" w:hAnsi="Hand writing Mutlu"/>
          <w:b/>
          <w:sz w:val="48"/>
        </w:rPr>
        <w:t>Buse arabaya bin.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6D36D9" w:rsidRPr="000B1784" w:rsidRDefault="006D36D9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144" o:spid="_x0000_s1090" style="position:absolute;z-index:251578880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HE1DJzIAQAAzQMAAA4AAAAAAAAA&#10;AAAAAAAALgIAAGRycy9lMm9Eb2MueG1sUEsBAi0AFAAGAAgAAAAhAOZEkpXdAAAACgEAAA8AAAAA&#10;AAAAAAAAAAAAIgQAAGRycy9kb3ducmV2LnhtbFBLBQYAAAAABAAEAPMAAAAsBQAAAAA=&#10;" strokecolor="#f68c36"/>
        </w:pict>
      </w:r>
      <w:r>
        <w:rPr>
          <w:noProof/>
          <w:lang w:eastAsia="tr-TR"/>
        </w:rPr>
        <w:pict>
          <v:line id="Düz Bağlayıcı 145" o:spid="_x0000_s1091" style="position:absolute;z-index:251571712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vsbq9xQEAAMYDAAAOAAAAAAAAAAAA&#10;AAAAAC4CAABkcnMvZTJvRG9jLnhtbFBLAQItABQABgAIAAAAIQDUxe0U3gAAAAg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146" o:spid="_x0000_s1092" style="position:absolute;z-index:251575808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lgV7G8kBAADNAwAADgAAAAAAAAAA&#10;AAAAAAAuAgAAZHJzL2Uyb0RvYy54bWxQSwECLQAUAAYACAAAACEAdhnGgNsAAAAIAQAADwAAAAAA&#10;AAAAAAAAAAAjBAAAZHJzL2Rvd25yZXYueG1sUEsFBgAAAAAEAAQA8wAAACsFAAAAAA==&#10;" strokecolor="#795d9b"/>
        </w:pict>
      </w:r>
      <w:r>
        <w:rPr>
          <w:noProof/>
          <w:lang w:eastAsia="tr-TR"/>
        </w:rPr>
        <w:pict>
          <v:line id="Düz Bağlayıcı 147" o:spid="_x0000_s1093" style="position:absolute;z-index:251573760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OdeMaHKAQAAzQMAAA4AAAAA&#10;AAAAAAAAAAAALgIAAGRycy9lMm9Eb2MueG1sUEsBAi0AFAAGAAgAAAAhAF0enSTeAAAACAEAAA8A&#10;AAAAAAAAAAAAAAAAJA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148" o:spid="_x0000_s1094" style="position:absolute;z-index:251574784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rm0yQEAAM0DAAAOAAAAZHJzL2Uyb0RvYy54bWysU0uO1DAQ3SNxB8v76SQ9A4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HF2&#10;VzgqwzQOaffj+1fyip2+KTae7vjpjiQntqp3oUbEjdn7+RXc3ifdg/A6fVERGXJ7x6W9METC0Xi5&#10;rl5ePcMp8LOvuAc6H+IbsJqkS0OVNEk5q9nxbYiYDEPPIcmsTLKleqYK8i2OCibnBxAoCnNWmSSv&#10;E9woT44MF4FxDiaukyKkVQajE0xIpRZg+W/gHJ+gkFftIeAFkTNbExewlsb6v2WPQzWXLKb4cwcm&#10;3akFt7Yd82xya3BnssJ5v9NS/vrO8Pu/cPsT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AK8rm0yQEAAM0DAAAOAAAAAAAA&#10;AAAAAAAAAC4CAABkcnMvZTJvRG9jLnhtbFBLAQItABQABgAIAAAAIQD1zVxI3QAAAAgBAAAPAAAA&#10;AAAAAAAAAAAAACMEAABkcnMvZG93bnJldi54bWxQSwUGAAAAAAQABADzAAAALQUAAAAA&#10;" strokecolor="#bc4542"/>
        </w:pict>
      </w:r>
      <w:r>
        <w:rPr>
          <w:noProof/>
          <w:lang w:eastAsia="tr-TR"/>
        </w:rPr>
        <w:pict>
          <v:line id="Düz Bağlayıcı 149" o:spid="_x0000_s1095" style="position:absolute;z-index:251582976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3MM3wEAAJgDAAAOAAAAZHJzL2Uyb0RvYy54bWysU82O0zAQviPxDpbvNEm3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gW326x&#10;osSAxkfa/vj+ldzD5ZuC8+WRXR5JSqJVgws1VjyYvZ+i4PY+6T4Jr9MXFZFTtvd8tZefImEjyBC9&#10;qRY382WiK37VOR/iG241SZuGKmmScKjh+DbE8ejTkQQbu5NKIQ61MmRo6GqJlIQBjpBQEHGrHYoK&#10;pqMEVIezyaLPjMEq2abqVBx8d3hQnhwB52Oxu63ut+OhHlo+oqtlWU5zEiC+s+0IV+UTjiommqzo&#10;N/7U8xZCP9bk1CRcmXQ/zyM6SUzujn6m3cG252xzkSJ8/sw+jWqar+cx7p//UJ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ks3MM3wEAAJgDAAAOAAAAAAAAAAAAAAAAAC4CAABkcnMvZTJvRG9jLnhtbFBLAQItABQA&#10;BgAIAAAAIQBT/Pdk3wAAAAs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150" o:spid="_x0000_s1096" style="position:absolute;z-index:251581952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" strokecolor="#4a7ebb"/>
        </w:pict>
      </w:r>
      <w:r>
        <w:rPr>
          <w:noProof/>
          <w:lang w:eastAsia="tr-TR"/>
        </w:rPr>
        <w:pict>
          <v:line id="Düz Bağlayıcı 151" o:spid="_x0000_s1097" style="position:absolute;z-index:251577856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SIiYq8kBAADNAwAADgAAAAAA&#10;AAAAAAAAAAAuAgAAZHJzL2Uyb0RvYy54bWxQSwECLQAUAAYACAAAACEAo2wO+94AAAAK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152" o:spid="_x0000_s1098" style="position:absolute;z-index:251576832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XlIpz8gBAADNAwAADgAAAAAA&#10;AAAAAAAAAAAuAgAAZHJzL2Uyb0RvYy54bWxQSwECLQAUAAYACAAAACEAKTnfWt8AAAAKAQAADwAA&#10;AAAAAAAAAAAAAAAi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153" o:spid="_x0000_s1099" style="position:absolute;z-index:251572736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0LD9E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154" o:spid="_x0000_s1100" style="position:absolute;z-index:251580928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n9m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vV&#10;kjM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oFJ/Z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155" o:spid="_x0000_s1101" style="position:absolute;z-index:251579904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A/pf/6wwEAAMUDAAAOAAAAAAAAAAAAAAAA&#10;AC4CAABkcnMvZTJvRG9jLnhtbFBLAQItABQABgAIAAAAIQBF8j5o3QAAAAcBAAAPAAAAAAAAAAAA&#10;AAAAAB0EAABkcnMvZG93bnJldi54bWxQSwUGAAAAAAQABADzAAAAJwUAAAAA&#10;" strokecolor="#4579b8"/>
        </w:pict>
      </w:r>
      <w:r>
        <w:rPr>
          <w:rFonts w:ascii="Hand writing Mutlu" w:hAnsi="Hand writing Mutlu"/>
          <w:b/>
          <w:sz w:val="48"/>
        </w:rPr>
        <w:t>Bekir bin kere söyle.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6D36D9" w:rsidRPr="000B1784" w:rsidRDefault="006D36D9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156" o:spid="_x0000_s1102" style="position:absolute;z-index:251591168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ANIio7yQEAAM0DAAAOAAAAAAAA&#10;AAAAAAAAAC4CAABkcnMvZTJvRG9jLnhtbFBLAQItABQABgAIAAAAIQDmRJKV3QAAAAoBAAAPAAAA&#10;AAAAAAAAAAAAACMEAABkcnMvZG93bnJldi54bWxQSwUGAAAAAAQABADzAAAALQUAAAAA&#10;" strokecolor="#f68c36"/>
        </w:pict>
      </w:r>
      <w:r>
        <w:rPr>
          <w:noProof/>
          <w:lang w:eastAsia="tr-TR"/>
        </w:rPr>
        <w:pict>
          <v:line id="Düz Bağlayıcı 157" o:spid="_x0000_s1103" style="position:absolute;z-index:251584000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huTfExQEAAMYDAAAOAAAAAAAAAAAA&#10;AAAAAC4CAABkcnMvZTJvRG9jLnhtbFBLAQItABQABgAIAAAAIQDUxe0U3gAAAAg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218" o:spid="_x0000_s1104" style="position:absolute;z-index:251588096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HKcygEAAM0DAAAOAAAAZHJzL2Uyb0RvYy54bWysU0uO1DAQ3SNxB8v76SQ9A4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Bu6&#10;rnBUhmkc0u7H96/kFTt9U2w83fHTHUlObFXvQo2IG7P38yu4vU+6B+F1+qIiMuT2jkt7YYiEo/Fy&#10;Xb28eoZT4GdfcQ90PsQ3YDVJl4YqaZJyVrPj2xAxGYaeQ5JZmWRL9UwV5FscFUzODyBQFOasMkle&#10;J7hRnhwZLgLjHEy8SoqQVhmMTjAhlVqA5b+Bc3yCQl61h4AXRM5sTVzAWhrr/5Y9DtVcspjizx2Y&#10;dKcW3Np2zLPJrcGdyQrn/U5L+es7w+//wu1P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AFMcpzKAQAAzQMAAA4AAAAAAAAA&#10;AAAAAAAALgIAAGRycy9lMm9Eb2MueG1sUEsBAi0AFAAGAAgAAAAhAHYZxoDbAAAACAEAAA8AAAAA&#10;AAAAAAAAAAAAJAQAAGRycy9kb3ducmV2LnhtbFBLBQYAAAAABAAEAPMAAAAsBQAAAAA=&#10;" strokecolor="#795d9b"/>
        </w:pict>
      </w:r>
      <w:r>
        <w:rPr>
          <w:noProof/>
          <w:lang w:eastAsia="tr-TR"/>
        </w:rPr>
        <w:pict>
          <v:line id="Düz Bağlayıcı 219" o:spid="_x0000_s1105" style="position:absolute;z-index:251586048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cBc4JskBAADNAwAADgAAAAAA&#10;AAAAAAAAAAAuAgAAZHJzL2Uyb0RvYy54bWxQSwECLQAUAAYACAAAACEAXR6dJN4AAAAIAQAADwAA&#10;AAAAAAAAAAAAAAAj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220" o:spid="_x0000_s1106" style="position:absolute;z-index:251587072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" strokecolor="#bc4542"/>
        </w:pict>
      </w:r>
      <w:r>
        <w:rPr>
          <w:noProof/>
          <w:lang w:eastAsia="tr-TR"/>
        </w:rPr>
        <w:pict>
          <v:line id="Düz Bağlayıcı 221" o:spid="_x0000_s1107" style="position:absolute;z-index:251595264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waE2T3wEAAJgDAAAOAAAAAAAAAAAAAAAAAC4CAABkcnMvZTJvRG9jLnhtbFBLAQItABQA&#10;BgAIAAAAIQBT/Pdk3wAAAAs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222" o:spid="_x0000_s1108" style="position:absolute;z-index:251594240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WW+mn3wEAAJgDAAAOAAAAAAAAAAAAAAAAAC4CAABkcnMvZTJvRG9jLnhtbFBLAQItABQA&#10;BgAIAAAAIQAgsYA53wAAAAk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223" o:spid="_x0000_s1109" style="position:absolute;z-index:251590144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NLKC58kBAADNAwAADgAAAAAA&#10;AAAAAAAAAAAuAgAAZHJzL2Uyb0RvYy54bWxQSwECLQAUAAYACAAAACEAo2wO+94AAAAK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224" o:spid="_x0000_s1110" style="position:absolute;z-index:251589120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i0UkrMgBAADNAwAADgAAAAAA&#10;AAAAAAAAAAAuAgAAZHJzL2Uyb0RvYy54bWxQSwECLQAUAAYACAAAACEAKTnfWt8AAAAKAQAADwAA&#10;AAAAAAAAAAAAAAAi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225" o:spid="_x0000_s1111" style="position:absolute;z-index:251585024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rMDlp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226" o:spid="_x0000_s1112" style="position:absolute;z-index:251593216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NFN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aami8W&#10;V5xZMPRI6x/fv7J7OH3TcDw9idMTS0myavBYUcWD3YYpQr8NSfehDSZ9SRE7ZHuPZ3vlITIxgoLQ&#10;i/nlxWKZ6IpfdT5gfCudYWlTc61sEg4V7N9hHI8+H0mwdRulNeFQacuGmt8siZIJoBFqNUTaGk+i&#10;0Hacge5oNkUMmRGdVk2qTsUYut2DDmwPNB+Xm+v5/Xo81EMjR/RmWZbTnCDE964Z4Xn5jJOKiSYr&#10;+o0/9bwG7MeanJqEa5vul3lEJ4nJ3dHPtNu55phtLlJEz5/Zp1FN8/Uypv3LH2r1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tWTRT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227" o:spid="_x0000_s1113" style="position:absolute;z-index:251592192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" strokecolor="#4579b8"/>
        </w:pict>
      </w:r>
      <w:r>
        <w:rPr>
          <w:rFonts w:ascii="Hand writing Mutlu" w:hAnsi="Hand writing Mutlu"/>
          <w:b/>
          <w:sz w:val="48"/>
        </w:rPr>
        <w:t xml:space="preserve">Bade börek bölme. 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6D36D9" w:rsidRPr="000B1784" w:rsidRDefault="006D36D9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228" o:spid="_x0000_s1114" style="position:absolute;z-index:251603456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IpuCQbIAQAAzQMAAA4AAAAAAAAA&#10;AAAAAAAALgIAAGRycy9lMm9Eb2MueG1sUEsBAi0AFAAGAAgAAAAhAOZEkpXdAAAACgEAAA8AAAAA&#10;AAAAAAAAAAAAIgQAAGRycy9kb3ducmV2LnhtbFBLBQYAAAAABAAEAPMAAAAsBQAAAAA=&#10;" strokecolor="#f68c36"/>
        </w:pict>
      </w:r>
      <w:r>
        <w:rPr>
          <w:noProof/>
          <w:lang w:eastAsia="tr-TR"/>
        </w:rPr>
        <w:pict>
          <v:line id="Düz Bağlayıcı 229" o:spid="_x0000_s1115" style="position:absolute;z-index:251596288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XGYBkxQEAAMYDAAAOAAAAAAAAAAAA&#10;AAAAAC4CAABkcnMvZTJvRG9jLnhtbFBLAQItABQABgAIAAAAIQDUxe0U3gAAAAg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230" o:spid="_x0000_s1116" style="position:absolute;z-index:251600384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QxJ2eMkBAADNAwAADgAAAAAAAAAA&#10;AAAAAAAuAgAAZHJzL2Uyb0RvYy54bWxQSwECLQAUAAYACAAAACEAdhnGgNsAAAAIAQAADwAAAAAA&#10;AAAAAAAAAAAjBAAAZHJzL2Rvd25yZXYueG1sUEsFBgAAAAAEAAQA8wAAACsFAAAAAA==&#10;" strokecolor="#795d9b"/>
        </w:pict>
      </w:r>
      <w:r>
        <w:rPr>
          <w:noProof/>
          <w:lang w:eastAsia="tr-TR"/>
        </w:rPr>
        <w:pict>
          <v:line id="Düz Bağlayıcı 231" o:spid="_x0000_s1117" style="position:absolute;z-index:251598336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ySTzCywEAAM0DAAAOAAAA&#10;AAAAAAAAAAAAAC4CAABkcnMvZTJvRG9jLnhtbFBLAQItABQABgAIAAAAIQBdHp0k3gAAAAgBAAAP&#10;AAAAAAAAAAAAAAAAACUEAABkcnMvZG93bnJldi54bWxQSwUGAAAAAAQABADzAAAAMAUAAAAA&#10;" strokecolor="#94b64e"/>
        </w:pict>
      </w:r>
      <w:r>
        <w:rPr>
          <w:noProof/>
          <w:lang w:eastAsia="tr-TR"/>
        </w:rPr>
        <w:pict>
          <v:line id="Düz Bağlayıcı 232" o:spid="_x0000_s1118" style="position:absolute;z-index:251599360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JJONpsoBAADNAwAADgAAAAAA&#10;AAAAAAAAAAAuAgAAZHJzL2Uyb0RvYy54bWxQSwECLQAUAAYACAAAACEA9c1cSN0AAAAIAQAADwAA&#10;AAAAAAAAAAAAAAAk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233" o:spid="_x0000_s1119" style="position:absolute;z-index:251607552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Gd5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+W&#10;S84sGHqk7Y/vX9kdnL9pOJ0fxfmRpSRZNXisqOLePoQpQv8Qku5jG0z6kiJ2zPaeLvbKY2RiBAWh&#10;y/nVcrFKdMWvOh8wvpHOsLSpuVY2CYcKDm8xjkefjiTYup3SmnCotGVDzW9WRMkE0Ai1GiJtjSdR&#10;aDvOQHc0myKGzIhOqyZVp2IM3f5eB3YAmo+r3fX8bjse6qGRI3qzKstpThDiO9eM8Lx8wknFRJMV&#10;/cafet4C9mNNTk3CtU33yzyik8Tk7uhn2u1dc8o2Fymi58/s06im+Xoe0/75D7X5C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lTGd53wEAAJgDAAAOAAAAAAAAAAAAAAAAAC4CAABkcnMvZTJvRG9jLnhtbFBLAQItABQA&#10;BgAIAAAAIQBT/Pdk3wAAAAs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234" o:spid="_x0000_s1120" style="position:absolute;z-index:251606528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6RueYuABAACYAwAADgAAAAAAAAAAAAAAAAAuAgAAZHJzL2Uyb0RvYy54bWxQSwECLQAU&#10;AAYACAAAACEAILGAOd8AAAAJAQAADwAAAAAAAAAAAAAAAAA6BAAAZHJzL2Rvd25yZXYueG1sUEsF&#10;BgAAAAAEAAQA8wAAAEYFAAAAAA==&#10;" strokecolor="#4a7ebb"/>
        </w:pict>
      </w:r>
      <w:r>
        <w:rPr>
          <w:noProof/>
          <w:lang w:eastAsia="tr-TR"/>
        </w:rPr>
        <w:pict>
          <v:line id="Düz Bağlayıcı 235" o:spid="_x0000_s1121" style="position:absolute;z-index:251602432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hiLNvyAEAAM0DAAAOAAAAAAAA&#10;AAAAAAAAAC4CAABkcnMvZTJvRG9jLnhtbFBLAQItABQABgAIAAAAIQCjbA77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236" o:spid="_x0000_s1122" style="position:absolute;z-index:251601408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PdSAgvJAQAAzQMAAA4AAAAA&#10;AAAAAAAAAAAALgIAAGRycy9lMm9Eb2MueG1sUEsBAi0AFAAGAAgAAAAhACk531rfAAAACgEAAA8A&#10;AAAAAAAAAAAAAAAAIw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237" o:spid="_x0000_s1123" style="position:absolute;z-index:251597312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Gqf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s+u&#10;3nB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lDxqn+MBAACZAwAADgAAAAAAAAAAAAAAAAAuAgAAZHJzL2Uyb0RvYy54bWxQSwEC&#10;LQAUAAYACAAAACEA1kDG4N8AAAAKAQAADwAAAAAAAAAAAAAAAAA9BAAAZHJzL2Rvd25yZXYueG1s&#10;UEsFBgAAAAAEAAQA8wAAAEkFAAAAAA==&#10;" strokecolor="#4a7ebb"/>
        </w:pict>
      </w:r>
      <w:r>
        <w:rPr>
          <w:noProof/>
          <w:lang w:eastAsia="tr-TR"/>
        </w:rPr>
        <w:pict>
          <v:line id="Düz Bağlayıcı 238" o:spid="_x0000_s1124" style="position:absolute;z-index:251605504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RzW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+W&#10;9FQWDD3S9sf3r+wOzt80nM6P4vzIUpKsGjxWVHFvH8IUoX8ISfexDSZ9SRE7ZntPF3vlMTIxgoLQ&#10;5fxquVgluuJXnQ8Y30hnWNrUXCubhEMFh7cYx6NPRxJs3U5pTThU2rKh5jcromQCaIRaDZG2xpMo&#10;tB1noDuaTRFDZkSnVZOqUzGGbn+vAzsAzcfV7np+tx0P9dDIEb1ZleU0JwjxnWtGeF4+4aRiosmK&#10;fuNPPW8B+7Empybh2qb7ZR7RSWJyd/Qz7fauOWWbixTR82f2aVTTfD2Paf/8h9r8B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Xu0c1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239" o:spid="_x0000_s1125" style="position:absolute;z-index:251604480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NYBDRbCAQAAxQMAAA4AAAAAAAAAAAAAAAAA&#10;LgIAAGRycy9lMm9Eb2MueG1sUEsBAi0AFAAGAAgAAAAhAEXyPmjdAAAABwEAAA8AAAAAAAAAAAAA&#10;AAAAHAQAAGRycy9kb3ducmV2LnhtbFBLBQYAAAAABAAEAPMAAAAmBQAAAAA=&#10;" strokecolor="#4579b8"/>
        </w:pict>
      </w:r>
      <w:r>
        <w:rPr>
          <w:rFonts w:ascii="Hand writing Mutlu" w:hAnsi="Hand writing Mutlu"/>
          <w:b/>
          <w:sz w:val="48"/>
        </w:rPr>
        <w:t>Sibel bankada bekle.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6D36D9" w:rsidRPr="00EB7EF4" w:rsidRDefault="006D36D9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240" o:spid="_x0000_s1126" style="position:absolute;z-index:251615744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qTwoTccBAADNAwAADgAAAAAAAAAA&#10;AAAAAAAuAgAAZHJzL2Uyb0RvYy54bWxQSwECLQAUAAYACAAAACEA5kSSld0AAAAKAQAADwAAAAAA&#10;AAAAAAAAAAAhBAAAZHJzL2Rvd25yZXYueG1sUEsFBgAAAAAEAAQA8wAAACsFAAAAAA==&#10;" strokecolor="#f68c36"/>
        </w:pict>
      </w:r>
      <w:r>
        <w:rPr>
          <w:noProof/>
          <w:lang w:eastAsia="tr-TR"/>
        </w:rPr>
        <w:pict>
          <v:line id="Düz Bağlayıcı 241" o:spid="_x0000_s1127" style="position:absolute;z-index:251608576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IVXK3PEAQAAxgMAAA4AAAAAAAAAAAAA&#10;AAAALgIAAGRycy9lMm9Eb2MueG1sUEsBAi0AFAAGAAgAAAAhANTF7RTeAAAACAEAAA8AAAAAAAAA&#10;AAAAAAAAHgQAAGRycy9kb3ducmV2LnhtbFBLBQYAAAAABAAEAPMAAAApBQAAAAA=&#10;" strokecolor="#4579b8"/>
        </w:pict>
      </w:r>
      <w:r>
        <w:rPr>
          <w:noProof/>
          <w:lang w:eastAsia="tr-TR"/>
        </w:rPr>
        <w:pict>
          <v:line id="Düz Bağlayıcı 242" o:spid="_x0000_s1128" style="position:absolute;z-index:251612672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TgxfyskBAADNAwAADgAAAAAAAAAA&#10;AAAAAAAuAgAAZHJzL2Uyb0RvYy54bWxQSwECLQAUAAYACAAAACEAdhnGgNsAAAAIAQAADwAAAAAA&#10;AAAAAAAAAAAjBAAAZHJzL2Rvd25yZXYueG1sUEsFBgAAAAAEAAQA8wAAACsFAAAAAA==&#10;" strokecolor="#795d9b"/>
        </w:pict>
      </w:r>
      <w:r>
        <w:rPr>
          <w:noProof/>
          <w:lang w:eastAsia="tr-TR"/>
        </w:rPr>
        <w:pict>
          <v:line id="Düz Bağlayıcı 243" o:spid="_x0000_s1129" style="position:absolute;z-index:251610624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xVw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5cU5JYZpHNLm18/v5Iodfig2Hu744Y4kJ7aqd6FGxLXZ+uMruK1PugfhdfqiIjLk9o5ze2GIhKPx&#10;fFm9vXiFU+AnX3EPdD7E92A1SZeGKmmSclaz/YcQMRmGnkKSWZlkS/VMFeRbHBVMzs8gUBTmrDJJ&#10;Xie4Vp7sGS4C4xxMzIqQVhmMTjAhlZqB5dPAY3yCQl6154BnRM5sTZzBWhrrH8sehyoNAUsWU/yp&#10;A5Pu1IJb2455Nrk1uDM5/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/VxVwywEAAM0DAAAOAAAA&#10;AAAAAAAAAAAAAC4CAABkcnMvZTJvRG9jLnhtbFBLAQItABQABgAIAAAAIQBdHp0k3gAAAAgBAAAP&#10;AAAAAAAAAAAAAAAAACUEAABkcnMvZG93bnJldi54bWxQSwUGAAAAAAQABADzAAAAMAUAAAAA&#10;" strokecolor="#94b64e"/>
        </w:pict>
      </w:r>
      <w:r>
        <w:rPr>
          <w:noProof/>
          <w:lang w:eastAsia="tr-TR"/>
        </w:rPr>
        <w:pict>
          <v:line id="Düz Bağlayıcı 244" o:spid="_x0000_s1130" style="position:absolute;z-index:251611648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CAoLM7yQEAAM0DAAAOAAAAAAAA&#10;AAAAAAAAAC4CAABkcnMvZTJvRG9jLnhtbFBLAQItABQABgAIAAAAIQD1zVxI3QAAAAgBAAAPAAAA&#10;AAAAAAAAAAAAACMEAABkcnMvZG93bnJldi54bWxQSwUGAAAAAAQABADzAAAALQUAAAAA&#10;" strokecolor="#bc4542"/>
        </w:pict>
      </w:r>
      <w:r>
        <w:rPr>
          <w:noProof/>
          <w:lang w:eastAsia="tr-TR"/>
        </w:rPr>
        <w:pict>
          <v:line id="Düz Bağlayıcı 245" o:spid="_x0000_s1131" style="position:absolute;z-index:251619840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NlxmNzhAQAAmAMAAA4AAAAAAAAAAAAAAAAALgIAAGRycy9lMm9Eb2MueG1sUEsBAi0A&#10;FAAGAAgAAAAhAFP892TfAAAACwEAAA8AAAAAAAAAAAAAAAAAOwQAAGRycy9kb3ducmV2LnhtbFBL&#10;BQYAAAAABAAEAPMAAABHBQAAAAA=&#10;" strokecolor="#4a7ebb"/>
        </w:pict>
      </w:r>
      <w:r>
        <w:rPr>
          <w:noProof/>
          <w:lang w:eastAsia="tr-TR"/>
        </w:rPr>
        <w:pict>
          <v:line id="Düz Bağlayıcı 246" o:spid="_x0000_s1132" style="position:absolute;z-index:251618816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P0I86OABAACYAwAADgAAAAAAAAAAAAAAAAAuAgAAZHJzL2Uyb0RvYy54bWxQSwECLQAU&#10;AAYACAAAACEAILGAOd8AAAAJAQAADwAAAAAAAAAAAAAAAAA6BAAAZHJzL2Rvd25yZXYueG1sUEsF&#10;BgAAAAAEAAQA8wAAAEYFAAAAAA==&#10;" strokecolor="#4a7ebb"/>
        </w:pict>
      </w:r>
      <w:r>
        <w:rPr>
          <w:noProof/>
          <w:lang w:eastAsia="tr-TR"/>
        </w:rPr>
        <w:pict>
          <v:line id="Düz Bağlayıcı 247" o:spid="_x0000_s1133" style="position:absolute;z-index:251614720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slprdyAEAAM0DAAAOAAAAAAAA&#10;AAAAAAAAAC4CAABkcnMvZTJvRG9jLnhtbFBLAQItABQABgAIAAAAIQCjbA77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248" o:spid="_x0000_s1134" style="position:absolute;z-index:251613696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ToSyMgBAADNAwAADgAAAAAA&#10;AAAAAAAAAAAuAgAAZHJzL2Uyb0RvYy54bWxQSwECLQAUAAYACAAAACEAKTnfWt8AAAAKAQAADwAA&#10;AAAAAAAAAAAAAAAi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249" o:spid="_x0000_s1135" style="position:absolute;z-index:251609600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qE0Ax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250" o:spid="_x0000_s1136" style="position:absolute;z-index:251617792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iVku6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251" o:spid="_x0000_s1137" style="position:absolute;z-index:251616768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BIEP0KwwEAAMUDAAAOAAAAAAAAAAAAAAAA&#10;AC4CAABkcnMvZTJvRG9jLnhtbFBLAQItABQABgAIAAAAIQBF8j5o3QAAAAcBAAAPAAAAAAAAAAAA&#10;AAAAAB0EAABkcnMvZG93bnJldi54bWxQSwUGAAAAAAQABADzAAAAJwUAAAAA&#10;" strokecolor="#4579b8"/>
        </w:pict>
      </w:r>
      <w:r>
        <w:rPr>
          <w:rFonts w:ascii="Hand writing Mutlu" w:hAnsi="Hand writing Mutlu"/>
          <w:b/>
          <w:sz w:val="48"/>
        </w:rPr>
        <w:t>Nabi bakan oldu.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6D36D9" w:rsidRPr="00EB7EF4" w:rsidRDefault="006D36D9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252" o:spid="_x0000_s1138" style="position:absolute;z-index:251628032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UrDurIAQAAzQMAAA4AAAAAAAAA&#10;AAAAAAAALgIAAGRycy9lMm9Eb2MueG1sUEsBAi0AFAAGAAgAAAAhAOZEkpXdAAAACgEAAA8AAAAA&#10;AAAAAAAAAAAAIgQAAGRycy9kb3ducmV2LnhtbFBLBQYAAAAABAAEAPMAAAAsBQAAAAA=&#10;" strokecolor="#f68c36"/>
        </w:pict>
      </w:r>
      <w:r>
        <w:rPr>
          <w:noProof/>
          <w:lang w:eastAsia="tr-TR"/>
        </w:rPr>
        <w:pict>
          <v:line id="Düz Bağlayıcı 253" o:spid="_x0000_s1139" style="position:absolute;z-index:251620864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6YKxgEAAMYDAAAOAAAAZHJzL2Uyb0RvYy54bWysU82O0zAQviPxDpbvNE2XR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LF&#10;5QVnFgw90vrH96/sNRy+aRgPd+Jwx3KQpBp8bAhxbTfh5EW/CZn3XgaTv8SI7Yu84yQv7hMTdHmx&#10;qF89v6RXEOdYdQ/0Iaa36AzLh5ZrZTNzaGD3LiZqRqnnFHLyIMfW5ZRGjTlZ248oiQ01qwu67BFe&#10;68B2QBsAQqBNdaZC9Up2hkml9QSc/xl4ys9QLDv2N+AJUTo7myawUdaFx7qn/Xlkecw/K3DknSW4&#10;dd1YHqVIQ8tSGJ4WO2/jr36B3/9+q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y1+mCsYBAADGAwAADgAAAAAAAAAA&#10;AAAAAAAuAgAAZHJzL2Uyb0RvYy54bWxQSwECLQAUAAYACAAAACEA1MXtFN4AAAAIAQAADwAAAAAA&#10;AAAAAAAAAAAgBAAAZHJzL2Rvd25yZXYueG1sUEsFBgAAAAAEAAQA8wAAACsFAAAAAA==&#10;" strokecolor="#4579b8"/>
        </w:pict>
      </w:r>
      <w:r>
        <w:rPr>
          <w:noProof/>
          <w:lang w:eastAsia="tr-TR"/>
        </w:rPr>
        <w:pict>
          <v:line id="Düz Bağlayıcı 254" o:spid="_x0000_s1140" style="position:absolute;z-index:251624960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CbNm5CywEAAM0DAAAOAAAAAAAA&#10;AAAAAAAAAC4CAABkcnMvZTJvRG9jLnhtbFBLAQItABQABgAIAAAAIQB2GcaA2wAAAAgBAAAPAAAA&#10;AAAAAAAAAAAAACUEAABkcnMvZG93bnJldi54bWxQSwUGAAAAAAQABADzAAAALQUAAAAA&#10;" strokecolor="#795d9b"/>
        </w:pict>
      </w:r>
      <w:r>
        <w:rPr>
          <w:noProof/>
          <w:lang w:eastAsia="tr-TR"/>
        </w:rPr>
        <w:pict>
          <v:line id="Düz Bağlayıcı 255" o:spid="_x0000_s1141" style="position:absolute;z-index:251622912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ST4yQEAAM0DAAAOAAAAZHJzL2Uyb0RvYy54bWysU82O0zAQviPxDpbvNEmXIo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nS9&#10;2VBimMZH2n/7+pm8ZOcvio3ne36+JymIVvUu1Ii4MQc/n4I7+KR7EF6nLyoiQ7Z3XOyFIRKOl1fr&#10;6sXTDb4Cv8SKB6DzIb4Gq0naNFRJk5Szmp3ehIjFMPWSkq6VSXepn6mDvIujgin4HgSKwppVJsnj&#10;BDfKkxPDQWCcg4lXSRHSKoPZCSakUguw/DNwzk9QyKP2N+AFkStbExewlsb631WPQzW3LKb8iwOT&#10;7mTBnW3H/DbZGpyZrHCe7zSUP54z/OEv3H0H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6m0k+MkBAADNAwAADgAAAAAA&#10;AAAAAAAAAAAuAgAAZHJzL2Uyb0RvYy54bWxQSwECLQAUAAYACAAAACEAXR6dJN4AAAAIAQAADwAA&#10;AAAAAAAAAAAAAAAj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256" o:spid="_x0000_s1142" style="position:absolute;z-index:251623936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/LeVnMoBAADNAwAADgAAAAAA&#10;AAAAAAAAAAAuAgAAZHJzL2Uyb0RvYy54bWxQSwECLQAUAAYACAAAACEA9c1cSN0AAAAIAQAADwAA&#10;AAAAAAAAAAAAAAAk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257" o:spid="_x0000_s1143" style="position:absolute;z-index:251632128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DFWyNuABAACYAwAADgAAAAAAAAAAAAAAAAAuAgAAZHJzL2Uyb0RvYy54bWxQSwECLQAU&#10;AAYACAAAACEAU/z3ZN8AAAALAQAADwAAAAAAAAAAAAAAAAA6BAAAZHJzL2Rvd25yZXYueG1sUEsF&#10;BgAAAAAEAAQA8wAAAEYFAAAAAA==&#10;" strokecolor="#4a7ebb"/>
        </w:pict>
      </w:r>
      <w:r>
        <w:rPr>
          <w:noProof/>
          <w:lang w:eastAsia="tr-TR"/>
        </w:rPr>
        <w:pict>
          <v:line id="Düz Bağlayıcı 258" o:spid="_x0000_s1144" style="position:absolute;z-index:251631104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Uy/Fz3wEAAJgDAAAOAAAAAAAAAAAAAAAAAC4CAABkcnMvZTJvRG9jLnhtbFBLAQItABQA&#10;BgAIAAAAIQAgsYA53wAAAAk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259" o:spid="_x0000_s1145" style="position:absolute;z-index:251627008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r94ULyAEAAM0DAAAOAAAAAAAA&#10;AAAAAAAAAC4CAABkcnMvZTJvRG9jLnhtbFBLAQItABQABgAIAAAAIQCjbA77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260" o:spid="_x0000_s1146" style="position:absolute;z-index:251625984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BDZBYsxwEAAM0DAAAOAAAAAAAA&#10;AAAAAAAAAC4CAABkcnMvZTJvRG9jLnhtbFBLAQItABQABgAIAAAAIQApOd9a3wAAAAoBAAAPAAAA&#10;AAAAAAAAAAAAACEEAABkcnMvZG93bnJldi54bWxQSwUGAAAAAAQABADzAAAALQUAAAAA&#10;" strokecolor="#94b64e"/>
        </w:pict>
      </w:r>
      <w:r>
        <w:rPr>
          <w:noProof/>
          <w:lang w:eastAsia="tr-TR"/>
        </w:rPr>
        <w:pict>
          <v:line id="Düz Bağlayıcı 261" o:spid="_x0000_s1147" style="position:absolute;z-index:251621888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k/eHx+MBAACZAwAADgAAAAAAAAAAAAAAAAAuAgAAZHJzL2Uyb0RvYy54bWxQSwEC&#10;LQAUAAYACAAAACEA1kDG4N8AAAAKAQAADwAAAAAAAAAAAAAAAAA9BAAAZHJzL2Rvd25yZXYueG1s&#10;UEsFBgAAAAAEAAQA8wAAAEkFAAAAAA==&#10;" strokecolor="#4a7ebb"/>
        </w:pict>
      </w:r>
      <w:r>
        <w:rPr>
          <w:noProof/>
          <w:lang w:eastAsia="tr-TR"/>
        </w:rPr>
        <w:pict>
          <v:line id="Düz Bağlayıcı 262" o:spid="_x0000_s1148" style="position:absolute;z-index:251630080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nwi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aami+u&#10;FpxZMPRI6x/fv7J7OH3TcDw9idMTS0myavBYUcWD3YYpQr8NSfehDSZ9SRE7ZHuPZ3vlITIxgoLQ&#10;i/nlxWKZ6IpfdT5gfCudYWlTc61sEg4V7N9hHI8+H0mwdRulNeFQacuGmt8siZIJoBFqNUTaGk+i&#10;0Hacge5oNkUMmRGdVk2qTsUYut2DDmwPNB+Xm+v5/Xo81EMjR/RmWZbTnCDE964Z4Xn5jJOKiSYr&#10;+o0/9bwG7MeanJqEa5vul3lEJ4nJ3dHPtNu55phtLlJEz5/Zp1FN8/Uypv3LH2r1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XVZ8I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263" o:spid="_x0000_s1149" style="position:absolute;z-index:251629056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LpFD9rCAQAAxQMAAA4AAAAAAAAAAAAAAAAA&#10;LgIAAGRycy9lMm9Eb2MueG1sUEsBAi0AFAAGAAgAAAAhAEXyPmjdAAAABwEAAA8AAAAAAAAAAAAA&#10;AAAAHAQAAGRycy9kb3ducmV2LnhtbFBLBQYAAAAABAAEAPMAAAAmBQAAAAA=&#10;" strokecolor="#4579b8"/>
        </w:pict>
      </w:r>
      <w:r>
        <w:rPr>
          <w:rFonts w:ascii="Hand writing Mutlu" w:hAnsi="Hand writing Mutlu"/>
          <w:b/>
          <w:sz w:val="48"/>
        </w:rPr>
        <w:t>Bayram burayı oku.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6D36D9" w:rsidRPr="00EB7EF4" w:rsidRDefault="006D36D9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264" o:spid="_x0000_s1150" style="position:absolute;z-index:251640320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AQFBXYyQEAAM0DAAAOAAAAAAAA&#10;AAAAAAAAAC4CAABkcnMvZTJvRG9jLnhtbFBLAQItABQABgAIAAAAIQDmRJKV3QAAAAoBAAAPAAAA&#10;AAAAAAAAAAAAACMEAABkcnMvZG93bnJldi54bWxQSwUGAAAAAAQABADzAAAALQUAAAAA&#10;" strokecolor="#f68c36"/>
        </w:pict>
      </w:r>
      <w:r>
        <w:rPr>
          <w:noProof/>
          <w:lang w:eastAsia="tr-TR"/>
        </w:rPr>
        <w:pict>
          <v:line id="Düz Bağlayıcı 265" o:spid="_x0000_s1151" style="position:absolute;z-index:251633152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GUcxgMYBAADGAwAADgAAAAAAAAAA&#10;AAAAAAAuAgAAZHJzL2Uyb0RvYy54bWxQSwECLQAUAAYACAAAACEA1MXtFN4AAAAIAQAADwAAAAAA&#10;AAAAAAAAAAAgBAAAZHJzL2Rvd25yZXYueG1sUEsFBgAAAAAEAAQA8wAAACsFAAAAAA==&#10;" strokecolor="#4579b8"/>
        </w:pict>
      </w:r>
      <w:r>
        <w:rPr>
          <w:noProof/>
          <w:lang w:eastAsia="tr-TR"/>
        </w:rPr>
        <w:pict>
          <v:line id="Düz Bağlayıcı 266" o:spid="_x0000_s1152" style="position:absolute;z-index:251637248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9yRiX8kBAADNAwAADgAAAAAAAAAA&#10;AAAAAAAuAgAAZHJzL2Uyb0RvYy54bWxQSwECLQAUAAYACAAAACEAdhnGgNsAAAAIAQAADwAAAAAA&#10;AAAAAAAAAAAjBAAAZHJzL2Rvd25yZXYueG1sUEsFBgAAAAAEAAQA8wAAACsFAAAAAA==&#10;" strokecolor="#795d9b"/>
        </w:pict>
      </w:r>
      <w:r>
        <w:rPr>
          <w:noProof/>
          <w:lang w:eastAsia="tr-TR"/>
        </w:rPr>
        <w:pict>
          <v:line id="Düz Bağlayıcı 267" o:spid="_x0000_s1153" style="position:absolute;z-index:251635200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IZ/KOXKAQAAzQMAAA4AAAAA&#10;AAAAAAAAAAAALgIAAGRycy9lMm9Eb2MueG1sUEsBAi0AFAAGAAgAAAAhAF0enSTeAAAACAEAAA8A&#10;AAAAAAAAAAAAAAAAJA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268" o:spid="_x0000_s1154" style="position:absolute;z-index:251636224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GvToPDIAQAAzQMAAA4AAAAAAAAA&#10;AAAAAAAALgIAAGRycy9lMm9Eb2MueG1sUEsBAi0AFAAGAAgAAAAhAPXNXEjdAAAACAEAAA8AAAAA&#10;AAAAAAAAAAAAIgQAAGRycy9kb3ducmV2LnhtbFBLBQYAAAAABAAEAPMAAAAsBQAAAAA=&#10;" strokecolor="#bc4542"/>
        </w:pict>
      </w:r>
      <w:r>
        <w:rPr>
          <w:noProof/>
          <w:lang w:eastAsia="tr-TR"/>
        </w:rPr>
        <w:pict>
          <v:line id="Düz Bağlayıcı 269" o:spid="_x0000_s1155" style="position:absolute;z-index:251644416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m9weN3wEAAJgDAAAOAAAAAAAAAAAAAAAAAC4CAABkcnMvZTJvRG9jLnhtbFBLAQItABQA&#10;BgAIAAAAIQBT/Pdk3wAAAAs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270" o:spid="_x0000_s1156" style="position:absolute;z-index:251643392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BKTMN3wEAAJgDAAAOAAAAAAAAAAAAAAAAAC4CAABkcnMvZTJvRG9jLnhtbFBLAQItABQA&#10;BgAIAAAAIQAgsYA53wAAAAk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271" o:spid="_x0000_s1157" style="position:absolute;z-index:251639296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KamB78kBAADNAwAADgAAAAAA&#10;AAAAAAAAAAAuAgAAZHJzL2Uyb0RvYy54bWxQSwECLQAUAAYACAAAACEAo2wO+94AAAAK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272" o:spid="_x0000_s1158" style="position:absolute;z-index:251638272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P3Mwi8gBAADNAwAADgAAAAAA&#10;AAAAAAAAAAAuAgAAZHJzL2Uyb0RvYy54bWxQSwECLQAUAAYACAAAACEAKTnfWt8AAAAKAQAADwAA&#10;AAAAAAAAAAAAAAAi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273" o:spid="_x0000_s1159" style="position:absolute;z-index:251634176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9Qx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s/e&#10;XHF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7PvUMeMBAACZAwAADgAAAAAAAAAAAAAAAAAuAgAAZHJzL2Uyb0RvYy54bWxQSwEC&#10;LQAUAAYACAAAACEA1kDG4N8AAAAKAQAADwAAAAAAAAAAAAAAAAA9BAAAZHJzL2Rvd25yZXYueG1s&#10;UEsFBgAAAAAEAAQA8wAAAEkFAAAAAA==&#10;" strokecolor="#4a7ebb"/>
        </w:pict>
      </w:r>
      <w:r>
        <w:rPr>
          <w:noProof/>
          <w:lang w:eastAsia="tr-TR"/>
        </w:rPr>
        <w:pict>
          <v:line id="Düz Bağlayıcı 274" o:spid="_x0000_s1160" style="position:absolute;z-index:251642368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gvn4AEAAJgDAAAOAAAAZHJzL2Uyb0RvYy54bWysU0tu2zAQ3RfoHQjua0mO3S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s7f&#10;LCgxoPGRNj9/fCN3cP6u4HR+YOcHkpJo1eBCjRX3ZuenKLidT7qPwuv0RUXkmO09Xezlx0jYCDJE&#10;r6rF1XyZ6Ipfdc6H+JZbTdKmoUqaJBxqOLwLcTz6dCTBxm6lUohDrQwZGnqzRErCAEdIKIi41Q5F&#10;BdNRAqrD2WTRZ8ZglWxTdSoOvtvfK08OgPOx2F5Xd5vxUA8tH9GbZVlOcxIgvrftCFflE44qJpqs&#10;6Df+1PMGQj/W5NQkXJl0P88jOklM7o5+pt3etqdsc5EifP7MPo1qmq/nMe6f/1DrR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GIWC+fgAQAAmAMAAA4AAAAAAAAAAAAAAAAALgIAAGRycy9lMm9Eb2MueG1sUEsBAi0AFAAG&#10;AAgAAAAhAAM7Kf3dAAAACQEAAA8AAAAAAAAAAAAAAAAAOgQAAGRycy9kb3ducmV2LnhtbFBLBQYA&#10;AAAABAAEAPMAAABEBQAAAAA=&#10;" strokecolor="#4a7ebb"/>
        </w:pict>
      </w:r>
      <w:r>
        <w:rPr>
          <w:noProof/>
          <w:lang w:eastAsia="tr-TR"/>
        </w:rPr>
        <w:pict>
          <v:line id="Düz Bağlayıcı 275" o:spid="_x0000_s1161" style="position:absolute;z-index:251641344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BaxJypwwEAAMUDAAAOAAAAAAAAAAAAAAAA&#10;AC4CAABkcnMvZTJvRG9jLnhtbFBLAQItABQABgAIAAAAIQBF8j5o3QAAAAcBAAAPAAAAAAAAAAAA&#10;AAAAAB0EAABkcnMvZG93bnJldi54bWxQSwUGAAAAAAQABADzAAAAJwUAAAAA&#10;" strokecolor="#4579b8"/>
        </w:pict>
      </w:r>
      <w:r>
        <w:rPr>
          <w:rFonts w:ascii="Hand writing Mutlu" w:hAnsi="Hand writing Mutlu"/>
          <w:b/>
          <w:sz w:val="48"/>
        </w:rPr>
        <w:t>Tuba balonu alır.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6D36D9" w:rsidRPr="000B1784" w:rsidRDefault="006D36D9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276" o:spid="_x0000_s1162" style="position:absolute;z-index:251652608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BsAzN/yQEAAM0DAAAOAAAAAAAA&#10;AAAAAAAAAC4CAABkcnMvZTJvRG9jLnhtbFBLAQItABQABgAIAAAAIQDmRJKV3QAAAAoBAAAPAAAA&#10;AAAAAAAAAAAAACMEAABkcnMvZG93bnJldi54bWxQSwUGAAAAAAQABADzAAAALQUAAAAA&#10;" strokecolor="#f68c36"/>
        </w:pict>
      </w:r>
      <w:r>
        <w:rPr>
          <w:noProof/>
          <w:lang w:eastAsia="tr-TR"/>
        </w:rPr>
        <w:pict>
          <v:line id="Düz Bağlayıcı 277" o:spid="_x0000_s1163" style="position:absolute;z-index:251645440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V0+8+cYBAADGAwAADgAAAAAAAAAA&#10;AAAAAAAuAgAAZHJzL2Uyb0RvYy54bWxQSwECLQAUAAYACAAAACEA1MXtFN4AAAAIAQAADwAAAAAA&#10;AAAAAAAAAAAgBAAAZHJzL2Rvd25yZXYueG1sUEsFBgAAAAAEAAQA8wAAACsFAAAAAA==&#10;" strokecolor="#4579b8"/>
        </w:pict>
      </w:r>
      <w:r>
        <w:rPr>
          <w:noProof/>
          <w:lang w:eastAsia="tr-TR"/>
        </w:rPr>
        <w:pict>
          <v:line id="Düz Bağlayıcı 278" o:spid="_x0000_s1164" style="position:absolute;z-index:251649536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HBFfYnKAQAAzQMAAA4AAAAAAAAA&#10;AAAAAAAALgIAAGRycy9lMm9Eb2MueG1sUEsBAi0AFAAGAAgAAAAhAHYZxoDbAAAACAEAAA8AAAAA&#10;AAAAAAAAAAAAJAQAAGRycy9kb3ducmV2LnhtbFBLBQYAAAAABAAEAPMAAAAsBQAAAAA=&#10;" strokecolor="#795d9b"/>
        </w:pict>
      </w:r>
      <w:r>
        <w:rPr>
          <w:noProof/>
          <w:lang w:eastAsia="tr-TR"/>
        </w:rPr>
        <w:pict>
          <v:line id="Düz Bağlayıcı 279" o:spid="_x0000_s1165" style="position:absolute;z-index:251647488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AEeNzPKAQAAzQMAAA4AAAAA&#10;AAAAAAAAAAAALgIAAGRycy9lMm9Eb2MueG1sUEsBAi0AFAAGAAgAAAAhAF0enSTeAAAACAEAAA8A&#10;AAAAAAAAAAAAAAAAJA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280" o:spid="_x0000_s1166" style="position:absolute;z-index:251648512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Mufuj7IAQAAzQMAAA4AAAAAAAAA&#10;AAAAAAAALgIAAGRycy9lMm9Eb2MueG1sUEsBAi0AFAAGAAgAAAAhAPXNXEjdAAAACAEAAA8AAAAA&#10;AAAAAAAAAAAAIgQAAGRycy9kb3ducmV2LnhtbFBLBQYAAAAABAAEAPMAAAAsBQAAAAA=&#10;" strokecolor="#bc4542"/>
        </w:pict>
      </w:r>
      <w:r>
        <w:rPr>
          <w:noProof/>
          <w:lang w:eastAsia="tr-TR"/>
        </w:rPr>
        <w:pict>
          <v:line id="Düz Bağlayıcı 281" o:spid="_x0000_s1167" style="position:absolute;z-index:251656704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179Uy3wEAAJgDAAAOAAAAAAAAAAAAAAAAAC4CAABkcnMvZTJvRG9jLnhtbFBLAQItABQA&#10;BgAIAAAAIQBT/Pdk3wAAAAs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282" o:spid="_x0000_s1168" style="position:absolute;z-index:251655680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T3HEG3wEAAJgDAAAOAAAAAAAAAAAAAAAAAC4CAABkcnMvZTJvRG9jLnhtbFBLAQItABQA&#10;BgAIAAAAIQAgsYA53wAAAAk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283" o:spid="_x0000_s1169" style="position:absolute;z-index:251651584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nqZPYyAEAAM0DAAAOAAAAAAAA&#10;AAAAAAAAAC4CAABkcnMvZTJvRG9jLnhtbFBLAQItABQABgAIAAAAIQCjbA77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284" o:spid="_x0000_s1170" style="position:absolute;z-index:251650560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BheNZPJAQAAzQMAAA4AAAAA&#10;AAAAAAAAAAAALgIAAGRycy9lMm9Eb2MueG1sUEsBAi0AFAAGAAgAAAAhACk531rfAAAACgEAAA8A&#10;AAAAAAAAAAAAAAAAIw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285" o:spid="_x0000_s1171" style="position:absolute;z-index:251646464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jXPIZ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286" o:spid="_x0000_s1172" style="position:absolute;z-index:251654656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sONJ7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287" o:spid="_x0000_s1173" style="position:absolute;z-index:251653632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AwHQPIwwEAAMUDAAAOAAAAAAAAAAAAAAAA&#10;AC4CAABkcnMvZTJvRG9jLnhtbFBLAQItABQABgAIAAAAIQBF8j5o3QAAAAcBAAAPAAAAAAAAAAAA&#10;AAAAAB0EAABkcnMvZG93bnJldi54bWxQSwUGAAAAAAQABADzAAAAJwUAAAAA&#10;" strokecolor="#4579b8"/>
        </w:pict>
      </w:r>
      <w:r>
        <w:rPr>
          <w:rFonts w:ascii="Hand writing Mutlu" w:hAnsi="Hand writing Mutlu"/>
          <w:b/>
          <w:sz w:val="48"/>
        </w:rPr>
        <w:t>Berna resmi bitir.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6D36D9" w:rsidRDefault="006D36D9" w:rsidP="00C1234B">
      <w:pPr>
        <w:tabs>
          <w:tab w:val="left" w:pos="2205"/>
        </w:tabs>
        <w:rPr>
          <w:rFonts w:ascii="Hand writing Mutlu" w:hAnsi="Hand writing Mutlu"/>
          <w:b/>
          <w:sz w:val="40"/>
        </w:rPr>
      </w:pPr>
      <w:r>
        <w:rPr>
          <w:noProof/>
          <w:lang w:eastAsia="tr-TR"/>
        </w:rPr>
        <w:pict>
          <v:rect id="Dikdörtgen 288" o:spid="_x0000_s1174" style="position:absolute;margin-left:-3.2pt;margin-top:.55pt;width:525.75pt;height:51.75pt;z-index:251657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6D36D9" w:rsidRPr="00EB7EF4" w:rsidRDefault="006D36D9" w:rsidP="00D97167">
                  <w:pPr>
                    <w:ind w:left="-567"/>
                    <w:rPr>
                      <w:rFonts w:cs="Calibri"/>
                      <w:b/>
                    </w:rPr>
                  </w:pPr>
                  <w:r w:rsidRPr="00EB7EF4">
                    <w:rPr>
                      <w:rFonts w:cs="Calibri"/>
                      <w:b/>
                    </w:rPr>
                    <w:t>A</w:t>
                  </w:r>
                  <w:r>
                    <w:rPr>
                      <w:rFonts w:cs="Calibri"/>
                      <w:b/>
                    </w:rPr>
                    <w:t xml:space="preserve">        Sayın </w:t>
                  </w:r>
                  <w:r w:rsidRPr="00EB7EF4">
                    <w:rPr>
                      <w:rFonts w:cs="Calibri"/>
                      <w:b/>
                    </w:rPr>
                    <w:t>veli. Cümleleri öğrencilerimize</w:t>
                  </w:r>
                  <w:r>
                    <w:rPr>
                      <w:rFonts w:cs="Calibri"/>
                      <w:b/>
                    </w:rPr>
                    <w:t xml:space="preserve"> </w:t>
                  </w:r>
                  <w:r w:rsidRPr="00EB7EF4">
                    <w:rPr>
                      <w:rFonts w:cs="Calibri"/>
                      <w:b/>
                    </w:rPr>
                    <w:t xml:space="preserve"> 10’ar kez okutalım. Yandaki boş yerlere yazdıralım. Sonra tekrar </w:t>
                  </w:r>
                  <w:r>
                    <w:rPr>
                      <w:rFonts w:cs="Calibri"/>
                      <w:b/>
                    </w:rPr>
                    <w:t>oku</w:t>
                  </w:r>
                  <w:r w:rsidRPr="00EB7EF4">
                    <w:rPr>
                      <w:rFonts w:cs="Calibri"/>
                      <w:b/>
                    </w:rPr>
                    <w:t>talım.</w:t>
                  </w:r>
                  <w:r>
                    <w:rPr>
                      <w:rFonts w:cs="Calibri"/>
                      <w:b/>
                    </w:rPr>
                    <w:t xml:space="preserve">        .          </w:t>
                  </w:r>
                  <w:r w:rsidRPr="00EB7EF4">
                    <w:rPr>
                      <w:rFonts w:cs="Calibri"/>
                      <w:b/>
                    </w:rPr>
                    <w:t xml:space="preserve">Her cümleyi defterlere bir satır yazdıralım. Siz söyleyin, öğrenciler bakmadan deftere yazsınlar. </w:t>
                  </w:r>
                </w:p>
                <w:p w:rsidR="006D36D9" w:rsidRDefault="006D36D9" w:rsidP="00D97167">
                  <w:pPr>
                    <w:jc w:val="center"/>
                  </w:pPr>
                </w:p>
              </w:txbxContent>
            </v:textbox>
          </v:rect>
        </w:pict>
      </w:r>
    </w:p>
    <w:p w:rsidR="006D36D9" w:rsidRDefault="006D36D9" w:rsidP="00EB7EF4">
      <w:pPr>
        <w:tabs>
          <w:tab w:val="left" w:pos="2205"/>
        </w:tabs>
      </w:pPr>
      <w:r>
        <w:tab/>
      </w:r>
    </w:p>
    <w:p w:rsidR="006D36D9" w:rsidRPr="000B1784" w:rsidRDefault="006D36D9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290" o:spid="_x0000_s1175" style="position:absolute;z-index:251665920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wywjOscBAADNAwAADgAAAAAAAAAA&#10;AAAAAAAuAgAAZHJzL2Uyb0RvYy54bWxQSwECLQAUAAYACAAAACEA5kSSld0AAAAKAQAADwAAAAAA&#10;AAAAAAAAAAAhBAAAZHJzL2Rvd25yZXYueG1sUEsFBgAAAAAEAAQA8wAAACsFAAAAAA==&#10;" strokecolor="#f68c36"/>
        </w:pict>
      </w:r>
      <w:r>
        <w:rPr>
          <w:noProof/>
          <w:lang w:eastAsia="tr-TR"/>
        </w:rPr>
        <w:pict>
          <v:line id="Düz Bağlayıcı 291" o:spid="_x0000_s1176" style="position:absolute;z-index:251658752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MqWgXXEAQAAxgMAAA4AAAAAAAAAAAAA&#10;AAAALgIAAGRycy9lMm9Eb2MueG1sUEsBAi0AFAAGAAgAAAAhANTF7RTeAAAACAEAAA8AAAAAAAAA&#10;AAAAAAAAHgQAAGRycy9kb3ducmV2LnhtbFBLBQYAAAAABAAEAPMAAAApBQAAAAA=&#10;" strokecolor="#4579b8"/>
        </w:pict>
      </w:r>
      <w:r>
        <w:rPr>
          <w:noProof/>
          <w:lang w:eastAsia="tr-TR"/>
        </w:rPr>
        <w:pict>
          <v:line id="Düz Bağlayıcı 292" o:spid="_x0000_s1177" style="position:absolute;z-index:251662848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CQcVL3KAQAAzQMAAA4AAAAAAAAA&#10;AAAAAAAALgIAAGRycy9lMm9Eb2MueG1sUEsBAi0AFAAGAAgAAAAhAHYZxoDbAAAACAEAAA8AAAAA&#10;AAAAAAAAAAAAJAQAAGRycy9kb3ducmV2LnhtbFBLBQYAAAAABAAEAPMAAAAsBQAAAAA=&#10;" strokecolor="#795d9b"/>
        </w:pict>
      </w:r>
      <w:r>
        <w:rPr>
          <w:noProof/>
          <w:lang w:eastAsia="tr-TR"/>
        </w:rPr>
        <w:pict>
          <v:line id="Düz Bağlayıcı 293" o:spid="_x0000_s1178" style="position:absolute;z-index:251660800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BVRx4HywEAAM0DAAAOAAAA&#10;AAAAAAAAAAAAAC4CAABkcnMvZTJvRG9jLnhtbFBLAQItABQABgAIAAAAIQBdHp0k3gAAAAgBAAAP&#10;AAAAAAAAAAAAAAAAACUEAABkcnMvZG93bnJldi54bWxQSwUGAAAAAAQABADzAAAAMAUAAAAA&#10;" strokecolor="#94b64e"/>
        </w:pict>
      </w:r>
      <w:r>
        <w:rPr>
          <w:noProof/>
          <w:lang w:eastAsia="tr-TR"/>
        </w:rPr>
        <w:pict>
          <v:line id="Düz Bağlayıcı 294" o:spid="_x0000_s1179" style="position:absolute;z-index:251661824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6rC4TMoBAADNAwAADgAAAAAA&#10;AAAAAAAAAAAuAgAAZHJzL2Uyb0RvYy54bWxQSwECLQAUAAYACAAAACEA9c1cSN0AAAAIAQAADwAA&#10;AAAAAAAAAAAAAAAk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295" o:spid="_x0000_s1180" style="position:absolute;z-index:251670016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H8dDODhAQAAmAMAAA4AAAAAAAAAAAAAAAAALgIAAGRycy9lMm9Eb2MueG1sUEsBAi0A&#10;FAAGAAgAAAAhAFP892TfAAAACwEAAA8AAAAAAAAAAAAAAAAAOwQAAGRycy9kb3ducmV2LnhtbFBL&#10;BQYAAAAABAAEAPMAAABHBQAAAAA=&#10;" strokecolor="#4a7ebb"/>
        </w:pict>
      </w:r>
      <w:r>
        <w:rPr>
          <w:noProof/>
          <w:lang w:eastAsia="tr-TR"/>
        </w:rPr>
        <w:pict>
          <v:line id="Düz Bağlayıcı 296" o:spid="_x0000_s1181" style="position:absolute;z-index:251668992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ZLqjU3wEAAJgDAAAOAAAAAAAAAAAAAAAAAC4CAABkcnMvZTJvRG9jLnhtbFBLAQItABQA&#10;BgAIAAAAIQAgsYA53wAAAAk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297" o:spid="_x0000_s1182" style="position:absolute;z-index:251664896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GhpGqyAEAAM0DAAAOAAAAAAAA&#10;AAAAAAAAAC4CAABkcnMvZTJvRG9jLnhtbFBLAQItABQABgAIAAAAIQCjbA77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298" o:spid="_x0000_s1183" style="position:absolute;z-index:251663872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hm/yAEAAM0DAAAOAAAAZHJzL2Uyb0RvYy54bWysU82O0zAQviPxDpbvNGkX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TX8tUL&#10;GpUFQ0Pafvv6mb2E0xcN4+lenO5ZdlKrBh8bQtzYXTi/ot+FrPsog8lfUsSOpb3j3F48JibIeEUD&#10;e1rTFMTFVz0AfYjpNTrD8qXlWtmsHBo4vImJklHoJSSbtc22XM9UQbmlUePkfI+SRFHOZSEp64Q3&#10;OrAD0CKAEGjTVVZEtNpSdIZJpfUMrP8MPMdnKJZV+xvwjCiZnU0z2Cjrwu+yp+PyXLKc4i8dmHTn&#10;Fty5biyzKa2hnSkKz/udl/LHd4E//IWb7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yoZv8gBAADNAwAADgAAAAAA&#10;AAAAAAAAAAAuAgAAZHJzL2Uyb0RvYy54bWxQSwECLQAUAAYACAAAACEAKTnfWt8AAAAKAQAADwAA&#10;AAAAAAAAAAAAAAAi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299" o:spid="_x0000_s1184" style="position:absolute;z-index:251659776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bgckO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300" o:spid="_x0000_s1185" style="position:absolute;z-index:251667968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" strokecolor="#4a7ebb"/>
        </w:pict>
      </w:r>
      <w:r>
        <w:rPr>
          <w:noProof/>
          <w:lang w:eastAsia="tr-TR"/>
        </w:rPr>
        <w:pict>
          <v:line id="Düz Bağlayıcı 301" o:spid="_x0000_s1186" style="position:absolute;z-index:251666944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" strokecolor="#4579b8"/>
        </w:pict>
      </w:r>
      <w:r>
        <w:rPr>
          <w:rFonts w:ascii="Hand writing Mutlu" w:hAnsi="Hand writing Mutlu"/>
          <w:b/>
          <w:sz w:val="48"/>
        </w:rPr>
        <w:t>balık-Beren-bir-al.</w:t>
      </w:r>
      <w:r w:rsidRPr="000B1784">
        <w:rPr>
          <w:rFonts w:ascii="Hand writing Mutlu" w:hAnsi="Hand writing Mutlu"/>
          <w:b/>
          <w:sz w:val="48"/>
        </w:rPr>
        <w:t xml:space="preserve">            </w:t>
      </w:r>
      <w:r>
        <w:rPr>
          <w:rFonts w:ascii="Hand writing Mutlu" w:hAnsi="Hand writing Mutlu"/>
          <w:b/>
          <w:sz w:val="48"/>
        </w:rPr>
        <w:t xml:space="preserve">                            </w:t>
      </w:r>
    </w:p>
    <w:p w:rsidR="006D36D9" w:rsidRPr="000B1784" w:rsidRDefault="006D36D9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302" o:spid="_x0000_s1187" style="position:absolute;z-index:251678208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Cw7APvIAQAAzQMAAA4AAAAAAAAA&#10;AAAAAAAALgIAAGRycy9lMm9Eb2MueG1sUEsBAi0AFAAGAAgAAAAhAOZEkpXdAAAACgEAAA8AAAAA&#10;AAAAAAAAAAAAIgQAAGRycy9kb3ducmV2LnhtbFBLBQYAAAAABAAEAPMAAAAsBQAAAAA=&#10;" strokecolor="#f68c36"/>
        </w:pict>
      </w:r>
      <w:r>
        <w:rPr>
          <w:noProof/>
          <w:lang w:eastAsia="tr-TR"/>
        </w:rPr>
        <w:pict>
          <v:line id="Düz Bağlayıcı 303" o:spid="_x0000_s1188" style="position:absolute;z-index:251671040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cskYcxQEAAMYDAAAOAAAAAAAAAAAA&#10;AAAAAC4CAABkcnMvZTJvRG9jLnhtbFBLAQItABQABgAIAAAAIQDUxe0U3gAAAAg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304" o:spid="_x0000_s1189" style="position:absolute;z-index:251675136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mBT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8/KCEsM0Dmnz6+d3csUOPxQbD3f8cEeSE1vVu1Aj4tps/fEV3NYn3YPwOn1RERlye8e5vTBEwtF4&#10;vqzeXrzCKfCTr7gHOh/ie7CapEtDlTRJOavZ/kOImAxDTyHJrEyypXqmCvItjgom52cQKApzVpkk&#10;rxNcK0/2DBeBcQ4mZkVIqwxGJ5iQSs3A8mngMT5BIa/ac8AzIme2Js5gLY31j2WPQ5WGgCWLKf7U&#10;gUl3asGtbcc8m9wa3JkcftzvtJR/vjP8/i9c/wY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BiJmBTywEAAM0DAAAOAAAAAAAA&#10;AAAAAAAAAC4CAABkcnMvZTJvRG9jLnhtbFBLAQItABQABgAIAAAAIQB2GcaA2wAAAAgBAAAPAAAA&#10;AAAAAAAAAAAAACUEAABkcnMvZG93bnJldi54bWxQSwUGAAAAAAQABADzAAAALQUAAAAA&#10;" strokecolor="#795d9b"/>
        </w:pict>
      </w:r>
      <w:r>
        <w:rPr>
          <w:noProof/>
          <w:lang w:eastAsia="tr-TR"/>
        </w:rPr>
        <w:pict>
          <v:line id="Düz Bağlayıcı 305" o:spid="_x0000_s1190" style="position:absolute;z-index:251673088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SrpyQEAAM0DAAAOAAAAZHJzL2Uyb0RvYy54bWysU82O0zAQviPxDpbvNEnLIo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nRT&#10;XlFimMZH2n/7+pm8ZOcvio3ne36+JymIVvUu1Ii4MQc/n4I7+KR7EF6nLyoiQ7Z3XOyFIRKOl5t1&#10;9eLpFb4Cv8SKB6DzIb4Gq0naNFRJk5Szmp3ehIjFMPWSkq6VSXepn6mDvIujgin4HgSKwppVJsnj&#10;BDfKkxPDQWCcg4mbpAhplcHsBBNSqQVY/hk45yco5FH7G/CCyJWtiQtYS2P976rHoZpbFlP+xYFJ&#10;d7LgzrZjfptsDc5MVjjPdxrKH88Z/vAX7r4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E30q6ckBAADNAwAADgAAAAAA&#10;AAAAAAAAAAAuAgAAZHJzL2Uyb0RvYy54bWxQSwECLQAUAAYACAAAACEAXR6dJN4AAAAIAQAADwAA&#10;AAAAAAAAAAAAAAAj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306" o:spid="_x0000_s1191" style="position:absolute;z-index:251674112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BaebjcoBAADNAwAADgAAAAAA&#10;AAAAAAAAAAAuAgAAZHJzL2Uyb0RvYy54bWxQSwECLQAUAAYACAAAACEA9c1cSN0AAAAIAQAADwAA&#10;AAAAAAAAAAAAAAAk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307" o:spid="_x0000_s1192" style="position:absolute;z-index:251682304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u1d4A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K&#10;N5QY0PhIm58/vpE7OH9XcDo/sPMDSUm0anChxop7s/NTFNzOJ91H4XX6oiJyzPaeLvbyYyRsBBmi&#10;i+pqMV8muuJXnfMhvuVWk7RpqJImCYcaDu9CHI8+HUmwsVupFOJQK0OGht4skZIwwBESCiJutUNR&#10;wXSUgOpwNln0mTFYJdtUnYqD7/b3ypMD4Hxcba+ru814qIeWj+jNsiynOQkQ39t2hKvyCUcVE01W&#10;9Bt/6nkDoR9rcmoSrky6n+cRnSQmd0c/025v21O2uUgRPn9mn0Y1zdfzGPfPf6j1I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0LLtXeABAACYAwAADgAAAAAAAAAAAAAAAAAuAgAAZHJzL2Uyb0RvYy54bWxQSwECLQAU&#10;AAYACAAAACEAU/z3ZN8AAAALAQAADwAAAAAAAAAAAAAAAAA6BAAAZHJzL2Rvd25yZXYueG1sUEsF&#10;BgAAAAAEAAQA8wAAAEYFAAAAAA==&#10;" strokecolor="#4a7ebb"/>
        </w:pict>
      </w:r>
      <w:r>
        <w:rPr>
          <w:noProof/>
          <w:lang w:eastAsia="tr-TR"/>
        </w:rPr>
        <w:pict>
          <v:line id="Düz Bağlayıcı 308" o:spid="_x0000_s1193" style="position:absolute;z-index:251681280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K4Y3wEAAJgDAAAOAAAAZHJzL2Uyb0RvYy54bWysU82O0zAQviPxDpbvNGmX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an5V&#10;0lVZMHRJmx/fv7I7OH/TcDo/iPMDS5tk1eCxoop7uwtThn4Xku5jG0x6kyJ2zPaeLvbKY2RiBAWh&#10;V/S8Xia64ledDxjfSGdYCmqulU3CoYLDW4zj0ccjCbZuq7QmHCpt2VDzm+ViyZkAGqFWQ6TQeBKF&#10;tuMMdEezKWLIjOi0alJ1KsbQ7e91YAeg+Xi5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ILK4Y3wEAAJgDAAAOAAAAAAAAAAAAAAAAAC4CAABkcnMvZTJvRG9jLnhtbFBLAQItABQA&#10;BgAIAAAAIQAgsYA53wAAAAk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309" o:spid="_x0000_s1194" style="position:absolute;z-index:251677184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S54sayAEAAM0DAAAOAAAAAAAA&#10;AAAAAAAAAC4CAABkcnMvZTJvRG9jLnhtbFBLAQItABQABgAIAAAAIQCjbA77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310" o:spid="_x0000_s1195" style="position:absolute;z-index:251676160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qnEyh8gBAADNAwAADgAAAAAA&#10;AAAAAAAAAAAuAgAAZHJzL2Uyb0RvYy54bWxQSwECLQAUAAYACAAAACEAKTnfWt8AAAAKAQAADwAA&#10;AAAAAAAAAAAAAAAi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311" o:spid="_x0000_s1196" style="position:absolute;z-index:251672064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2fq4/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312" o:spid="_x0000_s1197" style="position:absolute;z-index:251680256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ltp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FtQxfV&#10;nBIDGh9p8+vnd3IH5x8KTucHdn4gKYlWDS7UWHFvdn6Kgtv5pPsovE5fVESO2d7TxV5+jISNIEN0&#10;UV0t5stEV/ypcz7Ed9xqkjYNVdIk4VDD4X2I49HHIwk2diuVQhxqZcjQ0JslUhIGOEJCQcStdigq&#10;mI4SUB3OJos+MwarZJuqU3Hw3f5eeXIAnI+r7XV1txkP9dDyEb1ZluU0JwHiB9uOcFU+4qhiosmK&#10;nvGnnjcQ+rEmpybhyqT7eR7RSWJyd/Qz7fa2PWWbixTh82f2aVTTfD2Ncf/0h1r/B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gJpba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313" o:spid="_x0000_s1198" style="position:absolute;z-index:251679232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J7ob9fCAQAAxQMAAA4AAAAAAAAAAAAAAAAA&#10;LgIAAGRycy9lMm9Eb2MueG1sUEsBAi0AFAAGAAgAAAAhAEXyPmjdAAAABwEAAA8AAAAAAAAAAAAA&#10;AAAAHAQAAGRycy9kb3ducmV2LnhtbFBLBQYAAAAABAAEAPMAAAAmBQAAAAA=&#10;" strokecolor="#4579b8"/>
        </w:pict>
      </w:r>
      <w:r>
        <w:rPr>
          <w:rFonts w:ascii="Hand writing Mutlu" w:hAnsi="Hand writing Mutlu"/>
          <w:b/>
          <w:sz w:val="48"/>
        </w:rPr>
        <w:t>balı-yeme-Beste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6D36D9" w:rsidRPr="000B1784" w:rsidRDefault="006D36D9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314" o:spid="_x0000_s1199" style="position:absolute;z-index:251690496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D5ATFzyQEAAM0DAAAOAAAAAAAA&#10;AAAAAAAAAC4CAABkcnMvZTJvRG9jLnhtbFBLAQItABQABgAIAAAAIQDmRJKV3QAAAAoBAAAPAAAA&#10;AAAAAAAAAAAAACMEAABkcnMvZG93bnJldi54bWxQSwUGAAAAAAQABADzAAAALQUAAAAA&#10;" strokecolor="#f68c36"/>
        </w:pict>
      </w:r>
      <w:r>
        <w:rPr>
          <w:noProof/>
          <w:lang w:eastAsia="tr-TR"/>
        </w:rPr>
        <w:pict>
          <v:line id="Düz Bağlayıcı 315" o:spid="_x0000_s1200" style="position:absolute;z-index:251683328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ZcM/vMYBAADGAwAADgAAAAAAAAAA&#10;AAAAAAAuAgAAZHJzL2Uyb0RvYy54bWxQSwECLQAUAAYACAAAACEA1MXtFN4AAAAIAQAADwAAAAAA&#10;AAAAAAAAAAAgBAAAZHJzL2Rvd25yZXYueG1sUEsFBgAAAAAEAAQA8wAAACsFAAAAAA==&#10;" strokecolor="#4579b8"/>
        </w:pict>
      </w:r>
      <w:r>
        <w:rPr>
          <w:noProof/>
          <w:lang w:eastAsia="tr-TR"/>
        </w:rPr>
        <w:pict>
          <v:line id="Düz Bağlayıcı 316" o:spid="_x0000_s1201" style="position:absolute;z-index:251687424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B4xRvTKAQAAzQMAAA4AAAAAAAAA&#10;AAAAAAAALgIAAGRycy9lMm9Eb2MueG1sUEsBAi0AFAAGAAgAAAAhAHYZxoDbAAAACAEAAA8AAAAA&#10;AAAAAAAAAAAAJAQAAGRycy9kb3ducmV2LnhtbFBLBQYAAAAABAAEAPMAAAAsBQAAAAA=&#10;" strokecolor="#795d9b"/>
        </w:pict>
      </w:r>
      <w:r>
        <w:rPr>
          <w:noProof/>
          <w:lang w:eastAsia="tr-TR"/>
        </w:rPr>
        <w:pict>
          <v:line id="Düz Bağlayıcı 317" o:spid="_x0000_s1202" style="position:absolute;z-index:251685376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b2oMTskBAADNAwAADgAAAAAA&#10;AAAAAAAAAAAuAgAAZHJzL2Uyb0RvYy54bWxQSwECLQAUAAYACAAAACEAXR6dJN4AAAAIAQAADwAA&#10;AAAAAAAAAAAAAAAj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318" o:spid="_x0000_s1203" style="position:absolute;z-index:251686400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gsaEW8oBAADNAwAADgAAAAAA&#10;AAAAAAAAAAAuAgAAZHJzL2Uyb0RvYy54bWxQSwECLQAUAAYACAAAACEA9c1cSN0AAAAIAQAADwAA&#10;AAAAAAAAAAAAAAAk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319" o:spid="_x0000_s1204" style="position:absolute;z-index:251694592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yDG3wEAAJgDAAAOAAAAZHJzL2Uyb0RvYy54bWysU82O0zAQviPxDpbvNEm7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i2oYtq&#10;RYkBjY+0/fH9K7mHyzcF58sjuzySlESrBhdqrHgwez9Fwe190n0SXqcvKiKnbO/5ai8/RcJGkCG6&#10;qG4W82WiK37VOR/iG241SZuGKmmScKjh+DbE8ejTkQQbu5NKIQ61MmRo6GqJlIQBjpBQEHGrHYoK&#10;pqMEVIezyaLPjMEq2abqVBx8d3hQnhwB5+Nmd1vdb8dDPbR8RFfL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7OyDG3wEAAJgDAAAOAAAAAAAAAAAAAAAAAC4CAABkcnMvZTJvRG9jLnhtbFBLAQItABQA&#10;BgAIAAAAIQBT/Pdk3wAAAAs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320" o:spid="_x0000_s1205" style="position:absolute;z-index:251693568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dzmxm3wEAAJgDAAAOAAAAAAAAAAAAAAAAAC4CAABkcnMvZTJvRG9jLnhtbFBLAQItABQA&#10;BgAIAAAAIQAgsYA53wAAAAk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321" o:spid="_x0000_s1206" style="position:absolute;z-index:251689472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0LmP/skBAADNAwAADgAAAAAA&#10;AAAAAAAAAAAuAgAAZHJzL2Uyb0RvYy54bWxQSwECLQAUAAYACAAAACEAo2wO+94AAAAK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322" o:spid="_x0000_s1207" style="position:absolute;z-index:251688448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xmM+msgBAADNAwAADgAAAAAA&#10;AAAAAAAAAAAuAgAAZHJzL2Uyb0RvYy54bWxQSwECLQAUAAYACAAAACEAKTnfWt8AAAAKAQAADwAA&#10;AAAAAAAAAAAAAAAi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323" o:spid="_x0000_s1208" style="position:absolute;z-index:251684352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tq+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Z&#10;nDMLhoa0/vH9K3uA0zcNx9OTOD2xFCSpBo8VZTzabThb6Lch8T60waQvMWKHLO/xKq88RCbIOaeB&#10;3ZQ0BXGJFb8SfcD4RjrD0qXmWtnEHCrYv8VIxejp5UlyW7dRWufpacuGmt8tZgtCBtqhVkOkq/HE&#10;Cm3HGeiOllPEkBHRadWk7ISDods96sD2QAtys7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0Otq+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324" o:spid="_x0000_s1209" style="position:absolute;z-index:251692544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VSM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V8&#10;SYkBjY+0/fH9K7mHyzcF58sjuzySlESrBhdqrHgwez9Fwe190n0SXqcvKiKnbO/5ai8/RcJGkCG6&#10;qJaL+SrRFb/qnA/xDbeapE1DlTRJONRwfBviePTpSIKN3UmlEIdaGTI09HaFlIQBjpBQEHGrHYoK&#10;pqMEVIezyaLPjMEq2abqVBx8d3hQnhwB52O5u6nut+OhHlo+orerspzmJEB8Z9sRrsonHFVMNFnR&#10;b/yp5y2EfqzJqUm4Mul+nkd0kpjcHf1Mu4Ntz9nmIkX4/Jl9GtU0X89j3D//oTY/AQ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vvFUj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325" o:spid="_x0000_s1210" style="position:absolute;z-index:251691520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F1r4lwwEAAMUDAAAOAAAAAAAAAAAAAAAA&#10;AC4CAABkcnMvZTJvRG9jLnhtbFBLAQItABQABgAIAAAAIQBF8j5o3QAAAAcBAAAPAAAAAAAAAAAA&#10;AAAAAB0EAABkcnMvZG93bnJldi54bWxQSwUGAAAAAAQABADzAAAAJwUAAAAA&#10;" strokecolor="#4579b8"/>
        </w:pict>
      </w:r>
      <w:r>
        <w:rPr>
          <w:rFonts w:ascii="Hand writing Mutlu" w:hAnsi="Hand writing Mutlu"/>
          <w:b/>
          <w:sz w:val="48"/>
        </w:rPr>
        <w:t>batırma-burayı-Bilal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6D36D9" w:rsidRPr="000B1784" w:rsidRDefault="006D36D9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326" o:spid="_x0000_s1211" style="position:absolute;z-index:251702784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VEz1uyQEAAM0DAAAOAAAAAAAA&#10;AAAAAAAAAC4CAABkcnMvZTJvRG9jLnhtbFBLAQItABQABgAIAAAAIQDmRJKV3QAAAAoBAAAPAAAA&#10;AAAAAAAAAAAAACMEAABkcnMvZG93bnJldi54bWxQSwUGAAAAAAQABADzAAAALQUAAAAA&#10;" strokecolor="#f68c36"/>
        </w:pict>
      </w:r>
      <w:r>
        <w:rPr>
          <w:noProof/>
          <w:lang w:eastAsia="tr-TR"/>
        </w:rPr>
        <w:pict>
          <v:line id="Düz Bağlayıcı 327" o:spid="_x0000_s1212" style="position:absolute;z-index:251695616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AKJc78YBAADGAwAADgAAAAAAAAAA&#10;AAAAAAAuAgAAZHJzL2Uyb0RvYy54bWxQSwECLQAUAAYACAAAACEA1MXtFN4AAAAIAQAADwAAAAAA&#10;AAAAAAAAAAAgBAAAZHJzL2Rvd25yZXYueG1sUEsFBgAAAAAEAAQA8wAAACsFAAAAAA==&#10;" strokecolor="#4579b8"/>
        </w:pict>
      </w:r>
      <w:r>
        <w:rPr>
          <w:noProof/>
          <w:lang w:eastAsia="tr-TR"/>
        </w:rPr>
        <w:pict>
          <v:line id="Düz Bağlayıcı 328" o:spid="_x0000_s1213" style="position:absolute;z-index:251699712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IlVc5jKAQAAzQMAAA4AAAAAAAAA&#10;AAAAAAAALgIAAGRycy9lMm9Eb2MueG1sUEsBAi0AFAAGAAgAAAAhAHYZxoDbAAAACAEAAA8AAAAA&#10;AAAAAAAAAAAAJAQAAGRycy9kb3ducmV2LnhtbFBLBQYAAAAABAAEAPMAAAAsBQAAAAA=&#10;" strokecolor="#795d9b"/>
        </w:pict>
      </w:r>
      <w:r>
        <w:rPr>
          <w:noProof/>
          <w:lang w:eastAsia="tr-TR"/>
        </w:rPr>
        <w:pict>
          <v:line id="Düz Bağlayıcı 329" o:spid="_x0000_s1214" style="position:absolute;z-index:251697664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+A45IskBAADNAwAADgAAAAAA&#10;AAAAAAAAAAAuAgAAZHJzL2Uyb0RvYy54bWxQSwECLQAUAAYACAAAACEAXR6dJN4AAAAIAQAADwAA&#10;AAAAAAAAAAAAAAAj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330" o:spid="_x0000_s1215" style="position:absolute;z-index:251698688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IC/yQEAAM0DAAAOAAAAZHJzL2Uyb0RvYy54bWysU0uO1DAQ3SNxB8t7Okk3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DfpjmMZH2v/4/pW8Yudvio3nW36+JSmIVvUu1Ii4Ngc/n4I7+KR7EF6nLyoiQ7Z3XOyFIRKOl5t1&#10;9fLpM6zCL7HiDuh8iG/AapI2DVXSJOWsZqe3IWIxTL2kpGtl0l3qZ+og7+KoYAp+AIGisGaVSfI4&#10;wbXy5MRwEBjnYOI6KUJaZTA7wYRUagGWDwPn/ASFPGp/A14QubI1cQFraay/r3ocqrllMeVfHJh0&#10;JwtubDvmt8nW4MxkhfN8p6H89Zzhd3/h7icA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AmIC/yQEAAM0DAAAOAAAAAAAA&#10;AAAAAAAAAC4CAABkcnMvZTJvRG9jLnhtbFBLAQItABQABgAIAAAAIQD1zVxI3QAAAAgBAAAPAAAA&#10;AAAAAAAAAAAAACMEAABkcnMvZG93bnJldi54bWxQSwUGAAAAAAQABADzAAAALQUAAAAA&#10;" strokecolor="#bc4542"/>
        </w:pict>
      </w:r>
      <w:r>
        <w:rPr>
          <w:noProof/>
          <w:lang w:eastAsia="tr-TR"/>
        </w:rPr>
        <w:pict>
          <v:line id="Düz Bağlayıcı 331" o:spid="_x0000_s1216" style="position:absolute;z-index:251706880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eK4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FtQxeL&#10;ihIDGh9p8+vnd3IH5x8KTucHdn4gKYlWDS7UWHFvdn6Kgtv5pPsovE5fVESO2d7TxV5+jISNIEN0&#10;UV0t5stEV/ypcz7Ed9xqkjYNVdIk4VDD4X2I49HHIwk2diuVQhxqZcjQ0JslUhIGOEJCQcStdigq&#10;mI4SUB3OJos+MwarZJuqU3Hw3f5eeXIAnI+r7XV1txkP9dDyEb1ZluU0JwHiB9uOcFU+4qhiosmK&#10;nvGnnjcQ+rEmpybhyqT7eR7RSWJyd/Qz7fa2PWWbixTh82f2aVTTfD2Ncf/0h1r/Bg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u2eK43wEAAJgDAAAOAAAAAAAAAAAAAAAAAC4CAABkcnMvZTJvRG9jLnhtbFBLAQItABQA&#10;BgAIAAAAIQBT/Pdk3wAAAAs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332" o:spid="_x0000_s1217" style="position:absolute;z-index:251705856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I6kaM3wEAAJgDAAAOAAAAAAAAAAAAAAAAAC4CAABkcnMvZTJvRG9jLnhtbFBLAQItABQA&#10;BgAIAAAAIQAgsYA53wAAAAk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333" o:spid="_x0000_s1218" style="position:absolute;z-index:251701760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srqlZyAEAAM0DAAAOAAAAAAAA&#10;AAAAAAAAAC4CAABkcnMvZTJvRG9jLnhtbFBLAQItABQABgAIAAAAIQCjbA77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334" o:spid="_x0000_s1219" style="position:absolute;z-index:251700736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E1kPEsgBAADNAwAADgAAAAAA&#10;AAAAAAAAAAAuAgAAZHJzL2Uyb0RvYy54bWxQSwECLQAUAAYACAAAACEAKTnfWt8AAAAKAQAADwAA&#10;AAAAAAAAAAAAAAAi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335" o:spid="_x0000_s1220" style="position:absolute;z-index:251696640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HkI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5&#10;gjMLhoa0/vH9K3uA0zcNx9OTOD2xFCSpBo8VZTzabThb6Lch8T60waQvMWKHLO/xKq88RCbIOaeB&#10;3ZQ0BXGJFb8SfcD4RjrD0qXmWtnEHCrYv8VIxejp5UlyW7dRWufpacuGmt8tZtS/ANqhVkOkq/HE&#10;Cm3HGeiOllPEkBHRadWk7ISDods96sD2QAtys7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JYHkI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336" o:spid="_x0000_s1221" style="position:absolute;z-index:251704832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a9V+Z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337" o:spid="_x0000_s1222" style="position:absolute;z-index:251703808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Iw8DnTCAQAAxQMAAA4AAAAAAAAAAAAAAAAA&#10;LgIAAGRycy9lMm9Eb2MueG1sUEsBAi0AFAAGAAgAAAAhAEXyPmjdAAAABwEAAA8AAAAAAAAAAAAA&#10;AAAAHAQAAGRycy9kb3ducmV2LnhtbFBLBQYAAAAABAAEAPMAAAAmBQAAAAA=&#10;" strokecolor="#4579b8"/>
        </w:pict>
      </w:r>
      <w:r>
        <w:rPr>
          <w:rFonts w:ascii="Hand writing Mutlu" w:hAnsi="Hand writing Mutlu"/>
          <w:b/>
          <w:sz w:val="48"/>
        </w:rPr>
        <w:t>obur-olma-Berrin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6D36D9" w:rsidRPr="000B1784" w:rsidRDefault="006D36D9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338" o:spid="_x0000_s1223" style="position:absolute;z-index:251715072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BJyIrjIAQAAzQMAAA4AAAAAAAAA&#10;AAAAAAAALgIAAGRycy9lMm9Eb2MueG1sUEsBAi0AFAAGAAgAAAAhAOZEkpXdAAAACgEAAA8AAAAA&#10;AAAAAAAAAAAAIgQAAGRycy9kb3ducmV2LnhtbFBLBQYAAAAABAAEAPMAAAAsBQAAAAA=&#10;" strokecolor="#f68c36"/>
        </w:pict>
      </w:r>
      <w:r>
        <w:rPr>
          <w:noProof/>
          <w:lang w:eastAsia="tr-TR"/>
        </w:rPr>
        <w:pict>
          <v:line id="Düz Bağlayıcı 339" o:spid="_x0000_s1224" style="position:absolute;z-index:251707904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WJrwnxQEAAMYDAAAOAAAAAAAAAAAA&#10;AAAAAC4CAABkcnMvZTJvRG9jLnhtbFBLAQItABQABgAIAAAAIQDUxe0U3gAAAAg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340" o:spid="_x0000_s1225" style="position:absolute;z-index:251712000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1LTyAEAAM0DAAAOAAAAZHJzL2Uyb0RvYy54bWysU82O0zAQviPxDpbvNEm3II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vRq&#10;g/4YpvGR9t++fiYv2fmLYuP5np/vSQqiVb0LNSJuzMHPp+AOPukehNfpi4rIkO0dF3thiITj5dW6&#10;erF5ilX4JVY8AJ0P8TVYTdKmoUqapJzV7PQmRCyGqZeUdK1Mukv9TB3kXRwVTMH3IFAU1qwySR4n&#10;uFGenBgOAuMcTNwkRUirDGYnmJBKLcDyz8A5P0Ehj9rfgBdErmxNXMBaGut/Vz0O1dyymPIvDky6&#10;kwV3th3z22RrcGaywnm+01D+eM7wh79w9x0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CqB1LTyAEAAM0DAAAOAAAAAAAAAAAA&#10;AAAAAC4CAABkcnMvZTJvRG9jLnhtbFBLAQItABQABgAIAAAAIQB2GcaA2wAAAAgBAAAPAAAAAAAA&#10;AAAAAAAAACIEAABkcnMvZG93bnJldi54bWxQSwUGAAAAAAQABADzAAAAKgUAAAAA&#10;" strokecolor="#795d9b"/>
        </w:pict>
      </w:r>
      <w:r>
        <w:rPr>
          <w:noProof/>
          <w:lang w:eastAsia="tr-TR"/>
        </w:rPr>
        <w:pict>
          <v:line id="Düz Bağlayıcı 341" o:spid="_x0000_s1226" style="position:absolute;z-index:251709952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DbXBhpywEAAM0DAAAOAAAA&#10;AAAAAAAAAAAAAC4CAABkcnMvZTJvRG9jLnhtbFBLAQItABQABgAIAAAAIQBdHp0k3gAAAAgBAAAP&#10;AAAAAAAAAAAAAAAAACUEAABkcnMvZG93bnJldi54bWxQSwUGAAAAAAQABADzAAAAMAUAAAAA&#10;" strokecolor="#94b64e"/>
        </w:pict>
      </w:r>
      <w:r>
        <w:rPr>
          <w:noProof/>
          <w:lang w:eastAsia="tr-TR"/>
        </w:rPr>
        <w:pict>
          <v:line id="Düz Bağlayıcı 342" o:spid="_x0000_s1227" style="position:absolute;z-index:251710976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qkN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" strokecolor="#bc4542"/>
        </w:pict>
      </w:r>
      <w:r>
        <w:rPr>
          <w:noProof/>
          <w:lang w:eastAsia="tr-TR"/>
        </w:rPr>
        <w:pict>
          <v:line id="Düz Bağlayıcı 343" o:spid="_x0000_s1228" style="position:absolute;z-index:251719168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EAy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Vy&#10;QYkBjY+0/fH9K7mHyzcF58sjuzySlESrBhdqrHgwez9Fwe190n0SXqcvKiKnbO/5ai8/RcJGkCG6&#10;qJaL+SrRFb/qnA/xDbeapE1DlTRJONRwfBviePTpSIKN3UmlEIdaGTI09HaFlIQBjpBQEHGrHYoK&#10;pqMEVIezyaLPjMEq2abqVBx8d3hQnhwB52O5u6nut+OhHlo+orer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4gEAy3wEAAJgDAAAOAAAAAAAAAAAAAAAAAC4CAABkcnMvZTJvRG9jLnhtbFBLAQItABQA&#10;BgAIAAAAIQBT/Pdk3wAAAAs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344" o:spid="_x0000_s1229" style="position:absolute;z-index:251718144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NNe5KeABAACYAwAADgAAAAAAAAAAAAAAAAAuAgAAZHJzL2Uyb0RvYy54bWxQSwECLQAU&#10;AAYACAAAACEAILGAOd8AAAAJAQAADwAAAAAAAAAAAAAAAAA6BAAAZHJzL2Rvd25yZXYueG1sUEsF&#10;BgAAAAAEAAQA8wAAAEYFAAAAAA==&#10;" strokecolor="#4a7ebb"/>
        </w:pict>
      </w:r>
      <w:r>
        <w:rPr>
          <w:noProof/>
          <w:lang w:eastAsia="tr-TR"/>
        </w:rPr>
        <w:pict>
          <v:line id="Düz Bağlayıcı 345" o:spid="_x0000_s1230" style="position:absolute;z-index:251714048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AInZfEyAEAAM0DAAAOAAAAAAAA&#10;AAAAAAAAAC4CAABkcnMvZTJvRG9jLnhtbFBLAQItABQABgAIAAAAIQCjbA77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346" o:spid="_x0000_s1231" style="position:absolute;z-index:251713024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B5HJqDJAQAAzQMAAA4AAAAA&#10;AAAAAAAAAAAALgIAAGRycy9lMm9Eb2MueG1sUEsBAi0AFAAGAAgAAAAhACk531rfAAAACgEAAA8A&#10;AAAAAAAAAAAAAAAAIw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347" o:spid="_x0000_s1232" style="position:absolute;z-index:251708928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MbVDZ+MBAACZAwAADgAAAAAAAAAAAAAAAAAuAgAAZHJzL2Uyb0RvYy54bWxQSwEC&#10;LQAUAAYACAAAACEA1kDG4N8AAAAKAQAADwAAAAAAAAAAAAAAAAA9BAAAZHJzL2Rvd25yZXYueG1s&#10;UEsFBgAAAAAEAAQA8wAAAEkFAAAAAA==&#10;" strokecolor="#4a7ebb"/>
        </w:pict>
      </w:r>
      <w:r>
        <w:rPr>
          <w:noProof/>
          <w:lang w:eastAsia="tr-TR"/>
        </w:rPr>
        <w:pict>
          <v:line id="Düz Bağlayıcı 348" o:spid="_x0000_s1233" style="position:absolute;z-index:251717120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Tud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US&#10;n8qAxkfa/vj+ldzD5ZuC8+WRXR5JSqJVgws1VjyYvZ+i4PY+6T4Jr9MXFZFTtvd8tZefImEjyBBd&#10;VMvFfJXoil91zof4hltN0qahSpokHGo4vg1xPPp0JMHG7qRSiEOtDBkaertCSsIAR0goiLjVDkUF&#10;01ECqsPZZNFnxmCVbFN1Kg6+OzwoT46A87Hc3VT32/FQDy0f0dtVWU5zEiC+s+0IV+UTjiommqzo&#10;N/7U8xZCP9bk1CRcmXQ/zyM6SUzujn6m3cG252xzkSJ8/sw+jWqar+cx7p//UJuf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gyE7n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349" o:spid="_x0000_s1234" style="position:absolute;z-index:251716096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PKsbRvCAQAAxQMAAA4AAAAAAAAAAAAAAAAA&#10;LgIAAGRycy9lMm9Eb2MueG1sUEsBAi0AFAAGAAgAAAAhAEXyPmjdAAAABwEAAA8AAAAAAAAAAAAA&#10;AAAAHAQAAGRycy9kb3ducmV2LnhtbFBLBQYAAAAABAAEAPMAAAAmBQAAAAA=&#10;" strokecolor="#4579b8"/>
        </w:pict>
      </w:r>
      <w:r>
        <w:rPr>
          <w:rFonts w:ascii="Hand writing Mutlu" w:hAnsi="Hand writing Mutlu"/>
          <w:b/>
          <w:sz w:val="48"/>
        </w:rPr>
        <w:t>bol-badem-bol-ye-Eda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6D36D9" w:rsidRPr="000B1784" w:rsidRDefault="006D36D9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350" o:spid="_x0000_s1235" style="position:absolute;z-index:251727360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DEgA/PIAQAAzQMAAA4AAAAAAAAA&#10;AAAAAAAALgIAAGRycy9lMm9Eb2MueG1sUEsBAi0AFAAGAAgAAAAhAOZEkpXdAAAACgEAAA8AAAAA&#10;AAAAAAAAAAAAIgQAAGRycy9kb3ducmV2LnhtbFBLBQYAAAAABAAEAPMAAAAsBQAAAAA=&#10;" strokecolor="#f68c36"/>
        </w:pict>
      </w:r>
      <w:r>
        <w:rPr>
          <w:noProof/>
          <w:lang w:eastAsia="tr-TR"/>
        </w:rPr>
        <w:pict>
          <v:line id="Düz Bağlayıcı 351" o:spid="_x0000_s1236" style="position:absolute;z-index:251720192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BcwxQEAAMYDAAAOAAAAZHJzL2Uyb0RvYy54bWysU82O0zAQviPxDpbvNE2XR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KL&#10;y5ozC4Yeaf3j+1f2Gg7fNIyHO3G4YzlIUg0+NoS4tptw8qLfhMx7L4PJX2LE9kXecZIX94kJurxY&#10;1K+eX9IriHOsugf6ENNbdIblQ8u1spk5NLB7FxM1o9RzCjl5kGPrckqjxpys7UeUxIaa1QVd9giv&#10;dWA7oA0AIdCmQoXqlewMk0rrCTj/M/CUn6FYduxvwBOidHY2TWCjrAuPdU/788jymH9W4Mg7S3Dr&#10;urE8SpGGlqUodlrsvI2/+gV+//utfgI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EaBcwxQEAAMYDAAAOAAAAAAAAAAAA&#10;AAAAAC4CAABkcnMvZTJvRG9jLnhtbFBLAQItABQABgAIAAAAIQDUxe0U3gAAAAg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352" o:spid="_x0000_s1237" style="position:absolute;z-index:251724288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HR0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cbWmxDCNj7T78f0recVO3xQbT3f8dEdSEK3qXagRcWP2fj4Ft/dJ9yC8Tl9URIZs77jYC0MkHC8v&#10;1tXLyyt8BX6OFfdA50N8A1aTtGmokiYpZzU7vg0Ri2HqOSVdK5PuUj9TB3kXRwVT8AMIFIU1q0yS&#10;xwlulCdHhoPAOAcTL5MipFUGsxNMSKUWYPk4cM5PUMij9jfgBZErWxMXsJbG+oeqx6GaWxZT/tmB&#10;SXey4Na2Y36bbA3OTFY4z3cayl/PGX7/F25/Ag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NYQdHTKAQAAzQMAAA4AAAAAAAAA&#10;AAAAAAAALgIAAGRycy9lMm9Eb2MueG1sUEsBAi0AFAAGAAgAAAAhAHYZxoDbAAAACAEAAA8AAAAA&#10;AAAAAAAAAAAAJAQAAGRycy9kb3ducmV2LnhtbFBLBQYAAAAABAAEAPMAAAAsBQAAAAA=&#10;" strokecolor="#795d9b"/>
        </w:pict>
      </w:r>
      <w:r>
        <w:rPr>
          <w:noProof/>
          <w:lang w:eastAsia="tr-TR"/>
        </w:rPr>
        <w:pict>
          <v:line id="Düz Bağlayıcı 353" o:spid="_x0000_s1238" style="position:absolute;z-index:251722240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CnSz7OywEAAM0DAAAOAAAA&#10;AAAAAAAAAAAAAC4CAABkcnMvZTJvRG9jLnhtbFBLAQItABQABgAIAAAAIQBdHp0k3gAAAAgBAAAP&#10;AAAAAAAAAAAAAAAAACUEAABkcnMvZG93bnJldi54bWxQSwUGAAAAAAQABADzAAAAMAUAAAAA&#10;" strokecolor="#94b64e"/>
        </w:pict>
      </w:r>
      <w:r>
        <w:rPr>
          <w:noProof/>
          <w:lang w:eastAsia="tr-TR"/>
        </w:rPr>
        <w:pict>
          <v:line id="Düz Bağlayıcı 354" o:spid="_x0000_s1239" style="position:absolute;z-index:251723264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JiF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cXVJiWEaH2n34/tX8oqdvik2nu746Y6kIFrVu1Aj4sbs/XwKbu+T7kF4nb6oiAzZ3nGxF4ZIOF5e&#10;rKuXl1f4CvwcK+6Bzof4BqwmadNQJU1Szmp2fBsiFsPUc0q6VibdpX6mDvIujgqm4AcQKAprVpkk&#10;jxPcKE+ODAeBcQ4mrpMipFUGsxNMSKUWYPk4cM5PUMij9jfgBZErWxMXsJbG+oeqx6GaWxZT/tmB&#10;SXey4Na2Y36bbA3OTFY4z3cayl/PGX7/F25/Ag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GLyYhcoBAADNAwAADgAAAAAA&#10;AAAAAAAAAAAuAgAAZHJzL2Uyb0RvYy54bWxQSwECLQAUAAYACAAAACEA9c1cSN0AAAAIAQAADwAA&#10;AAAAAAAAAAAAAAAk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355" o:spid="_x0000_s1240" style="position:absolute;z-index:251731456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AfAN/fhAQAAmAMAAA4AAAAAAAAAAAAAAAAALgIAAGRycy9lMm9Eb2MueG1sUEsBAi0A&#10;FAAGAAgAAAAhAFP892TfAAAACwEAAA8AAAAAAAAAAAAAAAAAOwQAAGRycy9kb3ducmV2LnhtbFBL&#10;BQYAAAAABAAEAPMAAABHBQAAAAA=&#10;" strokecolor="#4a7ebb"/>
        </w:pict>
      </w:r>
      <w:r>
        <w:rPr>
          <w:noProof/>
          <w:lang w:eastAsia="tr-TR"/>
        </w:rPr>
        <w:pict>
          <v:line id="Düz Bağlayıcı 356" o:spid="_x0000_s1241" style="position:absolute;z-index:251730432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4fOTw+ABAACYAwAADgAAAAAAAAAAAAAAAAAuAgAAZHJzL2Uyb0RvYy54bWxQSwECLQAU&#10;AAYACAAAACEAILGAOd8AAAAJAQAADwAAAAAAAAAAAAAAAAA6BAAAZHJzL2Rvd25yZXYueG1sUEsF&#10;BgAAAAAEAAQA8wAAAEYFAAAAAA==&#10;" strokecolor="#4a7ebb"/>
        </w:pict>
      </w:r>
      <w:r>
        <w:rPr>
          <w:noProof/>
          <w:lang w:eastAsia="tr-TR"/>
        </w:rPr>
        <w:pict>
          <v:line id="Düz Bağlayıcı 357" o:spid="_x0000_s1242" style="position:absolute;z-index:251726336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0irFjyAEAAM0DAAAOAAAAAAAA&#10;AAAAAAAAAC4CAABkcnMvZTJvRG9jLnhtbFBLAQItABQABgAIAAAAIQCjbA77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358" o:spid="_x0000_s1243" style="position:absolute;z-index:251725312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mSY5dsgBAADNAwAADgAAAAAA&#10;AAAAAAAAAAAuAgAAZHJzL2Uyb0RvYy54bWxQSwECLQAUAAYACAAAACEAKTnfWt8AAAAKAQAADwAA&#10;AAAAAAAAAAAAAAAi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359" o:spid="_x0000_s1244" style="position:absolute;z-index:251721216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IQwBQ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360" o:spid="_x0000_s1245" style="position:absolute;z-index:251729408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VsP549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361" o:spid="_x0000_s1246" style="position:absolute;z-index:251728384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" strokecolor="#4579b8"/>
        </w:pict>
      </w:r>
      <w:r>
        <w:rPr>
          <w:rFonts w:ascii="Hand writing Mutlu" w:hAnsi="Hand writing Mutlu"/>
          <w:b/>
          <w:sz w:val="48"/>
        </w:rPr>
        <w:t>basma-Beril-yere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6D36D9" w:rsidRPr="000B1784" w:rsidRDefault="006D36D9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362" o:spid="_x0000_s1247" style="position:absolute;z-index:251739648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BdMg/uyQEAAM0DAAAOAAAAAAAA&#10;AAAAAAAAAC4CAABkcnMvZTJvRG9jLnhtbFBLAQItABQABgAIAAAAIQDmRJKV3QAAAAoBAAAPAAAA&#10;AAAAAAAAAAAAACMEAABkcnMvZG93bnJldi54bWxQSwUGAAAAAAQABADzAAAALQUAAAAA&#10;" strokecolor="#f68c36"/>
        </w:pict>
      </w:r>
      <w:r>
        <w:rPr>
          <w:noProof/>
          <w:lang w:eastAsia="tr-TR"/>
        </w:rPr>
        <w:pict>
          <v:line id="Düz Bağlayıcı 363" o:spid="_x0000_s1248" style="position:absolute;z-index:251732480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hCXRjxQEAAMYDAAAOAAAAAAAAAAAA&#10;AAAAAC4CAABkcnMvZTJvRG9jLnhtbFBLAQItABQABgAIAAAAIQDUxe0U3gAAAAg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364" o:spid="_x0000_s1249" style="position:absolute;z-index:251736576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" strokecolor="#795d9b"/>
        </w:pict>
      </w:r>
      <w:r>
        <w:rPr>
          <w:noProof/>
          <w:lang w:eastAsia="tr-TR"/>
        </w:rPr>
        <w:pict>
          <v:line id="Düz Bağlayıcı 365" o:spid="_x0000_s1250" style="position:absolute;z-index:251734528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GJ0JfzKAQAAzQMAAA4AAAAA&#10;AAAAAAAAAAAALgIAAGRycy9lMm9Eb2MueG1sUEsBAi0AFAAGAAgAAAAhAF0enSTeAAAACAEAAA8A&#10;AAAAAAAAAAAAAAAAJA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366" o:spid="_x0000_s1251" style="position:absolute;z-index:251735552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0rpSYyQEAAM0DAAAOAAAAAAAA&#10;AAAAAAAAAC4CAABkcnMvZTJvRG9jLnhtbFBLAQItABQABgAIAAAAIQD1zVxI3QAAAAgBAAAPAAAA&#10;AAAAAAAAAAAAACMEAABkcnMvZG93bnJldi54bWxQSwUGAAAAAAQABADzAAAALQUAAAAA&#10;" strokecolor="#bc4542"/>
        </w:pict>
      </w:r>
      <w:r>
        <w:rPr>
          <w:noProof/>
          <w:lang w:eastAsia="tr-TR"/>
        </w:rPr>
        <w:pict>
          <v:line id="Düz Bağlayıcı 367" o:spid="_x0000_s1252" style="position:absolute;z-index:251743744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089lPeABAACYAwAADgAAAAAAAAAAAAAAAAAuAgAAZHJzL2Uyb0RvYy54bWxQSwECLQAU&#10;AAYACAAAACEAU/z3ZN8AAAALAQAADwAAAAAAAAAAAAAAAAA6BAAAZHJzL2Rvd25yZXYueG1sUEsF&#10;BgAAAAAEAAQA8wAAAEYFAAAAAA==&#10;" strokecolor="#4a7ebb"/>
        </w:pict>
      </w:r>
      <w:r>
        <w:rPr>
          <w:noProof/>
          <w:lang w:eastAsia="tr-TR"/>
        </w:rPr>
        <w:pict>
          <v:line id="Düz Bağlayıcı 368" o:spid="_x0000_s1253" style="position:absolute;z-index:251742720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C1EmeOABAACYAwAADgAAAAAAAAAAAAAAAAAuAgAAZHJzL2Uyb0RvYy54bWxQSwECLQAU&#10;AAYACAAAACEAILGAOd8AAAAJAQAADwAAAAAAAAAAAAAAAAA6BAAAZHJzL2Rvd25yZXYueG1sUEsF&#10;BgAAAAAEAAQA8wAAAEYFAAAAAA==&#10;" strokecolor="#4a7ebb"/>
        </w:pict>
      </w:r>
      <w:r>
        <w:rPr>
          <w:noProof/>
          <w:lang w:eastAsia="tr-TR"/>
        </w:rPr>
        <w:pict>
          <v:line id="Düz Bağlayıcı 369" o:spid="_x0000_s1254" style="position:absolute;z-index:251738624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j7oQPyAEAAM0DAAAOAAAAAAAA&#10;AAAAAAAAAC4CAABkcnMvZTJvRG9jLnhtbFBLAQItABQABgAIAAAAIQCjbA77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370" o:spid="_x0000_s1255" style="position:absolute;z-index:251737600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DbeD2SxwEAAM0DAAAOAAAAAAAA&#10;AAAAAAAAAC4CAABkcnMvZTJvRG9jLnhtbFBLAQItABQABgAIAAAAIQApOd9a3wAAAAoBAAAPAAAA&#10;AAAAAAAAAAAAACEEAABkcnMvZG93bnJldi54bWxQSwUGAAAAAAQABADzAAAALQUAAAAA&#10;" strokecolor="#94b64e"/>
        </w:pict>
      </w:r>
      <w:r>
        <w:rPr>
          <w:noProof/>
          <w:lang w:eastAsia="tr-TR"/>
        </w:rPr>
        <w:pict>
          <v:line id="Düz Bağlayıcı 371" o:spid="_x0000_s1256" style="position:absolute;z-index:251733504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8em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l+9&#10;mXJ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8afHpuMBAACZAwAADgAAAAAAAAAAAAAAAAAuAgAAZHJzL2Uyb0RvYy54bWxQSwEC&#10;LQAUAAYACAAAACEA1kDG4N8AAAAKAQAADwAAAAAAAAAAAAAAAAA9BAAAZHJzL2Rvd25yZXYueG1s&#10;UEsFBgAAAAAEAAQA8wAAAEkFAAAAAA==&#10;" strokecolor="#4a7ebb"/>
        </w:pict>
      </w:r>
      <w:r>
        <w:rPr>
          <w:noProof/>
          <w:lang w:eastAsia="tr-TR"/>
        </w:rPr>
        <w:pict>
          <v:line id="Düz Bağlayıcı 372" o:spid="_x0000_s1257" style="position:absolute;z-index:251741696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9MJ4A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e&#10;zCkxoPGRNj9/fCN3cP6u4HR+YOcHkpJo1eBCjRX3ZuenKLidT7qPwuv0RUXkmO09Xezlx0jYCDJE&#10;F9XVYr5MdMWvOudDfMutJmnTUCVNEg41HN6FOB59OpJgY7dSKcShVoYMDb1ZIiVhgCMkFETcaoei&#10;gukoAdXhbLLoM2OwSrapOhUH3+3vlScHwPm42l5Xd5vxUA8tH9GbZVlOcxIgvrftCFflE44qJpqs&#10;6Df+1PMGQj/W5NQkXJl0P88jOklM7o5+pt3etqdsc5EifP7MPo1qmq/nMe6f/1DrR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IPn0wngAQAAmAMAAA4AAAAAAAAAAAAAAAAALgIAAGRycy9lMm9Eb2MueG1sUEsBAi0AFAAG&#10;AAgAAAAhAAM7Kf3dAAAACQEAAA8AAAAAAAAAAAAAAAAAOgQAAGRycy9kb3ducmV2LnhtbFBLBQYA&#10;AAAABAAEAPMAAABEBQAAAAA=&#10;" strokecolor="#4a7ebb"/>
        </w:pict>
      </w:r>
      <w:r>
        <w:rPr>
          <w:noProof/>
          <w:lang w:eastAsia="tr-TR"/>
        </w:rPr>
        <w:pict>
          <v:line id="Düz Bağlayıcı 373" o:spid="_x0000_s1258" style="position:absolute;z-index:251740672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NIu2Y/CAQAAxQMAAA4AAAAAAAAAAAAAAAAA&#10;LgIAAGRycy9lMm9Eb2MueG1sUEsBAi0AFAAGAAgAAAAhAEXyPmjdAAAABwEAAA8AAAAAAAAAAAAA&#10;AAAAHAQAAGRycy9kb3ducmV2LnhtbFBLBQYAAAAABAAEAPMAAAAmBQAAAAA=&#10;" strokecolor="#4579b8"/>
        </w:pict>
      </w:r>
      <w:r>
        <w:rPr>
          <w:rFonts w:ascii="Hand writing Mutlu" w:hAnsi="Hand writing Mutlu"/>
          <w:b/>
          <w:sz w:val="48"/>
        </w:rPr>
        <w:t>buluta-bak-Belma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6D36D9" w:rsidRPr="000B1784" w:rsidRDefault="006D36D9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374" o:spid="_x0000_s1259" style="position:absolute;z-index:251751936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ICD5myQEAAM0DAAAOAAAAAAAA&#10;AAAAAAAAAC4CAABkcnMvZTJvRG9jLnhtbFBLAQItABQABgAIAAAAIQDmRJKV3QAAAAoBAAAPAAAA&#10;AAAAAAAAAAAAACMEAABkcnMvZG93bnJldi54bWxQSwUGAAAAAAQABADzAAAALQUAAAAA&#10;" strokecolor="#f68c36"/>
        </w:pict>
      </w:r>
      <w:r>
        <w:rPr>
          <w:noProof/>
          <w:lang w:eastAsia="tr-TR"/>
        </w:rPr>
        <w:pict>
          <v:line id="Düz Bağlayıcı 375" o:spid="_x0000_s1260" style="position:absolute;z-index:251744768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GHgNw8YBAADGAwAADgAAAAAAAAAA&#10;AAAAAAAuAgAAZHJzL2Uyb0RvYy54bWxQSwECLQAUAAYACAAAACEA1MXtFN4AAAAIAQAADwAAAAAA&#10;AAAAAAAAAAAgBAAAZHJzL2Rvd25yZXYueG1sUEsFBgAAAAAEAAQA8wAAACsFAAAAAA==&#10;" strokecolor="#4579b8"/>
        </w:pict>
      </w:r>
      <w:r>
        <w:rPr>
          <w:noProof/>
          <w:lang w:eastAsia="tr-TR"/>
        </w:rPr>
        <w:pict>
          <v:line id="Düz Bağlayıcı 376" o:spid="_x0000_s1261" style="position:absolute;z-index:251748864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G84SeHKAQAAzQMAAA4AAAAAAAAA&#10;AAAAAAAALgIAAGRycy9lMm9Eb2MueG1sUEsBAi0AFAAGAAgAAAAhAHYZxoDbAAAACAEAAA8AAAAA&#10;AAAAAAAAAAAAJAQAAGRycy9kb3ducmV2LnhtbFBLBQYAAAAABAAEAPMAAAAsBQAAAAA=&#10;" strokecolor="#795d9b"/>
        </w:pict>
      </w:r>
      <w:r>
        <w:rPr>
          <w:noProof/>
          <w:lang w:eastAsia="tr-TR"/>
        </w:rPr>
        <w:pict>
          <v:line id="Düz Bağlayıcı 377" o:spid="_x0000_s1262" style="position:absolute;z-index:251746816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HmMDW8kBAADNAwAADgAAAAAA&#10;AAAAAAAAAAAuAgAAZHJzL2Uyb0RvYy54bWxQSwECLQAUAAYACAAAACEAXR6dJN4AAAAIAQAADwAA&#10;AAAAAAAAAAAAAAAj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378" o:spid="_x0000_s1263" style="position:absolute;z-index:251747840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88+LTsoBAADNAwAADgAAAAAA&#10;AAAAAAAAAAAuAgAAZHJzL2Uyb0RvYy54bWxQSwECLQAUAAYACAAAACEA9c1cSN0AAAAIAQAADwAA&#10;AAAAAAAAAAAAAAAk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379" o:spid="_x0000_s1264" style="position:absolute;z-index:251756032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OEaopuABAACYAwAADgAAAAAAAAAAAAAAAAAuAgAAZHJzL2Uyb0RvYy54bWxQSwECLQAU&#10;AAYACAAAACEAU/z3ZN8AAAALAQAADwAAAAAAAAAAAAAAAAA6BAAAZHJzL2Rvd25yZXYueG1sUEsF&#10;BgAAAAAEAAQA8wAAAEYFAAAAAA==&#10;" strokecolor="#4a7ebb"/>
        </w:pict>
      </w:r>
      <w:r>
        <w:rPr>
          <w:noProof/>
          <w:lang w:eastAsia="tr-TR"/>
        </w:rPr>
        <w:pict>
          <v:line id="Düz Bağlayıcı 380" o:spid="_x0000_s1265" style="position:absolute;z-index:251755008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YSfTH3wEAAJgDAAAOAAAAAAAAAAAAAAAAAC4CAABkcnMvZTJvRG9jLnhtbFBLAQItABQA&#10;BgAIAAAAIQAgsYA53wAAAAk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381" o:spid="_x0000_s1266" style="position:absolute;z-index:251750912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Q6KewckBAADNAwAADgAAAAAA&#10;AAAAAAAAAAAuAgAAZHJzL2Uyb0RvYy54bWxQSwECLQAUAAYACAAAACEAo2wO+94AAAAK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382" o:spid="_x0000_s1267" style="position:absolute;z-index:251749888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FV4L6XJAQAAzQMAAA4AAAAA&#10;AAAAAAAAAAAALgIAAGRycy9lMm9Eb2MueG1sUEsBAi0AFAAGAAgAAAAhACk531rfAAAACgEAAA8A&#10;AAAAAAAAAAAAAAAAIw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383" o:spid="_x0000_s1268" style="position:absolute;z-index:251745792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hHO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b&#10;OWcWDA1p/eP7V/YAp28ajqcncXpiKUhSDR4ryni023C20G9D4n1og0lfYsQOWd7jVV55iEyQc04D&#10;uylpCuISK34l+oDxjXSGpUvNtbKJOVSwf4uRitHTy5Pktm6jtM7T05YNNb9bzBaEDLRDrYZIV+OJ&#10;FdqOM9AdLaeIISOi06pJ2QkHQ7d71IHtgRbkZnM7fViPj3po5Oi9W5TUdC6FEN+5ZnRPy4ufWjvD&#10;5DZ/w089rwH7MSeHEhSlaJvqy7yjZ4pJ3lHQdNu55ph1LpJF889p511NC/bcpvvzP2r1E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8VhHO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384" o:spid="_x0000_s1269" style="position:absolute;z-index:251753984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u3bML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385" o:spid="_x0000_s1270" style="position:absolute;z-index:251752960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" strokecolor="#4579b8"/>
        </w:pict>
      </w:r>
      <w:r>
        <w:rPr>
          <w:rFonts w:ascii="Hand writing Mutlu" w:hAnsi="Hand writing Mutlu"/>
          <w:b/>
          <w:sz w:val="48"/>
        </w:rPr>
        <w:t>besle-Buket-balık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6D36D9" w:rsidRPr="00EB7EF4" w:rsidRDefault="006D36D9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386" o:spid="_x0000_s1271" style="position:absolute;z-index:251764224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" strokecolor="#f68c36"/>
        </w:pict>
      </w:r>
      <w:r>
        <w:rPr>
          <w:noProof/>
          <w:lang w:eastAsia="tr-TR"/>
        </w:rPr>
        <w:pict>
          <v:line id="Düz Bağlayıcı 387" o:spid="_x0000_s1272" style="position:absolute;z-index:251757056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h28LbsYBAADGAwAADgAAAAAAAAAA&#10;AAAAAAAuAgAAZHJzL2Uyb0RvYy54bWxQSwECLQAUAAYACAAAACEA1MXtFN4AAAAIAQAADwAAAAAA&#10;AAAAAAAAAAAgBAAAZHJzL2Rvd25yZXYueG1sUEsFBgAAAAAEAAQA8wAAACsFAAAAAA==&#10;" strokecolor="#4579b8"/>
        </w:pict>
      </w:r>
      <w:r>
        <w:rPr>
          <w:noProof/>
          <w:lang w:eastAsia="tr-TR"/>
        </w:rPr>
        <w:pict>
          <v:line id="Düz Bağlayıcı 388" o:spid="_x0000_s1273" style="position:absolute;z-index:251761152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BpOYqfKAQAAzQMAAA4AAAAAAAAA&#10;AAAAAAAALgIAAGRycy9lMm9Eb2MueG1sUEsBAi0AFAAGAAgAAAAhAHYZxoDbAAAACAEAAA8AAAAA&#10;AAAAAAAAAAAAJAQAAGRycy9kb3ducmV2LnhtbFBLBQYAAAAABAAEAPMAAAAsBQAAAAA=&#10;" strokecolor="#795d9b"/>
        </w:pict>
      </w:r>
      <w:r>
        <w:rPr>
          <w:noProof/>
          <w:lang w:eastAsia="tr-TR"/>
        </w:rPr>
        <w:pict>
          <v:line id="Düz Bağlayıcı 389" o:spid="_x0000_s1274" style="position:absolute;z-index:251759104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GsVKB3KAQAAzQMAAA4AAAAA&#10;AAAAAAAAAAAALgIAAGRycy9lMm9Eb2MueG1sUEsBAi0AFAAGAAgAAAAhAF0enSTeAAAACAEAAA8A&#10;AAAAAAAAAAAAAAAAJA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390" o:spid="_x0000_s1275" style="position:absolute;z-index:251760128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Tg5GAyQEAAM0DAAAOAAAAAAAA&#10;AAAAAAAAAC4CAABkcnMvZTJvRG9jLnhtbFBLAQItABQABgAIAAAAIQD1zVxI3QAAAAgBAAAPAAAA&#10;AAAAAAAAAAAAACMEAABkcnMvZG93bnJldi54bWxQSwUGAAAAAAQABADzAAAALQUAAAAA&#10;" strokecolor="#bc4542"/>
        </w:pict>
      </w:r>
      <w:r>
        <w:rPr>
          <w:noProof/>
          <w:lang w:eastAsia="tr-TR"/>
        </w:rPr>
        <w:pict>
          <v:line id="Düz Bağlayıcı 391" o:spid="_x0000_s1276" style="position:absolute;z-index:251768320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noZ3wEAAJgDAAAOAAAAZHJzL2Uyb0RvYy54bWysU82O0zAQviPxDpbvNEm7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i2oYtV&#10;RYkBjY+0/fH9K7mHyzcF58sjuzySlESrBhdqrHgwez9Fwe190n0SXqcvKiKnbO/5ai8/RcJGkCG6&#10;qG4W82WiK37VOR/iG241SZuGKmmScKjh+DbE8ejTkQQbu5NKIQ61MmRo6GqJlIQBjpBQEHGrHYoK&#10;pqMEVIezyaLPjMEq2abqVBx8d3hQnhwB5+Nmd1vdb8dDPbR8RFfL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rXnoZ3wEAAJgDAAAOAAAAAAAAAAAAAAAAAC4CAABkcnMvZTJvRG9jLnhtbFBLAQItABQA&#10;BgAIAAAAIQBT/Pdk3wAAAAs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392" o:spid="_x0000_s1277" style="position:absolute;z-index:251767296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Nbd4t3wEAAJgDAAAOAAAAAAAAAAAAAAAAAC4CAABkcnMvZTJvRG9jLnhtbFBLAQItABQA&#10;BgAIAAAAIQAgsYA53wAAAAk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393" o:spid="_x0000_s1278" style="position:absolute;z-index:251763200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P7W4ZskBAADNAwAADgAAAAAA&#10;AAAAAAAAAAAuAgAAZHJzL2Uyb0RvYy54bWxQSwECLQAUAAYACAAAACEAo2wO+94AAAAK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394" o:spid="_x0000_s1279" style="position:absolute;z-index:251762176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gEIeLcgBAADNAwAADgAAAAAA&#10;AAAAAAAAAAAuAgAAZHJzL2Uyb0RvYy54bWxQSwECLQAUAAYACAAAACEAKTnfWt8AAAAKAQAADwAA&#10;AAAAAAAAAAAAAAAi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395" o:spid="_x0000_s1280" style="position:absolute;z-index:251758080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BDLJ4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396" o:spid="_x0000_s1281" style="position:absolute;z-index:251766272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G5S5sfgAQAAmAMAAA4AAAAAAAAAAAAAAAAALgIAAGRycy9lMm9Eb2MueG1sUEsBAi0AFAAG&#10;AAgAAAAhAAM7Kf3dAAAACQEAAA8AAAAAAAAAAAAAAAAAOgQAAGRycy9kb3ducmV2LnhtbFBLBQYA&#10;AAAABAAEAPMAAABEBQAAAAA=&#10;" strokecolor="#4a7ebb"/>
        </w:pict>
      </w:r>
      <w:r>
        <w:rPr>
          <w:noProof/>
          <w:lang w:eastAsia="tr-TR"/>
        </w:rPr>
        <w:pict>
          <v:line id="Düz Bağlayıcı 397" o:spid="_x0000_s1282" style="position:absolute;z-index:251765248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Fh21Z3CAQAAxQMAAA4AAAAAAAAAAAAAAAAA&#10;LgIAAGRycy9lMm9Eb2MueG1sUEsBAi0AFAAGAAgAAAAhAEXyPmjdAAAABwEAAA8AAAAAAAAAAAAA&#10;AAAAHAQAAGRycy9kb3ducmV2LnhtbFBLBQYAAAAABAAEAPMAAAAmBQAAAAA=&#10;" strokecolor="#4579b8"/>
        </w:pict>
      </w:r>
      <w:r>
        <w:rPr>
          <w:rFonts w:ascii="Hand writing Mutlu" w:hAnsi="Hand writing Mutlu"/>
          <w:b/>
          <w:sz w:val="48"/>
        </w:rPr>
        <w:t>biber-yeme-Berat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6D36D9" w:rsidRPr="00EB7EF4" w:rsidRDefault="006D36D9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398" o:spid="_x0000_s1283" style="position:absolute;z-index:251776512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BaTOHyQEAAM0DAAAOAAAAAAAA&#10;AAAAAAAAAC4CAABkcnMvZTJvRG9jLnhtbFBLAQItABQABgAIAAAAIQDmRJKV3QAAAAoBAAAPAAAA&#10;AAAAAAAAAAAAACMEAABkcnMvZG93bnJldi54bWxQSwUGAAAAAAQABADzAAAALQUAAAAA&#10;" strokecolor="#f68c36"/>
        </w:pict>
      </w:r>
      <w:r>
        <w:rPr>
          <w:noProof/>
          <w:lang w:eastAsia="tr-TR"/>
        </w:rPr>
        <w:pict>
          <v:line id="Düz Bağlayıcı 399" o:spid="_x0000_s1284" style="position:absolute;z-index:251769344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BR6+umxQEAAMYDAAAOAAAAAAAAAAAA&#10;AAAAAC4CAABkcnMvZTJvRG9jLnhtbFBLAQItABQABgAIAAAAIQDUxe0U3gAAAAg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400" o:spid="_x0000_s1285" style="position:absolute;z-index:251773440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164yA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Ev0xTOMj7X98/0pesfM3xcbzLT/fkhREq3oXakRcm4OfT8EdfNI9CK/TFxWRIds7LvbCEAnHy6fr&#10;6uXmGVbhl1hxB3Q+xDdgNUmbhippknJWs9PbELEYpl5S0rUy6S71M3WQd3FUMAU/gEBRWLPKJHmc&#10;4Fp5cmI4CIxzMHGTFCGtMpidYEIqtQDLh4FzfoJCHrW/AS+IXNmauIC1NNbfVz0O1dyymPIvDky6&#10;kwU3th3z22RrcGaywnm+01D+es7wu79w9xM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B4W164yAEAAM0DAAAOAAAAAAAAAAAA&#10;AAAAAC4CAABkcnMvZTJvRG9jLnhtbFBLAQItABQABgAIAAAAIQB2GcaA2wAAAAgBAAAPAAAAAAAA&#10;AAAAAAAAACIEAABkcnMvZG93bnJldi54bWxQSwUGAAAAAAQABADzAAAAKgUAAAAA&#10;" strokecolor="#795d9b"/>
        </w:pict>
      </w:r>
      <w:r>
        <w:rPr>
          <w:noProof/>
          <w:lang w:eastAsia="tr-TR"/>
        </w:rPr>
        <w:pict>
          <v:line id="Düz Bağlayıcı 401" o:spid="_x0000_s1286" style="position:absolute;z-index:251771392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BQC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i7KixDCNQ9r8+vmdXLHDD8XGwx0/3JHkxFb1LtSIuDZbf3wFt/VJ9yC8Tl9URIbc3nFuLwyRcDSe&#10;L6u3F69wCvzkK+6Bzof4Hqwm6dJQJU1Szmq2/xAiJsPQU0gyK5NsqZ6pgnyLo4LJ+RkEisKcVSbJ&#10;6wTXypM9w0VgnIOJ50kR0iqD0QkmpFIzsHwaeIxPUMir9hzwjMiZrYkzWEtj/WPZ45CHgCWLKf7U&#10;gUl3asGtbcc8m9wa3Jms8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JABQCywEAAM0DAAAOAAAA&#10;AAAAAAAAAAAAAC4CAABkcnMvZTJvRG9jLnhtbFBLAQItABQABgAIAAAAIQBdHp0k3gAAAAgBAAAP&#10;AAAAAAAAAAAAAAAAACUEAABkcnMvZG93bnJldi54bWxQSwUGAAAAAAQABADzAAAAMAUAAAAA&#10;" strokecolor="#94b64e"/>
        </w:pict>
      </w:r>
      <w:r>
        <w:rPr>
          <w:noProof/>
          <w:lang w:eastAsia="tr-TR"/>
        </w:rPr>
        <w:pict>
          <v:line id="Düz Bağlayıcı 402" o:spid="_x0000_s1287" style="position:absolute;z-index:251772416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H9qlZsoBAADNAwAADgAAAAAA&#10;AAAAAAAAAAAuAgAAZHJzL2Uyb0RvYy54bWxQSwECLQAUAAYACAAAACEA9c1cSN0AAAAIAQAADwAA&#10;AAAAAAAAAAAAAAAk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403" o:spid="_x0000_s1288" style="position:absolute;z-index:251780608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I9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GW5&#10;oMSAxkfa/vj+ldzD5ZuC8+WRXR5JSqJVgws1VjyYvZ+i4PY+6T4Jr9MXFZFTtvd8tZefImEjyBBd&#10;VMvFfJXoil91zof4hltN0qahSpokHGo4vg1xPPp0JMHG7qRSiEOtDBkaertCSsIAR0goiLjVDkUF&#10;01ECqsPZZNFnxmCVbFN1Kg6+OzwoT46A87Hc3VT32/FQDy0f0dtVWU5zEiC+s+0IV+UTjiommqzo&#10;N/7U8xZCP9bk1CRcmXQ/zyM6SUzujn6m3cG252xzkSJ8/sw+jWqar+cx7p//UJ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CDKPI93wEAAJgDAAAOAAAAAAAAAAAAAAAAAC4CAABkcnMvZTJvRG9jLnhtbFBLAQItABQA&#10;BgAIAAAAIQBT/Pdk3wAAAAs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404" o:spid="_x0000_s1289" style="position:absolute;z-index:251779584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Pfwsm3wEAAJgDAAAOAAAAAAAAAAAAAAAAAC4CAABkcnMvZTJvRG9jLnhtbFBLAQItABQA&#10;BgAIAAAAIQAgsYA53wAAAAk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405" o:spid="_x0000_s1290" style="position:absolute;z-index:251775488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awZuvyAEAAM0DAAAOAAAAAAAA&#10;AAAAAAAAAC4CAABkcnMvZTJvRG9jLnhtbFBLAQItABQABgAIAAAAIQCjbA77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406" o:spid="_x0000_s1291" style="position:absolute;z-index:251774464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MwbKsvJAQAAzQMAAA4AAAAA&#10;AAAAAAAAAAAALgIAAGRycy9lMm9Eb2MueG1sUEsBAi0AFAAGAAgAAAAhACk531rfAAAACgEAAA8A&#10;AAAAAAAAAAAAAAAAIw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407" o:spid="_x0000_s1292" style="position:absolute;z-index:251770368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dbf87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408" o:spid="_x0000_s1293" style="position:absolute;z-index:251778560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YmS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9L&#10;eio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OImJk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409" o:spid="_x0000_s1294" style="position:absolute;z-index:251777536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N2WRFwwEAAMUDAAAOAAAAAAAAAAAAAAAA&#10;AC4CAABkcnMvZTJvRG9jLnhtbFBLAQItABQABgAIAAAAIQBF8j5o3QAAAAcBAAAPAAAAAAAAAAAA&#10;AAAAAB0EAABkcnMvZG93bnJldi54bWxQSwUGAAAAAAQABADzAAAAJwUAAAAA&#10;" strokecolor="#4579b8"/>
        </w:pict>
      </w:r>
      <w:r>
        <w:rPr>
          <w:rFonts w:ascii="Hand writing Mutlu" w:hAnsi="Hand writing Mutlu"/>
          <w:b/>
          <w:sz w:val="48"/>
        </w:rPr>
        <w:t>torbaya-koy-Burak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6D36D9" w:rsidRPr="00EB7EF4" w:rsidRDefault="006D36D9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410" o:spid="_x0000_s1295" style="position:absolute;z-index:251788800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ON8D5jIAQAAzQMAAA4AAAAAAAAA&#10;AAAAAAAALgIAAGRycy9lMm9Eb2MueG1sUEsBAi0AFAAGAAgAAAAhAOZEkpXdAAAACgEAAA8AAAAA&#10;AAAAAAAAAAAAIgQAAGRycy9kb3ducmV2LnhtbFBLBQYAAAAABAAEAPMAAAAsBQAAAAA=&#10;" strokecolor="#f68c36"/>
        </w:pict>
      </w:r>
      <w:r>
        <w:rPr>
          <w:noProof/>
          <w:lang w:eastAsia="tr-TR"/>
        </w:rPr>
        <w:pict>
          <v:line id="Düz Bağlayıcı 411" o:spid="_x0000_s1296" style="position:absolute;z-index:251781632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FwN8/DEAQAAxgMAAA4AAAAAAAAAAAAA&#10;AAAALgIAAGRycy9lMm9Eb2MueG1sUEsBAi0AFAAGAAgAAAAhANTF7RTeAAAACAEAAA8AAAAAAAAA&#10;AAAAAAAAHgQAAGRycy9kb3ducmV2LnhtbFBLBQYAAAAABAAEAPMAAAApBQAAAAA=&#10;" strokecolor="#4579b8"/>
        </w:pict>
      </w:r>
      <w:r>
        <w:rPr>
          <w:noProof/>
          <w:lang w:eastAsia="tr-TR"/>
        </w:rPr>
        <w:pict>
          <v:line id="Düz Bağlayıcı 412" o:spid="_x0000_s1297" style="position:absolute;z-index:251785728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HgfyQ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ak2JYRofaf/j+1fyip2/KTaeb/n5lqQgWtW7UCPi2hz8fAru4JPuQXidvqiIDNnecbEXhkg4Xj5d&#10;Vy83z/AV+CVW3AGdD/ENWE3SpqFKmqSc1ez0NkQshqmXlHStTLpL/Uwd5F0cFUzBDyBQFNasMkke&#10;J7hWnpwYDgLjHEzcJEVIqwxmJ5iQSi3A8mHgnJ+gkEftb8ALIle2Ji5gLY3191WPQzW3LKb8iwOT&#10;7mTBjW3H/DbZGpyZrHCe7zSUv54z/O4v3P0E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BEx4H8kBAADNAwAADgAAAAAAAAAA&#10;AAAAAAAuAgAAZHJzL2Uyb0RvYy54bWxQSwECLQAUAAYACAAAACEAdhnGgNsAAAAIAQAADwAAAAAA&#10;AAAAAAAAAAAjBAAAZHJzL2Rvd25yZXYueG1sUEsFBgAAAAAEAAQA8wAAACsFAAAAAA==&#10;" strokecolor="#795d9b"/>
        </w:pict>
      </w:r>
      <w:r>
        <w:rPr>
          <w:noProof/>
          <w:lang w:eastAsia="tr-TR"/>
        </w:rPr>
        <w:pict>
          <v:line id="Düz Bağlayıcı 413" o:spid="_x0000_s1298" style="position:absolute;z-index:251783680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zKl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i+qcEsM0Dmnz6+d3csUOPxQbD3f8cEeSE1vVu1Aj4tps/fEV3NYn3YPwOn1RERlye8e5vTBEwtF4&#10;vqzeXrzCKfCTr7gHOh/ie7CapEtDlTRJOavZ/kOImAxDTyHJrEyypXqmCvItjgom52cQKApzVpkk&#10;rxNcK0/2DBeBcQ4mZkVIqwxGJ5iQSs3A8mngMT5BIa/ac8AzIme2Js5gLY31j2WPQ5WGgCWLKf7U&#10;gUl3asGtbcc8m9wa3JkcftzvtJR/vjP8/i9c/wY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B1FzKlywEAAM0DAAAOAAAA&#10;AAAAAAAAAAAAAC4CAABkcnMvZTJvRG9jLnhtbFBLAQItABQABgAIAAAAIQBdHp0k3gAAAAgBAAAP&#10;AAAAAAAAAAAAAAAAACUEAABkcnMvZG93bnJldi54bWxQSwUGAAAAAAQABADzAAAAMAUAAAAA&#10;" strokecolor="#94b64e"/>
        </w:pict>
      </w:r>
      <w:r>
        <w:rPr>
          <w:noProof/>
          <w:lang w:eastAsia="tr-TR"/>
        </w:rPr>
        <w:pict>
          <v:line id="Düz Bağlayıcı 414" o:spid="_x0000_s1299" style="position:absolute;z-index:251784704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JTuyQ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akOJYRofaf/j+1fyip2/KTaeb/n5lqQgWtW7UCPi2hz8fAru4JPuQXidvqiIDNnecbEXhkg4Xj5d&#10;Vy83z/AV+CVW3AGdD/ENWE3SpqFKmqSc1ez0NkQshqmXlHStTLpL/Uwd5F0cFUzBDyBQFNasMkke&#10;J7hWnpwYDgLjHExcJ0VIqwxmJ5iQSi3A8mHgnJ+gkEftb8ALIle2Ji5gLY3191WPQzW3LKb8iwOT&#10;7mTBjW3H/DbZGpyZrHCe7zSUv54z/O4v3P0E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K4JTuyQEAAM0DAAAOAAAAAAAA&#10;AAAAAAAAAC4CAABkcnMvZTJvRG9jLnhtbFBLAQItABQABgAIAAAAIQD1zVxI3QAAAAgBAAAPAAAA&#10;AAAAAAAAAAAAACMEAABkcnMvZG93bnJldi54bWxQSwUGAAAAAAQABADzAAAALQUAAAAA&#10;" strokecolor="#bc4542"/>
        </w:pict>
      </w:r>
      <w:r>
        <w:rPr>
          <w:noProof/>
          <w:lang w:eastAsia="tr-TR"/>
        </w:rPr>
        <w:pict>
          <v:line id="Düz Bağlayıcı 415" o:spid="_x0000_s1300" style="position:absolute;z-index:251792896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LxohfjhAQAAmAMAAA4AAAAAAAAAAAAAAAAALgIAAGRycy9lMm9Eb2MueG1sUEsBAi0A&#10;FAAGAAgAAAAhAFP892TfAAAACwEAAA8AAAAAAAAAAAAAAAAAOwQAAGRycy9kb3ducmV2LnhtbFBL&#10;BQYAAAAABAAEAPMAAABHBQAAAAA=&#10;" strokecolor="#4a7ebb"/>
        </w:pict>
      </w:r>
      <w:r>
        <w:rPr>
          <w:noProof/>
          <w:lang w:eastAsia="tr-TR"/>
        </w:rPr>
        <w:pict>
          <v:line id="Düz Bağlayıcı 416" o:spid="_x0000_s1301" style="position:absolute;z-index:251791872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WlshzOABAACYAwAADgAAAAAAAAAAAAAAAAAuAgAAZHJzL2Uyb0RvYy54bWxQSwECLQAU&#10;AAYACAAAACEAILGAOd8AAAAJAQAADwAAAAAAAAAAAAAAAAA6BAAAZHJzL2Rvd25yZXYueG1sUEsF&#10;BgAAAAAEAAQA8wAAAEYFAAAAAA==&#10;" strokecolor="#4a7ebb"/>
        </w:pict>
      </w:r>
      <w:r>
        <w:rPr>
          <w:noProof/>
          <w:lang w:eastAsia="tr-TR"/>
        </w:rPr>
        <w:pict>
          <v:line id="Düz Bağlayıcı 417" o:spid="_x0000_s1302" style="position:absolute;z-index:251787776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pta9CMkBAADNAwAADgAAAAAA&#10;AAAAAAAAAAAuAgAAZHJzL2Uyb0RvYy54bWxQSwECLQAUAAYACAAAACEAo2wO+94AAAAK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418" o:spid="_x0000_s1303" style="position:absolute;z-index:251786752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Et6NR3JAQAAzQMAAA4AAAAA&#10;AAAAAAAAAAAALgIAAGRycy9lMm9Eb2MueG1sUEsBAi0AFAAGAAgAAAAhACk531rfAAAACgEAAA8A&#10;AAAAAAAAAAAAAAAAIw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419" o:spid="_x0000_s1304" style="position:absolute;z-index:251782656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km7wM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420" o:spid="_x0000_s1305" style="position:absolute;z-index:251790848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0vs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8X&#10;5I8FQ4+0/fH9K7uD8zcNp/OjOD+ylCSrBo8VVdzbhzBF6B9C0n1sg0lfUsSO2d7TxV55jEyMoCD0&#10;ar68WqwSXfGrzgeMb6QzLG1qrpVNwqGCw1uM49GnIwm2bqe0JhwqbdlQ85sVUTIBNEKthkhb40kU&#10;2o4z0B3NpoghM6LTqknVqRhDt7/XgR2A5mO5u57fbcdDPTRyRG9WZTnNCUJ855oRnpdPOKmYaLKi&#10;3/hTz1vAfqzJqUm4tul+mUd0kpjcHf1Mu71rTtnmIkX0/Jl9GtU0X89j2j//oTY/AQ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7WtL7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421" o:spid="_x0000_s1306" style="position:absolute;z-index:251789824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ksWCAwwEAAMUDAAAOAAAAAAAAAAAAAAAA&#10;AC4CAABkcnMvZTJvRG9jLnhtbFBLAQItABQABgAIAAAAIQBF8j5o3QAAAAcBAAAPAAAAAAAAAAAA&#10;AAAAAB0EAABkcnMvZG93bnJldi54bWxQSwUGAAAAAAQABADzAAAAJwUAAAAA&#10;" strokecolor="#4579b8"/>
        </w:pict>
      </w:r>
      <w:r>
        <w:rPr>
          <w:rFonts w:ascii="Hand writing Mutlu" w:hAnsi="Hand writing Mutlu"/>
          <w:b/>
          <w:sz w:val="48"/>
        </w:rPr>
        <w:t>binme-balona-Berk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6D36D9" w:rsidRDefault="006D36D9" w:rsidP="00C1234B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422" o:spid="_x0000_s1307" style="position:absolute;z-index:251801088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I9uA4XIAQAAzQMAAA4AAAAAAAAA&#10;AAAAAAAALgIAAGRycy9lMm9Eb2MueG1sUEsBAi0AFAAGAAgAAAAhAOZEkpXdAAAACgEAAA8AAAAA&#10;AAAAAAAAAAAAIgQAAGRycy9kb3ducmV2LnhtbFBLBQYAAAAABAAEAPMAAAAsBQAAAAA=&#10;" strokecolor="#f68c36"/>
        </w:pict>
      </w:r>
      <w:r>
        <w:rPr>
          <w:noProof/>
          <w:lang w:eastAsia="tr-TR"/>
        </w:rPr>
        <w:pict>
          <v:line id="Düz Bağlayıcı 423" o:spid="_x0000_s1308" style="position:absolute;z-index:251793920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JCjxgEAAMYDAAAOAAAAZHJzL2Uyb0RvYy54bWysU82O0zAQviPxDpbvNE13Q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LL&#10;xQVnFgw90vrH96/sNRy+aRgPd+Jwx3KQpBp8bAhxbTfh5EW/CZn3XgaTv8SI7Yu84yQv7hMTdHmx&#10;qF9dPqdXEOdYdQ/0Iaa36AzLh5ZrZTNzaGD3LiZqRqnnFHLyIMfW5ZRGjTlZ248oiQ01qwu67BFe&#10;68B2QBsAQqBNdaZC9Up2hkml9QSc/xl4ys9QLDv2N+AJUTo7myawUdaFx7qn/Xlkecw/K3DknSW4&#10;dd1YHqVIQ8tSGJ4WO2/jr36B3/9+q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OWyQo8YBAADGAwAADgAAAAAAAAAA&#10;AAAAAAAuAgAAZHJzL2Uyb0RvYy54bWxQSwECLQAUAAYACAAAACEA1MXtFN4AAAAIAQAADwAAAAAA&#10;AAAAAAAAAAAgBAAAZHJzL2Rvd25yZXYueG1sUEsFBgAAAAAEAAQA8wAAACsFAAAAAA==&#10;" strokecolor="#4579b8"/>
        </w:pict>
      </w:r>
      <w:r>
        <w:rPr>
          <w:noProof/>
          <w:lang w:eastAsia="tr-TR"/>
        </w:rPr>
        <w:pict>
          <v:line id="Düz Bağlayıcı 424" o:spid="_x0000_s1309" style="position:absolute;z-index:251798016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DBc2MtywEAAM0DAAAOAAAAAAAA&#10;AAAAAAAAAC4CAABkcnMvZTJvRG9jLnhtbFBLAQItABQABgAIAAAAIQB2GcaA2wAAAAgBAAAPAAAA&#10;AAAAAAAAAAAAACUEAABkcnMvZG93bnJldi54bWxQSwUGAAAAAAQABADzAAAALQUAAAAA&#10;" strokecolor="#795d9b"/>
        </w:pict>
      </w:r>
      <w:r>
        <w:rPr>
          <w:noProof/>
          <w:lang w:eastAsia="tr-TR"/>
        </w:rPr>
        <w:pict>
          <v:line id="Düz Bağlayıcı 425" o:spid="_x0000_s1310" style="position:absolute;z-index:251795968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CmX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ub6ixDCNj7T78f0recVO3xQbT3f8dEdSEK3qXagRcWP2fj4Ft/dJ9yC8Tl9URIZs77jYC0MkHC8v&#10;1tXLyyt8BX6OFfdA50N8A1aTtGmokiYpZzU7vg0Ri2HqOSVdK5PuUj9TB3kXRwVT8AMIFIU1q0yS&#10;xwlulCdHhoPAOAcTL5IipFUGsxNMSKUWYPk4cM5PUMij9jfgBZErWxMXsJbG+oeqx6GaWxZT/tmB&#10;SXey4Na2Y36bbA3OTFY4z3cayl/PGX7/F25/Ag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LAoKZfKAQAAzQMAAA4AAAAA&#10;AAAAAAAAAAAALgIAAGRycy9lMm9Eb2MueG1sUEsBAi0AFAAGAAgAAAAhAF0enSTeAAAACAEAAA8A&#10;AAAAAAAAAAAAAAAAJA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426" o:spid="_x0000_s1311" style="position:absolute;z-index:251796992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pvKY88oBAADNAwAADgAAAAAA&#10;AAAAAAAAAAAuAgAAZHJzL2Uyb0RvYy54bWxQSwECLQAUAAYACAAAACEA9c1cSN0AAAAIAQAADwAA&#10;AAAAAAAAAAAAAAAk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427" o:spid="_x0000_s1312" style="position:absolute;z-index:251805184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9cy4AEAAJgDAAAOAAAAZHJzL2Uyb0RvYy54bWysU0tu2zAQ3RfoHQjua0mO3S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m&#10;bygxoPGRNj9/fCN3cP6u4HR+YOcHkpJo1eBCjRX3ZuenKLidT7qPwuv0RUXkmO09Xezlx0jYCDJE&#10;r6rF1XyZ6Ipfdc6H+JZbTdKmoUqaJBxqOLwLcTz6dCTBxm6lUohDrQwZGnqzRErCAEdIKIi41Q5F&#10;BdNRAqrD2WTRZ8ZglWxTdSoOvtvfK08OgPOx2F5Xd5vxUA8tH9GbZVlOcxIgvrftCFflE44qJpqs&#10;6Df+1PMGQj/W5NQkXJl0P88jOklM7o5+pt3etqdsc5EifP7MPo1qmq/nMe6f/1DrR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aGfXMuABAACYAwAADgAAAAAAAAAAAAAAAAAuAgAAZHJzL2Uyb0RvYy54bWxQSwECLQAU&#10;AAYACAAAACEAU/z3ZN8AAAALAQAADwAAAAAAAAAAAAAAAAA6BAAAZHJzL2Rvd25yZXYueG1sUEsF&#10;BgAAAAAEAAQA8wAAAEYFAAAAAA==&#10;" strokecolor="#4a7ebb"/>
        </w:pict>
      </w:r>
      <w:r>
        <w:rPr>
          <w:noProof/>
          <w:lang w:eastAsia="tr-TR"/>
        </w:rPr>
        <w:pict>
          <v:line id="Düz Bağlayıcı 428" o:spid="_x0000_s1313" style="position:absolute;z-index:251804160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ZR33wEAAJgDAAAOAAAAZHJzL2Uyb0RvYy54bWysU82O0zAQviPxDpbvNGnZ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an61&#10;oKuyYOiSNj++f2V3cP6m4XR+EOcHljbJqsFjRRX3dhemDP0uJN3HNpj0JkXsmO09XeyVx8jECApC&#10;X9Lzepnoil91PmB8I51hKai5VjYJhwoObzGORx+PJNi6rdKacKi0ZUPNb5aLJWcCaIRaDZFC40kU&#10;2o4z0B3NpoghM6LTqknVqRhDt7/XgR2A5uNqez2/24yHemjkiN4sy3KaE4T4zjUjPC8fcVIx0WRF&#10;v/GnnjeA/ViTtybh2qbvyzyik8Tk7uhnivauOWWbi5TR9Wf2aVTTfD3NKX76Q61/Ag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w+ZR33wEAAJgDAAAOAAAAAAAAAAAAAAAAAC4CAABkcnMvZTJvRG9jLnhtbFBLAQItABQA&#10;BgAIAAAAIQAgsYA53wAAAAk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429" o:spid="_x0000_s1314" style="position:absolute;z-index:251800064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ohkyAEAAM0DAAAOAAAAZHJzL2Uyb0RvYy54bWysU82O0zAQviPxDpbvNGlZ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TX8qvV&#10;C84sGBrS9tvXz+wlnL5oGE/34nTPspNaNfjYEOLG7sL5Ff0uZN1HGUz+kiJ2LO0d5/biMTFBxqc0&#10;sKu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AxsohkyAEAAM0DAAAOAAAAAAAA&#10;AAAAAAAAAC4CAABkcnMvZTJvRG9jLnhtbFBLAQItABQABgAIAAAAIQCjbA77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430" o:spid="_x0000_s1315" style="position:absolute;z-index:251799040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AJJDH5xwEAAM0DAAAOAAAAAAAA&#10;AAAAAAAAAC4CAABkcnMvZTJvRG9jLnhtbFBLAQItABQABgAIAAAAIQApOd9a3wAAAAoBAAAPAAAA&#10;AAAAAAAAAAAAACEEAABkcnMvZG93bnJldi54bWxQSwUGAAAAAAQABADzAAAALQUAAAAA&#10;" strokecolor="#94b64e"/>
        </w:pict>
      </w:r>
      <w:r>
        <w:rPr>
          <w:noProof/>
          <w:lang w:eastAsia="tr-TR"/>
        </w:rPr>
        <w:pict>
          <v:line id="Düz Bağlayıcı 431" o:spid="_x0000_s1316" style="position:absolute;z-index:251794944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3v64gEAAJkDAAAOAAAAZHJzL2Uyb0RvYy54bWysU0uO2zAM3RfoHQTtGzuZ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Ob&#10;KWcWDA1p/eP7V/YAp28ajqcncXpiKUhSDR4ryni023C20G9D4n1og0lfYsQOWd7jVV55iEyQ84YG&#10;Ni9pCuISK34l+oDxjXSGpUvNtbKJOVSwf4uRitHTy5Pktm6jtM7T05YNNb9bzBaEDLRDrYZIV+OJ&#10;FdqOM9AdLaeIISOi06pJ2QkHQ7d71IHtgRZkvr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df3v6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432" o:spid="_x0000_s1317" style="position:absolute;z-index:251803136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" strokecolor="#4a7ebb"/>
        </w:pict>
      </w:r>
      <w:r>
        <w:rPr>
          <w:noProof/>
          <w:lang w:eastAsia="tr-TR"/>
        </w:rPr>
        <w:pict>
          <v:line id="Düz Bağlayıcı 433" o:spid="_x0000_s1318" style="position:absolute;z-index:251802112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K1b0NHCAQAAxQMAAA4AAAAAAAAAAAAAAAAA&#10;LgIAAGRycy9lMm9Eb2MueG1sUEsBAi0AFAAGAAgAAAAhAEXyPmjdAAAABwEAAA8AAAAAAAAAAAAA&#10;AAAAHAQAAGRycy9kb3ducmV2LnhtbFBLBQYAAAAABAAEAPMAAAAmBQAAAAA=&#10;" strokecolor="#4579b8"/>
        </w:pict>
      </w:r>
      <w:r>
        <w:rPr>
          <w:rFonts w:ascii="Hand writing Mutlu" w:hAnsi="Hand writing Mutlu"/>
          <w:b/>
          <w:sz w:val="48"/>
        </w:rPr>
        <w:t>bildi-soruyu-Banu</w:t>
      </w:r>
      <w:bookmarkStart w:id="0" w:name="_GoBack"/>
      <w:bookmarkEnd w:id="0"/>
      <w:r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6D36D9" w:rsidRPr="00EB7EF4" w:rsidRDefault="006D36D9" w:rsidP="00C1234B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rect id="Dikdörtgen 434" o:spid="_x0000_s1319" style="position:absolute;margin-left:-3.2pt;margin-top:.5pt;width:531.75pt;height:51.75pt;z-index:251806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6D36D9" w:rsidRDefault="006D36D9" w:rsidP="00EB7EF4">
                  <w:pPr>
                    <w:jc w:val="center"/>
                  </w:pPr>
                  <w:r>
                    <w:t>Sayın veli. Öğrencilerimize yukarıda karışık şekilde verilen kelimelerden kurallı ve anlamlı bir cümle oluşturup yanda boş bırakılan yerlere yazdıralım. Kelimeler arasına – koymayalım . Her cümleyi 10 defa okutalım.</w:t>
                  </w:r>
                </w:p>
              </w:txbxContent>
            </v:textbox>
          </v:rect>
        </w:pict>
      </w:r>
    </w:p>
    <w:p w:rsidR="006D36D9" w:rsidRDefault="006D36D9" w:rsidP="00C1234B">
      <w:pPr>
        <w:tabs>
          <w:tab w:val="left" w:pos="2205"/>
        </w:tabs>
        <w:rPr>
          <w:rFonts w:ascii="Hand writing Mutlu" w:hAnsi="Hand writing Mutlu"/>
          <w:b/>
          <w:sz w:val="40"/>
        </w:rPr>
      </w:pPr>
    </w:p>
    <w:p w:rsidR="006D36D9" w:rsidRDefault="006D36D9" w:rsidP="00C1234B">
      <w:pPr>
        <w:tabs>
          <w:tab w:val="left" w:pos="2205"/>
        </w:tabs>
        <w:rPr>
          <w:rFonts w:ascii="Hand writing Mutlu" w:hAnsi="Hand writing Mutlu"/>
          <w:b/>
          <w:sz w:val="40"/>
        </w:rPr>
      </w:pPr>
    </w:p>
    <w:p w:rsidR="006D36D9" w:rsidRPr="00C1234B" w:rsidRDefault="006D36D9" w:rsidP="00C1234B">
      <w:pPr>
        <w:tabs>
          <w:tab w:val="left" w:pos="2205"/>
        </w:tabs>
        <w:rPr>
          <w:rFonts w:ascii="Hand writing Mutlu" w:hAnsi="Hand writing Mutlu"/>
          <w:b/>
          <w:sz w:val="40"/>
        </w:rPr>
      </w:pPr>
    </w:p>
    <w:p w:rsidR="006D36D9" w:rsidRDefault="006D36D9" w:rsidP="00C1234B">
      <w:pPr>
        <w:tabs>
          <w:tab w:val="left" w:pos="2205"/>
        </w:tabs>
      </w:pPr>
    </w:p>
    <w:p w:rsidR="006D36D9" w:rsidRDefault="006D36D9" w:rsidP="00C1234B">
      <w:pPr>
        <w:tabs>
          <w:tab w:val="left" w:pos="2205"/>
        </w:tabs>
      </w:pPr>
    </w:p>
    <w:p w:rsidR="006D36D9" w:rsidRDefault="006D36D9" w:rsidP="00C1234B">
      <w:pPr>
        <w:tabs>
          <w:tab w:val="left" w:pos="2205"/>
        </w:tabs>
      </w:pPr>
    </w:p>
    <w:p w:rsidR="006D36D9" w:rsidRDefault="006D36D9" w:rsidP="00C1234B">
      <w:pPr>
        <w:tabs>
          <w:tab w:val="left" w:pos="2205"/>
        </w:tabs>
      </w:pPr>
    </w:p>
    <w:p w:rsidR="006D36D9" w:rsidRDefault="006D36D9" w:rsidP="00C1234B">
      <w:pPr>
        <w:tabs>
          <w:tab w:val="left" w:pos="2205"/>
        </w:tabs>
      </w:pPr>
    </w:p>
    <w:p w:rsidR="006D36D9" w:rsidRDefault="006D36D9" w:rsidP="00C1234B">
      <w:pPr>
        <w:tabs>
          <w:tab w:val="left" w:pos="2205"/>
        </w:tabs>
      </w:pPr>
    </w:p>
    <w:p w:rsidR="006D36D9" w:rsidRDefault="006D36D9" w:rsidP="00C1234B">
      <w:pPr>
        <w:tabs>
          <w:tab w:val="left" w:pos="2205"/>
        </w:tabs>
      </w:pPr>
    </w:p>
    <w:p w:rsidR="006D36D9" w:rsidRDefault="006D36D9" w:rsidP="00C1234B">
      <w:pPr>
        <w:tabs>
          <w:tab w:val="left" w:pos="2205"/>
        </w:tabs>
      </w:pPr>
    </w:p>
    <w:p w:rsidR="006D36D9" w:rsidRDefault="006D36D9" w:rsidP="00C1234B">
      <w:pPr>
        <w:tabs>
          <w:tab w:val="left" w:pos="2205"/>
        </w:tabs>
      </w:pPr>
    </w:p>
    <w:p w:rsidR="006D36D9" w:rsidRDefault="006D36D9" w:rsidP="00C1234B">
      <w:pPr>
        <w:tabs>
          <w:tab w:val="left" w:pos="2205"/>
        </w:tabs>
      </w:pPr>
    </w:p>
    <w:p w:rsidR="006D36D9" w:rsidRDefault="006D36D9" w:rsidP="00C1234B">
      <w:pPr>
        <w:tabs>
          <w:tab w:val="left" w:pos="2205"/>
        </w:tabs>
      </w:pPr>
    </w:p>
    <w:p w:rsidR="006D36D9" w:rsidRDefault="006D36D9" w:rsidP="00C1234B">
      <w:pPr>
        <w:tabs>
          <w:tab w:val="left" w:pos="2205"/>
        </w:tabs>
      </w:pPr>
    </w:p>
    <w:p w:rsidR="006D36D9" w:rsidRDefault="006D36D9" w:rsidP="00C1234B">
      <w:pPr>
        <w:tabs>
          <w:tab w:val="left" w:pos="2205"/>
        </w:tabs>
      </w:pPr>
    </w:p>
    <w:p w:rsidR="006D36D9" w:rsidRDefault="006D36D9" w:rsidP="00C1234B">
      <w:pPr>
        <w:tabs>
          <w:tab w:val="left" w:pos="2205"/>
        </w:tabs>
      </w:pPr>
    </w:p>
    <w:p w:rsidR="006D36D9" w:rsidRDefault="006D36D9" w:rsidP="00C1234B">
      <w:pPr>
        <w:tabs>
          <w:tab w:val="left" w:pos="2205"/>
        </w:tabs>
      </w:pPr>
    </w:p>
    <w:p w:rsidR="006D36D9" w:rsidRDefault="006D36D9" w:rsidP="00C1234B">
      <w:pPr>
        <w:tabs>
          <w:tab w:val="left" w:pos="2205"/>
        </w:tabs>
      </w:pPr>
    </w:p>
    <w:p w:rsidR="006D36D9" w:rsidRDefault="006D36D9" w:rsidP="00C1234B">
      <w:pPr>
        <w:tabs>
          <w:tab w:val="left" w:pos="2205"/>
        </w:tabs>
      </w:pPr>
    </w:p>
    <w:p w:rsidR="006D36D9" w:rsidRDefault="006D36D9" w:rsidP="00C1234B">
      <w:pPr>
        <w:tabs>
          <w:tab w:val="left" w:pos="2205"/>
        </w:tabs>
      </w:pPr>
    </w:p>
    <w:p w:rsidR="006D36D9" w:rsidRDefault="006D36D9" w:rsidP="00C1234B">
      <w:pPr>
        <w:tabs>
          <w:tab w:val="left" w:pos="2205"/>
        </w:tabs>
      </w:pPr>
    </w:p>
    <w:p w:rsidR="006D36D9" w:rsidRDefault="006D36D9" w:rsidP="00C1234B">
      <w:pPr>
        <w:tabs>
          <w:tab w:val="left" w:pos="2205"/>
        </w:tabs>
      </w:pPr>
    </w:p>
    <w:p w:rsidR="006D36D9" w:rsidRDefault="006D36D9" w:rsidP="00C1234B">
      <w:pPr>
        <w:tabs>
          <w:tab w:val="left" w:pos="2205"/>
        </w:tabs>
      </w:pPr>
    </w:p>
    <w:p w:rsidR="006D36D9" w:rsidRDefault="006D36D9" w:rsidP="00C1234B">
      <w:pPr>
        <w:tabs>
          <w:tab w:val="left" w:pos="2205"/>
        </w:tabs>
      </w:pPr>
    </w:p>
    <w:p w:rsidR="006D36D9" w:rsidRDefault="006D36D9" w:rsidP="00C1234B">
      <w:pPr>
        <w:tabs>
          <w:tab w:val="left" w:pos="2205"/>
        </w:tabs>
      </w:pPr>
    </w:p>
    <w:p w:rsidR="006D36D9" w:rsidRPr="00C1234B" w:rsidRDefault="006D36D9" w:rsidP="00C1234B">
      <w:pPr>
        <w:tabs>
          <w:tab w:val="left" w:pos="2205"/>
        </w:tabs>
      </w:pPr>
    </w:p>
    <w:sectPr w:rsidR="006D36D9" w:rsidRPr="00C1234B" w:rsidSect="00C123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424" w:bottom="1417" w:left="709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36D9" w:rsidRDefault="006D36D9" w:rsidP="008420B4">
      <w:pPr>
        <w:spacing w:after="0" w:line="240" w:lineRule="auto"/>
      </w:pPr>
      <w:r>
        <w:separator/>
      </w:r>
    </w:p>
  </w:endnote>
  <w:endnote w:type="continuationSeparator" w:id="0">
    <w:p w:rsidR="006D36D9" w:rsidRDefault="006D36D9" w:rsidP="00842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6D9" w:rsidRDefault="006D36D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6D9" w:rsidRDefault="006D36D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6D9" w:rsidRDefault="006D36D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36D9" w:rsidRDefault="006D36D9" w:rsidP="008420B4">
      <w:pPr>
        <w:spacing w:after="0" w:line="240" w:lineRule="auto"/>
      </w:pPr>
      <w:r>
        <w:separator/>
      </w:r>
    </w:p>
  </w:footnote>
  <w:footnote w:type="continuationSeparator" w:id="0">
    <w:p w:rsidR="006D36D9" w:rsidRDefault="006D36D9" w:rsidP="00842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6D9" w:rsidRDefault="006D36D9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7" o:spid="_x0000_s2049" type="#_x0000_t75" style="position:absolute;margin-left:0;margin-top:0;width:453.6pt;height:489.2pt;z-index:-251658752;mso-position-horizontal:center;mso-position-horizontal-relative:margin;mso-position-vertical:center;mso-position-vertical-relative:margin" o:allowincell="f">
          <v:imagedata r:id="rId1" o:title="" gain="19661f" blacklevel="22938f"/>
          <o:lock v:ext="edit" cropping="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6D9" w:rsidRDefault="006D36D9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8" o:spid="_x0000_s2050" type="#_x0000_t75" style="position:absolute;margin-left:0;margin-top:0;width:453.6pt;height:489.2pt;z-index:-251657728;mso-position-horizontal:center;mso-position-horizontal-relative:margin;mso-position-vertical:center;mso-position-vertical-relative:margin" o:allowincell="f">
          <v:imagedata r:id="rId1" o:title="" gain="19661f" blacklevel="22938f"/>
          <o:lock v:ext="edit" cropping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6D9" w:rsidRDefault="006D36D9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6" o:spid="_x0000_s2051" type="#_x0000_t75" style="position:absolute;margin-left:0;margin-top:0;width:453.6pt;height:489.2pt;z-index:-251659776;mso-position-horizontal:center;mso-position-horizontal-relative:margin;mso-position-vertical:center;mso-position-vertical-relative:margin" o:allowincell="f">
          <v:imagedata r:id="rId1" o:title="" gain="19661f" blacklevel="22938f"/>
          <o:lock v:ext="edit" cropping="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20B4"/>
    <w:rsid w:val="00001E0E"/>
    <w:rsid w:val="000B1784"/>
    <w:rsid w:val="001510EC"/>
    <w:rsid w:val="001E4547"/>
    <w:rsid w:val="00251575"/>
    <w:rsid w:val="002A479D"/>
    <w:rsid w:val="002C1745"/>
    <w:rsid w:val="003D5B63"/>
    <w:rsid w:val="00402931"/>
    <w:rsid w:val="00524425"/>
    <w:rsid w:val="006310DE"/>
    <w:rsid w:val="00662EA2"/>
    <w:rsid w:val="006D36D9"/>
    <w:rsid w:val="007B5D25"/>
    <w:rsid w:val="008420B4"/>
    <w:rsid w:val="00871046"/>
    <w:rsid w:val="00890C40"/>
    <w:rsid w:val="00915B53"/>
    <w:rsid w:val="009747EF"/>
    <w:rsid w:val="00994497"/>
    <w:rsid w:val="00AC3CAF"/>
    <w:rsid w:val="00AF4AD7"/>
    <w:rsid w:val="00B021CB"/>
    <w:rsid w:val="00B0627C"/>
    <w:rsid w:val="00BC6D1C"/>
    <w:rsid w:val="00C1234B"/>
    <w:rsid w:val="00C21FBB"/>
    <w:rsid w:val="00C23CE7"/>
    <w:rsid w:val="00D97167"/>
    <w:rsid w:val="00E07A2E"/>
    <w:rsid w:val="00E11162"/>
    <w:rsid w:val="00E41C37"/>
    <w:rsid w:val="00E5588E"/>
    <w:rsid w:val="00EB7EF4"/>
    <w:rsid w:val="00EC2ADE"/>
    <w:rsid w:val="00EF07BF"/>
    <w:rsid w:val="00FD6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CE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420B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420B4"/>
    <w:rPr>
      <w:rFonts w:cs="Times New Roman"/>
    </w:rPr>
  </w:style>
  <w:style w:type="character" w:styleId="Hyperlink">
    <w:name w:val="Hyperlink"/>
    <w:basedOn w:val="DefaultParagraphFont"/>
    <w:uiPriority w:val="99"/>
    <w:rsid w:val="00915B5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4</Pages>
  <Words>282</Words>
  <Characters>1608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eymen</dc:creator>
  <cp:keywords>www.sorubak.com</cp:keywords>
  <dc:description>www.sorubak.com</dc:description>
  <cp:lastModifiedBy>edanur</cp:lastModifiedBy>
  <cp:revision>5</cp:revision>
  <dcterms:created xsi:type="dcterms:W3CDTF">2013-02-02T00:43:00Z</dcterms:created>
  <dcterms:modified xsi:type="dcterms:W3CDTF">2014-03-01T18:14:00Z</dcterms:modified>
  <cp:category>www.sorubak.com</cp:category>
</cp:coreProperties>
</file>