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9A8" w:rsidRDefault="00F329A8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9" type="#_x0000_t98" style="position:absolute;left:0;text-align:left;margin-left:4.3pt;margin-top:-16.6pt;width:518.25pt;height:45.75pt;z-index:25150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329A8" w:rsidRPr="00EB7EF4" w:rsidRDefault="00F329A8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/>
                      <w:b/>
                      <w:sz w:val="28"/>
                    </w:rPr>
                    <w:t>–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 xml:space="preserve"> Ö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</w:p>
              </w:txbxContent>
            </v:textbox>
          </v:shape>
        </w:pict>
      </w:r>
    </w:p>
    <w:p w:rsidR="00F329A8" w:rsidRDefault="00F329A8" w:rsidP="00C1234B">
      <w:pPr>
        <w:tabs>
          <w:tab w:val="left" w:pos="2205"/>
        </w:tabs>
      </w:pPr>
      <w:r>
        <w:tab/>
      </w:r>
    </w:p>
    <w:p w:rsidR="00F329A8" w:rsidRPr="000B1784" w:rsidRDefault="00F329A8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9" o:spid="_x0000_s1030" style="position:absolute;z-index:25151744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6" o:spid="_x0000_s1031" style="position:absolute;z-index:25151027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"/>
        </w:pict>
      </w:r>
      <w:r>
        <w:rPr>
          <w:noProof/>
          <w:lang w:eastAsia="tr-TR"/>
        </w:rPr>
        <w:pict>
          <v:line id="Düz Bağlayıcı 16" o:spid="_x0000_s1032" style="position:absolute;z-index:25151436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8" o:spid="_x0000_s1033" style="position:absolute;z-index:25151232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"/>
        </w:pict>
      </w:r>
      <w:r>
        <w:rPr>
          <w:noProof/>
          <w:lang w:eastAsia="tr-TR"/>
        </w:rPr>
        <w:pict>
          <v:line id="Düz Bağlayıcı 15" o:spid="_x0000_s1034" style="position:absolute;z-index:25151334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83" o:spid="_x0000_s1035" style="position:absolute;z-index:25152153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82" o:spid="_x0000_s1036" style="position:absolute;z-index:25152051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8" o:spid="_x0000_s1037" style="position:absolute;z-index:25151641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"/>
        </w:pict>
      </w:r>
      <w:r>
        <w:rPr>
          <w:noProof/>
          <w:lang w:eastAsia="tr-TR"/>
        </w:rPr>
        <w:pict>
          <v:line id="Düz Bağlayıcı 17" o:spid="_x0000_s1038" style="position:absolute;z-index:25151539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"/>
        </w:pict>
      </w:r>
      <w:r>
        <w:rPr>
          <w:noProof/>
          <w:lang w:eastAsia="tr-TR"/>
        </w:rPr>
        <w:pict>
          <v:line id="Düz Bağlayıcı 7" o:spid="_x0000_s1039" style="position:absolute;z-index:25151129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81" o:spid="_x0000_s1040" style="position:absolute;z-index:25151948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noProof/>
          <w:lang w:eastAsia="tr-TR"/>
        </w:rPr>
        <w:pict>
          <v:line id="Düz Bağlayıcı 80" o:spid="_x0000_s1041" style="position:absolute;z-index:25151846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Ömer dört ördek tut.</w:t>
      </w:r>
      <w:r w:rsidRPr="000B1784">
        <w:rPr>
          <w:rFonts w:ascii="Hand writing Mutlu" w:hAnsi="Hand writing Mutlu"/>
          <w:b/>
          <w:sz w:val="48"/>
        </w:rPr>
        <w:t xml:space="preserve">             </w:t>
      </w:r>
      <w:r>
        <w:rPr>
          <w:rFonts w:ascii="Hand writing Mutlu" w:hAnsi="Hand writing Mutlu"/>
          <w:b/>
          <w:sz w:val="48"/>
        </w:rPr>
        <w:t xml:space="preserve">                            </w:t>
      </w:r>
    </w:p>
    <w:p w:rsidR="00F329A8" w:rsidRPr="000B1784" w:rsidRDefault="00F329A8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84" o:spid="_x0000_s1042" style="position:absolute;z-index:25152972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85" o:spid="_x0000_s1043" style="position:absolute;z-index:25152256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86" o:spid="_x0000_s1044" style="position:absolute;z-index:25152665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87" o:spid="_x0000_s1045" style="position:absolute;z-index:25152460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88" o:spid="_x0000_s1046" style="position:absolute;z-index:25152563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89" o:spid="_x0000_s1047" style="position:absolute;z-index:25153382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90" o:spid="_x0000_s1048" style="position:absolute;z-index:25153280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noProof/>
          <w:lang w:eastAsia="tr-TR"/>
        </w:rPr>
        <w:pict>
          <v:line id="Düz Bağlayıcı 91" o:spid="_x0000_s1049" style="position:absolute;z-index:25152870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04" o:spid="_x0000_s1050" style="position:absolute;z-index:25152768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05" o:spid="_x0000_s1051" style="position:absolute;z-index:25152358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06" o:spid="_x0000_s1052" style="position:absolute;z-index:25153177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07" o:spid="_x0000_s1053" style="position:absolute;z-index:25153075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Önal okula dön.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F329A8" w:rsidRPr="000B1784" w:rsidRDefault="00F329A8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08" o:spid="_x0000_s1054" style="position:absolute;z-index:251542016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109" o:spid="_x0000_s1055" style="position:absolute;z-index:251534848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110" o:spid="_x0000_s1056" style="position:absolute;z-index:251538944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111" o:spid="_x0000_s1057" style="position:absolute;z-index:251536896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12" o:spid="_x0000_s1058" style="position:absolute;z-index:251537920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13" o:spid="_x0000_s1059" style="position:absolute;z-index:251546112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14" o:spid="_x0000_s1060" style="position:absolute;z-index:251545088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15" o:spid="_x0000_s1061" style="position:absolute;z-index:251540992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16" o:spid="_x0000_s1062" style="position:absolute;z-index:251539968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17" o:spid="_x0000_s1063" style="position:absolute;z-index:251535872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18" o:spid="_x0000_s1064" style="position:absolute;z-index:251544064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19" o:spid="_x0000_s1065" style="position:absolute;z-index:251543040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Önder döner yeme.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F329A8" w:rsidRPr="000B1784" w:rsidRDefault="00F329A8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20" o:spid="_x0000_s1066" style="position:absolute;z-index:251554304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121" o:spid="_x0000_s1067" style="position:absolute;z-index:251547136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122" o:spid="_x0000_s1068" style="position:absolute;z-index:251551232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"/>
        </w:pict>
      </w:r>
      <w:r>
        <w:rPr>
          <w:noProof/>
          <w:lang w:eastAsia="tr-TR"/>
        </w:rPr>
        <w:pict>
          <v:line id="Düz Bağlayıcı 123" o:spid="_x0000_s1069" style="position:absolute;z-index:251549184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24" o:spid="_x0000_s1070" style="position:absolute;z-index:251550208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"/>
        </w:pict>
      </w:r>
      <w:r>
        <w:rPr>
          <w:noProof/>
          <w:lang w:eastAsia="tr-TR"/>
        </w:rPr>
        <w:pict>
          <v:line id="Düz Bağlayıcı 125" o:spid="_x0000_s1071" style="position:absolute;z-index:251558400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26" o:spid="_x0000_s1072" style="position:absolute;z-index:251557376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27" o:spid="_x0000_s1073" style="position:absolute;z-index:251553280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28" o:spid="_x0000_s1074" style="position:absolute;z-index:251552256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29" o:spid="_x0000_s1075" style="position:absolute;z-index:251548160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30" o:spid="_x0000_s1076" style="position:absolute;z-index:251556352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31" o:spid="_x0000_s1077" style="position:absolute;z-index:251555328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Döne kömür aldı.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F329A8" w:rsidRPr="000B1784" w:rsidRDefault="00F329A8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32" o:spid="_x0000_s1078" style="position:absolute;z-index:251566592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133" o:spid="_x0000_s1079" style="position:absolute;z-index:251559424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134" o:spid="_x0000_s1080" style="position:absolute;z-index:251563520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"/>
        </w:pict>
      </w:r>
      <w:r>
        <w:rPr>
          <w:noProof/>
          <w:lang w:eastAsia="tr-TR"/>
        </w:rPr>
        <w:pict>
          <v:line id="Düz Bağlayıcı 135" o:spid="_x0000_s1081" style="position:absolute;z-index:251561472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36" o:spid="_x0000_s1082" style="position:absolute;z-index:251562496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37" o:spid="_x0000_s1083" style="position:absolute;z-index:251570688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38" o:spid="_x0000_s1084" style="position:absolute;z-index:251569664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139" o:spid="_x0000_s1085" style="position:absolute;z-index:251565568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40" o:spid="_x0000_s1086" style="position:absolute;z-index:251564544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41" o:spid="_x0000_s1087" style="position:absolute;z-index:251560448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42" o:spid="_x0000_s1088" style="position:absolute;z-index:251568640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43" o:spid="_x0000_s1089" style="position:absolute;z-index:251567616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"/>
        </w:pict>
      </w:r>
      <w:r>
        <w:rPr>
          <w:rFonts w:ascii="Hand writing Mutlu" w:hAnsi="Hand writing Mutlu"/>
          <w:b/>
          <w:sz w:val="48"/>
        </w:rPr>
        <w:t>Kösem sultan oldu.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F329A8" w:rsidRPr="000B1784" w:rsidRDefault="00F329A8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44" o:spid="_x0000_s1090" style="position:absolute;z-index:25157888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145" o:spid="_x0000_s1091" style="position:absolute;z-index:25157171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146" o:spid="_x0000_s1092" style="position:absolute;z-index:25157580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147" o:spid="_x0000_s1093" style="position:absolute;z-index:25157376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48" o:spid="_x0000_s1094" style="position:absolute;z-index:25157478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49" o:spid="_x0000_s1095" style="position:absolute;z-index:25158297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50" o:spid="_x0000_s1096" style="position:absolute;z-index:25158195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151" o:spid="_x0000_s1097" style="position:absolute;z-index:25157785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52" o:spid="_x0000_s1098" style="position:absolute;z-index:25157683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53" o:spid="_x0000_s1099" style="position:absolute;z-index:25157273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54" o:spid="_x0000_s1100" style="position:absolute;z-index:25158092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55" o:spid="_x0000_s1101" style="position:absolute;z-index:25157990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Ömer yalan söyleme.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F329A8" w:rsidRPr="000B1784" w:rsidRDefault="00F329A8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56" o:spid="_x0000_s1102" style="position:absolute;z-index:25159116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157" o:spid="_x0000_s1103" style="position:absolute;z-index:25158400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18" o:spid="_x0000_s1104" style="position:absolute;z-index:25158809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219" o:spid="_x0000_s1105" style="position:absolute;z-index:25158604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20" o:spid="_x0000_s1106" style="position:absolute;z-index:25158707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"/>
        </w:pict>
      </w:r>
      <w:r>
        <w:rPr>
          <w:noProof/>
          <w:lang w:eastAsia="tr-TR"/>
        </w:rPr>
        <w:pict>
          <v:line id="Düz Bağlayıcı 221" o:spid="_x0000_s1107" style="position:absolute;z-index:25159526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22" o:spid="_x0000_s1108" style="position:absolute;z-index:25159424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23" o:spid="_x0000_s1109" style="position:absolute;z-index:25159014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24" o:spid="_x0000_s1110" style="position:absolute;z-index:25158912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25" o:spid="_x0000_s1111" style="position:absolute;z-index:25158502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226" o:spid="_x0000_s1112" style="position:absolute;z-index:25159321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27" o:spid="_x0000_s1113" style="position:absolute;z-index:25159219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"/>
        </w:pict>
      </w:r>
      <w:r>
        <w:rPr>
          <w:rFonts w:ascii="Hand writing Mutlu" w:hAnsi="Hand writing Mutlu"/>
          <w:b/>
          <w:sz w:val="48"/>
        </w:rPr>
        <w:t>Öner deden köyde mi?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F329A8" w:rsidRPr="000B1784" w:rsidRDefault="00F329A8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28" o:spid="_x0000_s1114" style="position:absolute;z-index:251603456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229" o:spid="_x0000_s1115" style="position:absolute;z-index:251596288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30" o:spid="_x0000_s1116" style="position:absolute;z-index:251600384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231" o:spid="_x0000_s1117" style="position:absolute;z-index:251598336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32" o:spid="_x0000_s1118" style="position:absolute;z-index:251599360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33" o:spid="_x0000_s1119" style="position:absolute;z-index:251607552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34" o:spid="_x0000_s1120" style="position:absolute;z-index:251606528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235" o:spid="_x0000_s1121" style="position:absolute;z-index:251602432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36" o:spid="_x0000_s1122" style="position:absolute;z-index:251601408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37" o:spid="_x0000_s1123" style="position:absolute;z-index:251597312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238" o:spid="_x0000_s1124" style="position:absolute;z-index:251605504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39" o:spid="_x0000_s1125" style="position:absolute;z-index:251604480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Önder ödlek olma.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F329A8" w:rsidRPr="00EB7EF4" w:rsidRDefault="00F329A8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40" o:spid="_x0000_s1126" style="position:absolute;z-index:251615744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241" o:spid="_x0000_s1127" style="position:absolute;z-index:251608576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42" o:spid="_x0000_s1128" style="position:absolute;z-index:251612672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243" o:spid="_x0000_s1129" style="position:absolute;z-index:251610624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44" o:spid="_x0000_s1130" style="position:absolute;z-index:251611648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45" o:spid="_x0000_s1131" style="position:absolute;z-index:251619840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246" o:spid="_x0000_s1132" style="position:absolute;z-index:251618816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247" o:spid="_x0000_s1133" style="position:absolute;z-index:251614720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48" o:spid="_x0000_s1134" style="position:absolute;z-index:251613696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49" o:spid="_x0000_s1135" style="position:absolute;z-index:251609600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250" o:spid="_x0000_s1136" style="position:absolute;z-index:251617792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51" o:spid="_x0000_s1137" style="position:absolute;z-index:251616768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Döne durmadan dön.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F329A8" w:rsidRPr="00EB7EF4" w:rsidRDefault="00F329A8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52" o:spid="_x0000_s1138" style="position:absolute;z-index:251628032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253" o:spid="_x0000_s1139" style="position:absolute;z-index:251620864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254" o:spid="_x0000_s1140" style="position:absolute;z-index:251624960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"/>
        </w:pict>
      </w:r>
      <w:r>
        <w:rPr>
          <w:noProof/>
          <w:lang w:eastAsia="tr-TR"/>
        </w:rPr>
        <w:pict>
          <v:line id="Düz Bağlayıcı 255" o:spid="_x0000_s1141" style="position:absolute;z-index:251622912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56" o:spid="_x0000_s1142" style="position:absolute;z-index:251623936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57" o:spid="_x0000_s1143" style="position:absolute;z-index:251632128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258" o:spid="_x0000_s1144" style="position:absolute;z-index:251631104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59" o:spid="_x0000_s1145" style="position:absolute;z-index:251627008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60" o:spid="_x0000_s1146" style="position:absolute;z-index:251625984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"/>
        </w:pict>
      </w:r>
      <w:r>
        <w:rPr>
          <w:noProof/>
          <w:lang w:eastAsia="tr-TR"/>
        </w:rPr>
        <w:pict>
          <v:line id="Düz Bağlayıcı 261" o:spid="_x0000_s1147" style="position:absolute;z-index:251621888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262" o:spid="_x0000_s1148" style="position:absolute;z-index:251630080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63" o:spid="_x0000_s1149" style="position:absolute;z-index:251629056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Ömer aktör oldu.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F329A8" w:rsidRPr="00EB7EF4" w:rsidRDefault="00F329A8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64" o:spid="_x0000_s1150" style="position:absolute;z-index:25164032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265" o:spid="_x0000_s1151" style="position:absolute;z-index:25163315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266" o:spid="_x0000_s1152" style="position:absolute;z-index:25163724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267" o:spid="_x0000_s1153" style="position:absolute;z-index:25163520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68" o:spid="_x0000_s1154" style="position:absolute;z-index:25163622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"/>
        </w:pict>
      </w:r>
      <w:r>
        <w:rPr>
          <w:noProof/>
          <w:lang w:eastAsia="tr-TR"/>
        </w:rPr>
        <w:pict>
          <v:line id="Düz Bağlayıcı 269" o:spid="_x0000_s1155" style="position:absolute;z-index:25164441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70" o:spid="_x0000_s1156" style="position:absolute;z-index:25164339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71" o:spid="_x0000_s1157" style="position:absolute;z-index:25163929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72" o:spid="_x0000_s1158" style="position:absolute;z-index:25163827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73" o:spid="_x0000_s1159" style="position:absolute;z-index:25163417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274" o:spid="_x0000_s1160" style="position:absolute;z-index:25164236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275" o:spid="_x0000_s1161" style="position:absolute;z-index:25164134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Öner traktör aldı.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F329A8" w:rsidRPr="000B1784" w:rsidRDefault="00F329A8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76" o:spid="_x0000_s1162" style="position:absolute;z-index:25165260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277" o:spid="_x0000_s1163" style="position:absolute;z-index:25164544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278" o:spid="_x0000_s1164" style="position:absolute;z-index:25164953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279" o:spid="_x0000_s1165" style="position:absolute;z-index:25164748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80" o:spid="_x0000_s1166" style="position:absolute;z-index:25164851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"/>
        </w:pict>
      </w:r>
      <w:r>
        <w:rPr>
          <w:noProof/>
          <w:lang w:eastAsia="tr-TR"/>
        </w:rPr>
        <w:pict>
          <v:line id="Düz Bağlayıcı 281" o:spid="_x0000_s1167" style="position:absolute;z-index:25165670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82" o:spid="_x0000_s1168" style="position:absolute;z-index:25165568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83" o:spid="_x0000_s1169" style="position:absolute;z-index:25165158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84" o:spid="_x0000_s1170" style="position:absolute;z-index:25165056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85" o:spid="_x0000_s1171" style="position:absolute;z-index:25164646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286" o:spid="_x0000_s1172" style="position:absolute;z-index:25165465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87" o:spid="_x0000_s1173" style="position:absolute;z-index:25165363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Kösem ördek tutma.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F329A8" w:rsidRDefault="00F329A8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noProof/>
          <w:lang w:eastAsia="tr-TR"/>
        </w:rPr>
        <w:pict>
          <v:rect id="Dikdörtgen 288" o:spid="_x0000_s1174" style="position:absolute;margin-left:-3.2pt;margin-top:.55pt;width:525.75pt;height:51.7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F329A8" w:rsidRPr="00EB7EF4" w:rsidRDefault="00F329A8" w:rsidP="00D97167">
                  <w:pPr>
                    <w:ind w:left="-567"/>
                    <w:rPr>
                      <w:rFonts w:cs="Calibri"/>
                      <w:b/>
                    </w:rPr>
                  </w:pPr>
                  <w:r w:rsidRPr="00EB7EF4">
                    <w:rPr>
                      <w:rFonts w:cs="Calibri"/>
                      <w:b/>
                    </w:rPr>
                    <w:t>A</w:t>
                  </w:r>
                  <w:r>
                    <w:rPr>
                      <w:rFonts w:cs="Calibri"/>
                      <w:b/>
                    </w:rPr>
                    <w:t xml:space="preserve">        Sayın </w:t>
                  </w:r>
                  <w:r w:rsidRPr="00EB7EF4">
                    <w:rPr>
                      <w:rFonts w:cs="Calibri"/>
                      <w:b/>
                    </w:rPr>
                    <w:t>veli. Cümleleri öğrencilerimize</w:t>
                  </w:r>
                  <w:r>
                    <w:rPr>
                      <w:rFonts w:cs="Calibri"/>
                      <w:b/>
                    </w:rPr>
                    <w:t xml:space="preserve"> </w:t>
                  </w:r>
                  <w:r w:rsidRPr="00EB7EF4">
                    <w:rPr>
                      <w:rFonts w:cs="Calibri"/>
                      <w:b/>
                    </w:rPr>
                    <w:t xml:space="preserve"> 10’ar kez okutalım. Yandaki boş yerlere yazdıralım. Sonra tekrar </w:t>
                  </w:r>
                  <w:r>
                    <w:rPr>
                      <w:rFonts w:cs="Calibri"/>
                      <w:b/>
                    </w:rPr>
                    <w:t>oku</w:t>
                  </w:r>
                  <w:r w:rsidRPr="00EB7EF4">
                    <w:rPr>
                      <w:rFonts w:cs="Calibri"/>
                      <w:b/>
                    </w:rPr>
                    <w:t>talım.</w:t>
                  </w:r>
                  <w:r>
                    <w:rPr>
                      <w:rFonts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cs="Calibri"/>
                      <w:b/>
                    </w:rPr>
                    <w:t xml:space="preserve">Her cümleyi defterlere bir satır yazdıralım. Siz söyleyin, öğrenciler bakmadan deftere yazsınlar. </w:t>
                  </w:r>
                </w:p>
                <w:p w:rsidR="00F329A8" w:rsidRDefault="00F329A8" w:rsidP="00D97167">
                  <w:pPr>
                    <w:jc w:val="center"/>
                  </w:pPr>
                </w:p>
              </w:txbxContent>
            </v:textbox>
          </v:rect>
        </w:pict>
      </w:r>
    </w:p>
    <w:p w:rsidR="00F329A8" w:rsidRDefault="00F329A8" w:rsidP="00EB7EF4">
      <w:pPr>
        <w:tabs>
          <w:tab w:val="left" w:pos="2205"/>
        </w:tabs>
      </w:pPr>
      <w:r>
        <w:tab/>
      </w:r>
    </w:p>
    <w:p w:rsidR="00F329A8" w:rsidRPr="000B1784" w:rsidRDefault="00F329A8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90" o:spid="_x0000_s1175" style="position:absolute;z-index:25166592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291" o:spid="_x0000_s1176" style="position:absolute;z-index:25165875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92" o:spid="_x0000_s1177" style="position:absolute;z-index:25166284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293" o:spid="_x0000_s1178" style="position:absolute;z-index:25166080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94" o:spid="_x0000_s1179" style="position:absolute;z-index:25166182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95" o:spid="_x0000_s1180" style="position:absolute;z-index:25167001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296" o:spid="_x0000_s1181" style="position:absolute;z-index:25166899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97" o:spid="_x0000_s1182" style="position:absolute;z-index:25166489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98" o:spid="_x0000_s1183" style="position:absolute;z-index:25166387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99" o:spid="_x0000_s1184" style="position:absolute;z-index:25165977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00" o:spid="_x0000_s1185" style="position:absolute;z-index:25166796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noProof/>
          <w:lang w:eastAsia="tr-TR"/>
        </w:rPr>
        <w:pict>
          <v:line id="Düz Bağlayıcı 301" o:spid="_x0000_s1186" style="position:absolute;z-index:25166694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"/>
        </w:pict>
      </w:r>
      <w:r>
        <w:rPr>
          <w:rFonts w:ascii="Hand writing Mutlu" w:hAnsi="Hand writing Mutlu"/>
          <w:b/>
          <w:sz w:val="48"/>
        </w:rPr>
        <w:t>odun-ton-iki-al-Önal</w:t>
      </w:r>
      <w:r w:rsidRPr="000B1784">
        <w:rPr>
          <w:rFonts w:ascii="Hand writing Mutlu" w:hAnsi="Hand writing Mutlu"/>
          <w:b/>
          <w:sz w:val="48"/>
        </w:rPr>
        <w:t xml:space="preserve">            </w:t>
      </w:r>
      <w:r>
        <w:rPr>
          <w:rFonts w:ascii="Hand writing Mutlu" w:hAnsi="Hand writing Mutlu"/>
          <w:b/>
          <w:sz w:val="48"/>
        </w:rPr>
        <w:t xml:space="preserve">                            </w:t>
      </w:r>
    </w:p>
    <w:p w:rsidR="00F329A8" w:rsidRPr="000B1784" w:rsidRDefault="00F329A8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02" o:spid="_x0000_s1187" style="position:absolute;z-index:25167820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303" o:spid="_x0000_s1188" style="position:absolute;z-index:25167104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04" o:spid="_x0000_s1189" style="position:absolute;z-index:25167513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"/>
        </w:pict>
      </w:r>
      <w:r>
        <w:rPr>
          <w:noProof/>
          <w:lang w:eastAsia="tr-TR"/>
        </w:rPr>
        <w:pict>
          <v:line id="Düz Bağlayıcı 305" o:spid="_x0000_s1190" style="position:absolute;z-index:25167308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06" o:spid="_x0000_s1191" style="position:absolute;z-index:25167411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07" o:spid="_x0000_s1192" style="position:absolute;z-index:25168230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08" o:spid="_x0000_s1193" style="position:absolute;z-index:25168128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09" o:spid="_x0000_s1194" style="position:absolute;z-index:25167718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10" o:spid="_x0000_s1195" style="position:absolute;z-index:25167616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11" o:spid="_x0000_s1196" style="position:absolute;z-index:25167206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12" o:spid="_x0000_s1197" style="position:absolute;z-index:25168025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13" o:spid="_x0000_s1198" style="position:absolute;z-index:25167923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örnek-ol-adam-Ömer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F329A8" w:rsidRPr="000B1784" w:rsidRDefault="00F329A8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14" o:spid="_x0000_s1199" style="position:absolute;z-index:251690496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15" o:spid="_x0000_s1200" style="position:absolute;z-index:251683328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16" o:spid="_x0000_s1201" style="position:absolute;z-index:251687424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17" o:spid="_x0000_s1202" style="position:absolute;z-index:251685376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18" o:spid="_x0000_s1203" style="position:absolute;z-index:251686400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19" o:spid="_x0000_s1204" style="position:absolute;z-index:251694592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20" o:spid="_x0000_s1205" style="position:absolute;z-index:251693568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21" o:spid="_x0000_s1206" style="position:absolute;z-index:251689472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22" o:spid="_x0000_s1207" style="position:absolute;z-index:251688448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23" o:spid="_x0000_s1208" style="position:absolute;z-index:251684352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24" o:spid="_x0000_s1209" style="position:absolute;z-index:251692544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25" o:spid="_x0000_s1210" style="position:absolute;z-index:251691520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söyle-Önder-ninni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F329A8" w:rsidRPr="000B1784" w:rsidRDefault="00F329A8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26" o:spid="_x0000_s1211" style="position:absolute;z-index:251702784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27" o:spid="_x0000_s1212" style="position:absolute;z-index:251695616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28" o:spid="_x0000_s1213" style="position:absolute;z-index:251699712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29" o:spid="_x0000_s1214" style="position:absolute;z-index:251697664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30" o:spid="_x0000_s1215" style="position:absolute;z-index:251698688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31" o:spid="_x0000_s1216" style="position:absolute;z-index:251706880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32" o:spid="_x0000_s1217" style="position:absolute;z-index:251705856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33" o:spid="_x0000_s1218" style="position:absolute;z-index:251701760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34" o:spid="_x0000_s1219" style="position:absolute;z-index:251700736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35" o:spid="_x0000_s1220" style="position:absolute;z-index:251696640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36" o:spid="_x0000_s1221" style="position:absolute;z-index:251704832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37" o:spid="_x0000_s1222" style="position:absolute;z-index:251703808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önlerde-ol-sıra-Döne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F329A8" w:rsidRPr="000B1784" w:rsidRDefault="00F329A8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38" o:spid="_x0000_s1223" style="position:absolute;z-index:251715072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339" o:spid="_x0000_s1224" style="position:absolute;z-index:251707904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40" o:spid="_x0000_s1225" style="position:absolute;z-index:251712000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"/>
        </w:pict>
      </w:r>
      <w:r>
        <w:rPr>
          <w:noProof/>
          <w:lang w:eastAsia="tr-TR"/>
        </w:rPr>
        <w:pict>
          <v:line id="Düz Bağlayıcı 341" o:spid="_x0000_s1226" style="position:absolute;z-index:251709952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342" o:spid="_x0000_s1227" style="position:absolute;z-index:251710976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343" o:spid="_x0000_s1228" style="position:absolute;z-index:251719168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44" o:spid="_x0000_s1229" style="position:absolute;z-index:251718144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45" o:spid="_x0000_s1230" style="position:absolute;z-index:251714048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46" o:spid="_x0000_s1231" style="position:absolute;z-index:251713024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47" o:spid="_x0000_s1232" style="position:absolute;z-index:251708928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348" o:spid="_x0000_s1233" style="position:absolute;z-index:251717120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49" o:spid="_x0000_s1234" style="position:absolute;z-index:251716096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döner-Önder-yeme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F329A8" w:rsidRPr="000B1784" w:rsidRDefault="00F329A8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50" o:spid="_x0000_s1235" style="position:absolute;z-index:25172736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351" o:spid="_x0000_s1236" style="position:absolute;z-index:25172019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52" o:spid="_x0000_s1237" style="position:absolute;z-index:25172428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53" o:spid="_x0000_s1238" style="position:absolute;z-index:25172224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354" o:spid="_x0000_s1239" style="position:absolute;z-index:25172326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55" o:spid="_x0000_s1240" style="position:absolute;z-index:25173145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356" o:spid="_x0000_s1241" style="position:absolute;z-index:25173043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57" o:spid="_x0000_s1242" style="position:absolute;z-index:25172633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58" o:spid="_x0000_s1243" style="position:absolute;z-index:25172531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59" o:spid="_x0000_s1244" style="position:absolute;z-index:25172121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60" o:spid="_x0000_s1245" style="position:absolute;z-index:25172940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61" o:spid="_x0000_s1246" style="position:absolute;z-index:25172838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"/>
        </w:pict>
      </w:r>
      <w:r>
        <w:rPr>
          <w:rFonts w:ascii="Hand writing Mutlu" w:hAnsi="Hand writing Mutlu"/>
          <w:b/>
          <w:sz w:val="48"/>
        </w:rPr>
        <w:t>dönme-okuldan-Önal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F329A8" w:rsidRPr="000B1784" w:rsidRDefault="00F329A8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62" o:spid="_x0000_s1247" style="position:absolute;z-index:25173964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63" o:spid="_x0000_s1248" style="position:absolute;z-index:25173248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64" o:spid="_x0000_s1249" style="position:absolute;z-index:25173657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"/>
        </w:pict>
      </w:r>
      <w:r>
        <w:rPr>
          <w:noProof/>
          <w:lang w:eastAsia="tr-TR"/>
        </w:rPr>
        <w:pict>
          <v:line id="Düz Bağlayıcı 365" o:spid="_x0000_s1250" style="position:absolute;z-index:25173452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66" o:spid="_x0000_s1251" style="position:absolute;z-index:25173555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67" o:spid="_x0000_s1252" style="position:absolute;z-index:25174374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68" o:spid="_x0000_s1253" style="position:absolute;z-index:25174272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69" o:spid="_x0000_s1254" style="position:absolute;z-index:25173862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70" o:spid="_x0000_s1255" style="position:absolute;z-index:25173760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"/>
        </w:pict>
      </w:r>
      <w:r>
        <w:rPr>
          <w:noProof/>
          <w:lang w:eastAsia="tr-TR"/>
        </w:rPr>
        <w:pict>
          <v:line id="Düz Bağlayıcı 371" o:spid="_x0000_s1256" style="position:absolute;z-index:25173350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372" o:spid="_x0000_s1257" style="position:absolute;z-index:25174169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373" o:spid="_x0000_s1258" style="position:absolute;z-index:25174067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köyde-kaldı-Ömer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F329A8" w:rsidRPr="000B1784" w:rsidRDefault="00F329A8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74" o:spid="_x0000_s1259" style="position:absolute;z-index:251751936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75" o:spid="_x0000_s1260" style="position:absolute;z-index:251744768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76" o:spid="_x0000_s1261" style="position:absolute;z-index:251748864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77" o:spid="_x0000_s1262" style="position:absolute;z-index:251746816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78" o:spid="_x0000_s1263" style="position:absolute;z-index:251747840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79" o:spid="_x0000_s1264" style="position:absolute;z-index:251756032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80" o:spid="_x0000_s1265" style="position:absolute;z-index:251755008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81" o:spid="_x0000_s1266" style="position:absolute;z-index:251750912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82" o:spid="_x0000_s1267" style="position:absolute;z-index:251749888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83" o:spid="_x0000_s1268" style="position:absolute;z-index:251745792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84" o:spid="_x0000_s1269" style="position:absolute;z-index:251753984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85" o:spid="_x0000_s1270" style="position:absolute;z-index:251752960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"/>
        </w:pict>
      </w:r>
      <w:r>
        <w:rPr>
          <w:rFonts w:ascii="Hand writing Mutlu" w:hAnsi="Hand writing Mutlu"/>
          <w:b/>
          <w:sz w:val="48"/>
        </w:rPr>
        <w:t>söker-Ömer-demiri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F329A8" w:rsidRPr="00EB7EF4" w:rsidRDefault="00F329A8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86" o:spid="_x0000_s1271" style="position:absolute;z-index:251764224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"/>
        </w:pict>
      </w:r>
      <w:r>
        <w:rPr>
          <w:noProof/>
          <w:lang w:eastAsia="tr-TR"/>
        </w:rPr>
        <w:pict>
          <v:line id="Düz Bağlayıcı 387" o:spid="_x0000_s1272" style="position:absolute;z-index:251757056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88" o:spid="_x0000_s1273" style="position:absolute;z-index:251761152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89" o:spid="_x0000_s1274" style="position:absolute;z-index:251759104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90" o:spid="_x0000_s1275" style="position:absolute;z-index:251760128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91" o:spid="_x0000_s1276" style="position:absolute;z-index:251768320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92" o:spid="_x0000_s1277" style="position:absolute;z-index:251767296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93" o:spid="_x0000_s1278" style="position:absolute;z-index:251763200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94" o:spid="_x0000_s1279" style="position:absolute;z-index:251762176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95" o:spid="_x0000_s1280" style="position:absolute;z-index:251758080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96" o:spid="_x0000_s1281" style="position:absolute;z-index:251766272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397" o:spid="_x0000_s1282" style="position:absolute;z-index:251765248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söner-Kösem-ateş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F329A8" w:rsidRPr="00EB7EF4" w:rsidRDefault="00F329A8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98" o:spid="_x0000_s1283" style="position:absolute;z-index:251776512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99" o:spid="_x0000_s1284" style="position:absolute;z-index:251769344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400" o:spid="_x0000_s1285" style="position:absolute;z-index:251773440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"/>
        </w:pict>
      </w:r>
      <w:r>
        <w:rPr>
          <w:noProof/>
          <w:lang w:eastAsia="tr-TR"/>
        </w:rPr>
        <w:pict>
          <v:line id="Düz Bağlayıcı 401" o:spid="_x0000_s1286" style="position:absolute;z-index:251771392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402" o:spid="_x0000_s1287" style="position:absolute;z-index:251772416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403" o:spid="_x0000_s1288" style="position:absolute;z-index:251780608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404" o:spid="_x0000_s1289" style="position:absolute;z-index:251779584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405" o:spid="_x0000_s1290" style="position:absolute;z-index:251775488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406" o:spid="_x0000_s1291" style="position:absolute;z-index:251774464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407" o:spid="_x0000_s1292" style="position:absolute;z-index:251770368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408" o:spid="_x0000_s1293" style="position:absolute;z-index:251778560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409" o:spid="_x0000_s1294" style="position:absolute;z-index:251777536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yönetir-okulu-Önal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F329A8" w:rsidRPr="00EB7EF4" w:rsidRDefault="00F329A8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410" o:spid="_x0000_s1295" style="position:absolute;z-index:25178880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411" o:spid="_x0000_s1296" style="position:absolute;z-index:25178163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412" o:spid="_x0000_s1297" style="position:absolute;z-index:25178572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413" o:spid="_x0000_s1298" style="position:absolute;z-index:25178368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414" o:spid="_x0000_s1299" style="position:absolute;z-index:25178470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415" o:spid="_x0000_s1300" style="position:absolute;z-index:25179289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416" o:spid="_x0000_s1301" style="position:absolute;z-index:25179187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417" o:spid="_x0000_s1302" style="position:absolute;z-index:25178777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418" o:spid="_x0000_s1303" style="position:absolute;z-index:25178675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419" o:spid="_x0000_s1304" style="position:absolute;z-index:25178265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420" o:spid="_x0000_s1305" style="position:absolute;z-index:25179084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421" o:spid="_x0000_s1306" style="position:absolute;z-index:25178982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dört-elma-kes-Ömer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F329A8" w:rsidRDefault="00F329A8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422" o:spid="_x0000_s1307" style="position:absolute;z-index:25180108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423" o:spid="_x0000_s1308" style="position:absolute;z-index:25179392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424" o:spid="_x0000_s1309" style="position:absolute;z-index:25179801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"/>
        </w:pict>
      </w:r>
      <w:r>
        <w:rPr>
          <w:noProof/>
          <w:lang w:eastAsia="tr-TR"/>
        </w:rPr>
        <w:pict>
          <v:line id="Düz Bağlayıcı 425" o:spid="_x0000_s1310" style="position:absolute;z-index:25179596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426" o:spid="_x0000_s1311" style="position:absolute;z-index:25179699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427" o:spid="_x0000_s1312" style="position:absolute;z-index:25180518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428" o:spid="_x0000_s1313" style="position:absolute;z-index:25180416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429" o:spid="_x0000_s1314" style="position:absolute;z-index:25180006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430" o:spid="_x0000_s1315" style="position:absolute;z-index:25179904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"/>
        </w:pict>
      </w:r>
      <w:r>
        <w:rPr>
          <w:noProof/>
          <w:lang w:eastAsia="tr-TR"/>
        </w:rPr>
        <w:pict>
          <v:line id="Düz Bağlayıcı 431" o:spid="_x0000_s1316" style="position:absolute;z-index:25179494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432" o:spid="_x0000_s1317" style="position:absolute;z-index:25180313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noProof/>
          <w:lang w:eastAsia="tr-TR"/>
        </w:rPr>
        <w:pict>
          <v:line id="Düz Bağlayıcı 433" o:spid="_x0000_s1318" style="position:absolute;z-index:25180211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döne-döne-Önal-uyu</w:t>
      </w:r>
      <w:bookmarkStart w:id="0" w:name="_GoBack"/>
      <w:bookmarkEnd w:id="0"/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F329A8" w:rsidRPr="00EB7EF4" w:rsidRDefault="00F329A8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rect id="Dikdörtgen 434" o:spid="_x0000_s1319" style="position:absolute;margin-left:-3.2pt;margin-top:.5pt;width:531.75pt;height:51.75pt;z-index:251806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F329A8" w:rsidRDefault="00F329A8" w:rsidP="00EB7EF4">
                  <w:pPr>
                    <w:jc w:val="center"/>
                  </w:pPr>
                  <w:r>
                    <w:t>Sayın veli. Öğrencilerimize yukarıda karışık şekilde verilen kelimelerden kurallı ve anlamlı bir cümle oluşturup yanda boş bırakılan yerlere yazdıralım. Kelimeler arasına – koymayalım . Her cümleyi 10 defa okutalım.</w:t>
                  </w:r>
                </w:p>
              </w:txbxContent>
            </v:textbox>
          </v:rect>
        </w:pict>
      </w:r>
    </w:p>
    <w:p w:rsidR="00F329A8" w:rsidRDefault="00F329A8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hyperlink r:id="rId6" w:history="1">
        <w:r>
          <w:rPr>
            <w:color w:val="0000FF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Sorubak.Com" href="http://www.sorubak.com/" style="width:147pt;height:81.75pt" o:button="t">
              <v:imagedata r:id="rId7" r:href="rId8"/>
            </v:shape>
          </w:pict>
        </w:r>
      </w:hyperlink>
    </w:p>
    <w:p w:rsidR="00F329A8" w:rsidRDefault="00F329A8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F329A8" w:rsidRPr="00C1234B" w:rsidRDefault="00F329A8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Default="00F329A8" w:rsidP="00C1234B">
      <w:pPr>
        <w:tabs>
          <w:tab w:val="left" w:pos="2205"/>
        </w:tabs>
      </w:pPr>
    </w:p>
    <w:p w:rsidR="00F329A8" w:rsidRPr="00C1234B" w:rsidRDefault="00F329A8" w:rsidP="00C1234B">
      <w:pPr>
        <w:tabs>
          <w:tab w:val="left" w:pos="2205"/>
        </w:tabs>
      </w:pPr>
    </w:p>
    <w:sectPr w:rsidR="00F329A8" w:rsidRPr="00C1234B" w:rsidSect="00C123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9A8" w:rsidRDefault="00F329A8" w:rsidP="008420B4">
      <w:pPr>
        <w:spacing w:after="0" w:line="240" w:lineRule="auto"/>
      </w:pPr>
      <w:r>
        <w:separator/>
      </w:r>
    </w:p>
  </w:endnote>
  <w:endnote w:type="continuationSeparator" w:id="0">
    <w:p w:rsidR="00F329A8" w:rsidRDefault="00F329A8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9A8" w:rsidRDefault="00F329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9A8" w:rsidRDefault="00F329A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9A8" w:rsidRDefault="00F329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9A8" w:rsidRDefault="00F329A8" w:rsidP="008420B4">
      <w:pPr>
        <w:spacing w:after="0" w:line="240" w:lineRule="auto"/>
      </w:pPr>
      <w:r>
        <w:separator/>
      </w:r>
    </w:p>
  </w:footnote>
  <w:footnote w:type="continuationSeparator" w:id="0">
    <w:p w:rsidR="00F329A8" w:rsidRDefault="00F329A8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9A8" w:rsidRDefault="00F329A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49" type="#_x0000_t75" style="position:absolute;margin-left:0;margin-top:0;width:453.6pt;height:489.2pt;z-index:-25165875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9A8" w:rsidRDefault="00F329A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0" type="#_x0000_t75" style="position:absolute;margin-left:0;margin-top:0;width:453.6pt;height:489.2pt;z-index:-251657728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9A8" w:rsidRDefault="00F329A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51" type="#_x0000_t75" style="position:absolute;margin-left:0;margin-top:0;width:453.6pt;height:489.2pt;z-index:-251659776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0B4"/>
    <w:rsid w:val="000B1784"/>
    <w:rsid w:val="001510EC"/>
    <w:rsid w:val="002C1745"/>
    <w:rsid w:val="00402931"/>
    <w:rsid w:val="00524425"/>
    <w:rsid w:val="006310DE"/>
    <w:rsid w:val="00662EA2"/>
    <w:rsid w:val="00665302"/>
    <w:rsid w:val="008420B4"/>
    <w:rsid w:val="00861AF2"/>
    <w:rsid w:val="00890C40"/>
    <w:rsid w:val="009747EF"/>
    <w:rsid w:val="00994497"/>
    <w:rsid w:val="00AC3CAF"/>
    <w:rsid w:val="00AF4AD7"/>
    <w:rsid w:val="00B021CB"/>
    <w:rsid w:val="00B0627C"/>
    <w:rsid w:val="00BC6D1C"/>
    <w:rsid w:val="00C1234B"/>
    <w:rsid w:val="00D97167"/>
    <w:rsid w:val="00DB3D6A"/>
    <w:rsid w:val="00E07A2E"/>
    <w:rsid w:val="00E41C37"/>
    <w:rsid w:val="00E5588E"/>
    <w:rsid w:val="00EB7EF4"/>
    <w:rsid w:val="00EC2ADE"/>
    <w:rsid w:val="00EF07BF"/>
    <w:rsid w:val="00F329A8"/>
    <w:rsid w:val="00F73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D6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420B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420B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orubak.com/www.jpg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4</Pages>
  <Words>290</Words>
  <Characters>1659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edanur</cp:lastModifiedBy>
  <cp:revision>7</cp:revision>
  <dcterms:created xsi:type="dcterms:W3CDTF">2013-02-02T00:01:00Z</dcterms:created>
  <dcterms:modified xsi:type="dcterms:W3CDTF">2014-02-22T13:55:00Z</dcterms:modified>
  <cp:category>www.sorubak.com</cp:category>
</cp:coreProperties>
</file>