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239" w:rsidRDefault="00E44239"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" o:spid="_x0000_s1026" type="#_x0000_t75" alt="bookworm 1024x765 Lincoln Elementary " href="http://jasonsonlineclassroom.com/wp-content/uploads/2012/10/bookworm.j" style="position:absolute;margin-left:542.3pt;margin-top:-33.7pt;width:79.5pt;height:59.15pt;z-index:251656192;visibility:visible" o:button="t">
            <v:fill o:detectmouseclick="t"/>
            <v:imagedata r:id="rId4" o:title=""/>
          </v:shape>
        </w:pict>
      </w:r>
      <w:r>
        <w:rPr>
          <w:noProof/>
          <w:lang w:eastAsia="tr-TR"/>
        </w:rPr>
        <w:pict>
          <v:shape id="3 Resim" o:spid="_x0000_s1027" type="#_x0000_t75" alt="9-.png" style="position:absolute;margin-left:-76.65pt;margin-top:-73.15pt;width:848.9pt;height:616.1pt;z-index:-251659264;visibility:visible">
            <v:imagedata r:id="rId5" o:title=""/>
          </v:shape>
        </w:pict>
      </w:r>
    </w:p>
    <w:p w:rsidR="00E44239" w:rsidRDefault="00E44239"/>
    <w:p w:rsidR="00E44239" w:rsidRDefault="00E44239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2" o:spid="_x0000_s1028" type="#_x0000_t202" style="position:absolute;margin-left:56.9pt;margin-top:7.25pt;width:596.85pt;height:306.6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" strokecolor="white" strokeweight=".5pt">
            <v:textbox>
              <w:txbxContent>
                <w:p w:rsidR="00E44239" w:rsidRPr="001A379D" w:rsidRDefault="00E44239" w:rsidP="001A379D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32"/>
                      <w:szCs w:val="72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32"/>
                      <w:szCs w:val="72"/>
                    </w:rPr>
                    <w:t xml:space="preserve"> ……………………….</w:t>
                  </w:r>
                  <w:r w:rsidRPr="001A379D">
                    <w:rPr>
                      <w:rFonts w:ascii="Comic Sans MS" w:hAnsi="Comic Sans MS"/>
                      <w:b/>
                      <w:color w:val="FF0000"/>
                      <w:sz w:val="32"/>
                      <w:szCs w:val="72"/>
                    </w:rPr>
                    <w:t xml:space="preserve"> İLKOKULU</w:t>
                  </w:r>
                  <w:r>
                    <w:rPr>
                      <w:rFonts w:ascii="Comic Sans MS" w:hAnsi="Comic Sans MS"/>
                      <w:b/>
                      <w:color w:val="FF0000"/>
                      <w:sz w:val="32"/>
                      <w:szCs w:val="72"/>
                    </w:rPr>
                    <w:t xml:space="preserve">   </w:t>
                  </w:r>
                </w:p>
                <w:p w:rsidR="00E44239" w:rsidRPr="001A379D" w:rsidRDefault="00E44239" w:rsidP="001A379D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72"/>
                      <w:szCs w:val="72"/>
                    </w:rPr>
                  </w:pPr>
                  <w:r w:rsidRPr="001A379D">
                    <w:rPr>
                      <w:rFonts w:ascii="Comic Sans MS" w:hAnsi="Comic Sans MS"/>
                      <w:b/>
                      <w:color w:val="FF0000"/>
                      <w:sz w:val="72"/>
                      <w:szCs w:val="72"/>
                    </w:rPr>
                    <w:t>KİTAP KURDU BELGESİ</w:t>
                  </w:r>
                </w:p>
                <w:p w:rsidR="00E44239" w:rsidRPr="00732207" w:rsidRDefault="00E44239" w:rsidP="00732207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29785C">
                    <w:rPr>
                      <w:rFonts w:ascii="Comic Sans MS" w:hAnsi="Comic Sans MS"/>
                      <w:color w:val="000000"/>
                      <w:sz w:val="28"/>
                      <w:szCs w:val="28"/>
                    </w:rPr>
                    <w:t xml:space="preserve">        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Pr="00732207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Sevgili Kitap Kurdum Arda KOYUN;</w:t>
                  </w:r>
                </w:p>
                <w:p w:rsidR="00E44239" w:rsidRDefault="00E44239" w:rsidP="00732207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732207">
                    <w:rPr>
                      <w:rFonts w:ascii="Comic Sans MS" w:hAnsi="Comic Sans MS"/>
                      <w:sz w:val="24"/>
                      <w:szCs w:val="24"/>
                    </w:rPr>
                    <w:t xml:space="preserve">  </w:t>
                  </w:r>
                  <w:r w:rsidRPr="00732207">
                    <w:rPr>
                      <w:rFonts w:ascii="Comic Sans MS" w:hAnsi="Comic Sans MS"/>
                      <w:sz w:val="24"/>
                      <w:szCs w:val="24"/>
                    </w:rPr>
                    <w:tab/>
                    <w:t xml:space="preserve"> 2012-1013 Eğitim Öğretim Yılı 1.Dönem severek ve isteyerek birçok kitap okudun. Hem bilgini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,</w:t>
                  </w:r>
                  <w:r w:rsidRPr="00732207">
                    <w:rPr>
                      <w:rFonts w:ascii="Comic Sans MS" w:hAnsi="Comic Sans MS"/>
                      <w:sz w:val="24"/>
                      <w:szCs w:val="24"/>
                    </w:rPr>
                    <w:t xml:space="preserve"> hem okuma hızını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,</w:t>
                  </w:r>
                  <w:r w:rsidRPr="00732207">
                    <w:rPr>
                      <w:rFonts w:ascii="Comic Sans MS" w:hAnsi="Comic Sans MS"/>
                      <w:sz w:val="24"/>
                      <w:szCs w:val="24"/>
                    </w:rPr>
                    <w:t xml:space="preserve"> hem de anlama hızını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artırdın. Kitap</w:t>
                  </w:r>
                  <w:r w:rsidRPr="00732207">
                    <w:rPr>
                      <w:rFonts w:ascii="Comic Sans MS" w:hAnsi="Comic Sans MS"/>
                      <w:sz w:val="24"/>
                      <w:szCs w:val="24"/>
                    </w:rPr>
                    <w:t xml:space="preserve"> okumak senin için zevk haline geldi. Bundan sonra hiç kimse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ve hiçbir şey seni</w:t>
                  </w:r>
                  <w:r w:rsidRPr="00732207">
                    <w:rPr>
                      <w:rFonts w:ascii="Comic Sans MS" w:hAnsi="Comic Sans MS"/>
                      <w:sz w:val="24"/>
                      <w:szCs w:val="24"/>
                    </w:rPr>
                    <w:t xml:space="preserve"> kitap okuma zevkinden vazgeçiremez. Her fırsatta kitap okumak için gösterdiğin çabadan dolayı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seni kutlar, okuma isteğinin hiç bitmemesini dilerim canım yavrum.</w:t>
                  </w:r>
                  <w:r w:rsidRPr="00732207">
                    <w:rPr>
                      <w:rFonts w:ascii="Comic Sans MS" w:hAnsi="Comic Sans MS"/>
                      <w:sz w:val="24"/>
                      <w:szCs w:val="24"/>
                    </w:rPr>
                    <w:t xml:space="preserve">                                             </w:t>
                  </w:r>
                </w:p>
                <w:p w:rsidR="00E44239" w:rsidRPr="00732207" w:rsidRDefault="00E44239" w:rsidP="00732207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     </w:t>
                  </w:r>
                  <w:r w:rsidRPr="00732207">
                    <w:rPr>
                      <w:rFonts w:ascii="Comic Sans MS" w:hAnsi="Comic Sans MS"/>
                      <w:sz w:val="24"/>
                      <w:szCs w:val="24"/>
                    </w:rPr>
                    <w:t xml:space="preserve"> Seninle gurur duyuyorum. </w:t>
                  </w:r>
                </w:p>
                <w:p w:rsidR="00E44239" w:rsidRPr="00732207" w:rsidRDefault="00E44239" w:rsidP="00BB11D4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              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hyperlink r:id="rId6" w:history="1">
                    <w:r w:rsidRPr="002F7F4F">
                      <w:rPr>
                        <w:rStyle w:val="Hyperlink"/>
                        <w:sz w:val="28"/>
                      </w:rPr>
                      <w:t>www.sorubak.com</w:t>
                    </w:r>
                  </w:hyperlink>
                  <w:r>
                    <w:rPr>
                      <w:sz w:val="28"/>
                    </w:rPr>
                    <w:t xml:space="preserve"> </w:t>
                  </w:r>
                </w:p>
                <w:p w:rsidR="00E44239" w:rsidRPr="00732207" w:rsidRDefault="00E44239" w:rsidP="002F2ACE">
                  <w:pPr>
                    <w:spacing w:after="0"/>
                    <w:ind w:left="7080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            2</w:t>
                  </w:r>
                  <w:r w:rsidRPr="00732207">
                    <w:rPr>
                      <w:rFonts w:ascii="Comic Sans MS" w:hAnsi="Comic Sans MS"/>
                      <w:sz w:val="24"/>
                      <w:szCs w:val="24"/>
                    </w:rPr>
                    <w:t>/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B </w:t>
                  </w:r>
                  <w:r w:rsidRPr="00732207">
                    <w:rPr>
                      <w:rFonts w:ascii="Comic Sans MS" w:hAnsi="Comic Sans MS"/>
                      <w:sz w:val="24"/>
                      <w:szCs w:val="24"/>
                    </w:rPr>
                    <w:t>Sınıf Öğretmeni</w:t>
                  </w:r>
                </w:p>
              </w:txbxContent>
            </v:textbox>
          </v:shape>
        </w:pict>
      </w:r>
    </w:p>
    <w:p w:rsidR="00E44239" w:rsidRDefault="00E44239"/>
    <w:p w:rsidR="00E44239" w:rsidRDefault="00E44239"/>
    <w:p w:rsidR="00E44239" w:rsidRDefault="00E44239"/>
    <w:p w:rsidR="00E44239" w:rsidRPr="00070039" w:rsidRDefault="00E44239" w:rsidP="00070039">
      <w:pPr>
        <w:shd w:val="clear" w:color="auto" w:fill="F9F9F9"/>
        <w:spacing w:before="100" w:beforeAutospacing="1" w:after="100" w:afterAutospacing="1" w:line="360" w:lineRule="atLeast"/>
        <w:rPr>
          <w:rFonts w:ascii="Arial" w:hAnsi="Arial" w:cs="Arial"/>
          <w:color w:val="4C4C4C"/>
          <w:sz w:val="24"/>
          <w:szCs w:val="24"/>
          <w:lang w:val="en-US" w:eastAsia="tr-TR"/>
        </w:rPr>
      </w:pPr>
    </w:p>
    <w:p w:rsidR="00E44239" w:rsidRDefault="00E44239">
      <w:r>
        <w:rPr>
          <w:noProof/>
          <w:lang w:eastAsia="tr-TR"/>
        </w:rPr>
        <w:pict>
          <v:shape id="il_fi" o:spid="_x0000_s1029" type="#_x0000_t75" alt="http://2.bp.blogspot.com/_SK-kmftO59c/TUKyiDk_A0I/AAAAAAAACFo/5BIOrWGwMo0/s1600/children_books_ringlogo.gif" style="position:absolute;margin-left:269.35pt;margin-top:179.75pt;width:134.7pt;height:147.35pt;z-index:251658240;visibility:visible">
            <v:imagedata r:id="rId7" o:title=""/>
          </v:shape>
        </w:pict>
      </w:r>
    </w:p>
    <w:sectPr w:rsidR="00E44239" w:rsidSect="0007003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86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6886"/>
    <w:rsid w:val="00065839"/>
    <w:rsid w:val="00070039"/>
    <w:rsid w:val="00074207"/>
    <w:rsid w:val="001A379D"/>
    <w:rsid w:val="001B6886"/>
    <w:rsid w:val="001E2012"/>
    <w:rsid w:val="00244A79"/>
    <w:rsid w:val="00260AE6"/>
    <w:rsid w:val="0029785C"/>
    <w:rsid w:val="002D09F3"/>
    <w:rsid w:val="002F2ACE"/>
    <w:rsid w:val="002F7F4F"/>
    <w:rsid w:val="003106ED"/>
    <w:rsid w:val="00332D91"/>
    <w:rsid w:val="003460F4"/>
    <w:rsid w:val="003643DF"/>
    <w:rsid w:val="00391456"/>
    <w:rsid w:val="00467A38"/>
    <w:rsid w:val="004E0D4A"/>
    <w:rsid w:val="004F22F4"/>
    <w:rsid w:val="00576ED9"/>
    <w:rsid w:val="00597826"/>
    <w:rsid w:val="006269D8"/>
    <w:rsid w:val="0065599D"/>
    <w:rsid w:val="00715CD4"/>
    <w:rsid w:val="00721199"/>
    <w:rsid w:val="00732207"/>
    <w:rsid w:val="007344B4"/>
    <w:rsid w:val="007448D8"/>
    <w:rsid w:val="00746620"/>
    <w:rsid w:val="00816548"/>
    <w:rsid w:val="00867CA1"/>
    <w:rsid w:val="008C2D1D"/>
    <w:rsid w:val="008D438E"/>
    <w:rsid w:val="00A27D14"/>
    <w:rsid w:val="00A42D6E"/>
    <w:rsid w:val="00A5642F"/>
    <w:rsid w:val="00A802AD"/>
    <w:rsid w:val="00AB7469"/>
    <w:rsid w:val="00B07861"/>
    <w:rsid w:val="00B25270"/>
    <w:rsid w:val="00B41465"/>
    <w:rsid w:val="00B933A1"/>
    <w:rsid w:val="00BB11D4"/>
    <w:rsid w:val="00BD6676"/>
    <w:rsid w:val="00C419ED"/>
    <w:rsid w:val="00D4199F"/>
    <w:rsid w:val="00D8035A"/>
    <w:rsid w:val="00E44239"/>
    <w:rsid w:val="00EC386C"/>
    <w:rsid w:val="00F869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2D6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B68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688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rsid w:val="0059782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BB11D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962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96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31" w:color="EEEEEE"/>
            <w:right w:val="none" w:sz="0" w:space="0" w:color="auto"/>
          </w:divBdr>
          <w:divsChild>
            <w:div w:id="63996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962682">
                  <w:marLeft w:val="0"/>
                  <w:marRight w:val="4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962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962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9962683">
                              <w:marLeft w:val="2"/>
                              <w:marRight w:val="0"/>
                              <w:marTop w:val="0"/>
                              <w:marBottom w:val="6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9962680">
                                  <w:marLeft w:val="2"/>
                                  <w:marRight w:val="0"/>
                                  <w:marTop w:val="0"/>
                                  <w:marBottom w:val="6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1</Words>
  <Characters>11</Characters>
  <Application>Microsoft Office Outlook</Application>
  <DocSecurity>0</DocSecurity>
  <Lines>0</Lines>
  <Paragraphs>0</Paragraphs>
  <ScaleCrop>false</ScaleCrop>
  <Manager>www.sorubak.com</Manager>
  <Company>~ By M.Baran ™ ~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Yiğit</dc:creator>
  <cp:keywords>www.sorubak.com</cp:keywords>
  <dc:description>www.sorubak.com</dc:description>
  <cp:lastModifiedBy>edanur</cp:lastModifiedBy>
  <cp:revision>3</cp:revision>
  <cp:lastPrinted>2013-02-20T19:17:00Z</cp:lastPrinted>
  <dcterms:created xsi:type="dcterms:W3CDTF">2013-02-20T20:48:00Z</dcterms:created>
  <dcterms:modified xsi:type="dcterms:W3CDTF">2014-02-22T13:54:00Z</dcterms:modified>
  <cp:category>www.sorubak.com</cp:category>
</cp:coreProperties>
</file>