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67" w:rsidRPr="00831961" w:rsidRDefault="00F24367" w:rsidP="00011B58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noProof/>
          <w:lang w:eastAsia="tr-TR"/>
        </w:rPr>
        <w:pict>
          <v:roundrect id="_x0000_s1026" style="position:absolute;left:0;text-align:left;margin-left:-21.75pt;margin-top:-24.75pt;width:94.5pt;height:82.5pt;z-index:251659264" arcsize="10923f" strokecolor="white">
            <v:textbox>
              <w:txbxContent>
                <w:p w:rsidR="00F24367" w:rsidRDefault="00F24367">
                  <w:r w:rsidRPr="005E5114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0" o:spid="_x0000_i1026" type="#_x0000_t75" style="width:70.5pt;height:68.25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7" type="#_x0000_t58" style="position:absolute;left:0;text-align:left;margin-left:454.5pt;margin-top:-6pt;width:90pt;height:45.75pt;z-index:251656192">
            <v:textbox>
              <w:txbxContent>
                <w:p w:rsidR="00F24367" w:rsidRPr="00887E7E" w:rsidRDefault="00F24367" w:rsidP="00011B58">
                  <w:pPr>
                    <w:rPr>
                      <w:b/>
                      <w:sz w:val="24"/>
                      <w:szCs w:val="24"/>
                    </w:rPr>
                  </w:pPr>
                  <w:r w:rsidRPr="00887E7E">
                    <w:rPr>
                      <w:b/>
                      <w:sz w:val="24"/>
                      <w:szCs w:val="24"/>
                    </w:rPr>
                    <w:t>…../100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2013-2014 </w:t>
      </w:r>
      <w:r w:rsidRPr="00831961">
        <w:rPr>
          <w:rFonts w:ascii="Times New Roman" w:hAnsi="Times New Roman"/>
          <w:b/>
          <w:lang w:val="en-US"/>
        </w:rPr>
        <w:t xml:space="preserve"> ACADEMIC YEAR</w:t>
      </w:r>
    </w:p>
    <w:p w:rsidR="00F24367" w:rsidRPr="00831961" w:rsidRDefault="00F24367" w:rsidP="00011B58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831961">
        <w:rPr>
          <w:rFonts w:ascii="Times New Roman" w:hAnsi="Times New Roman"/>
          <w:b/>
          <w:lang w:val="en-US"/>
        </w:rPr>
        <w:t xml:space="preserve">ŞİLE </w:t>
      </w:r>
      <w:smartTag w:uri="urn:schemas-microsoft-com:office:smarttags" w:element="place"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OYA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ALİ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OSMAN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KEÇİCİ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TEACHER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TRAINING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Type">
          <w:r w:rsidRPr="00831961">
            <w:rPr>
              <w:rFonts w:ascii="Times New Roman" w:hAnsi="Times New Roman"/>
              <w:b/>
              <w:lang w:val="en-US"/>
            </w:rPr>
            <w:t>HIGH SCHOOL</w:t>
          </w:r>
        </w:smartTag>
      </w:smartTag>
    </w:p>
    <w:p w:rsidR="00F24367" w:rsidRPr="00831961" w:rsidRDefault="00F24367" w:rsidP="00011B58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831961">
        <w:rPr>
          <w:rFonts w:ascii="Times New Roman" w:hAnsi="Times New Roman"/>
          <w:b/>
          <w:lang w:val="en-US"/>
        </w:rPr>
        <w:t>12</w:t>
      </w:r>
      <w:r w:rsidRPr="00E82EEB">
        <w:rPr>
          <w:rFonts w:ascii="Times New Roman" w:hAnsi="Times New Roman"/>
          <w:b/>
          <w:vertAlign w:val="superscript"/>
          <w:lang w:val="en-US"/>
        </w:rPr>
        <w:t>th</w:t>
      </w:r>
      <w:r w:rsidRPr="00831961">
        <w:rPr>
          <w:rFonts w:ascii="Times New Roman" w:hAnsi="Times New Roman"/>
          <w:b/>
          <w:lang w:val="en-US"/>
        </w:rPr>
        <w:t xml:space="preserve"> GRADES 2</w:t>
      </w:r>
      <w:r w:rsidRPr="00E82EEB">
        <w:rPr>
          <w:rFonts w:ascii="Times New Roman" w:hAnsi="Times New Roman"/>
          <w:b/>
          <w:vertAlign w:val="superscript"/>
          <w:lang w:val="en-US"/>
        </w:rPr>
        <w:t>nd</w:t>
      </w:r>
      <w:r w:rsidRPr="00831961">
        <w:rPr>
          <w:rFonts w:ascii="Times New Roman" w:hAnsi="Times New Roman"/>
          <w:b/>
          <w:lang w:val="en-US"/>
        </w:rPr>
        <w:t xml:space="preserve"> TERM 1</w:t>
      </w:r>
      <w:r w:rsidRPr="00E82EEB">
        <w:rPr>
          <w:rFonts w:ascii="Times New Roman" w:hAnsi="Times New Roman"/>
          <w:b/>
          <w:vertAlign w:val="superscript"/>
          <w:lang w:val="en-US"/>
        </w:rPr>
        <w:t>st</w:t>
      </w:r>
      <w:r w:rsidRPr="00831961">
        <w:rPr>
          <w:rFonts w:ascii="Times New Roman" w:hAnsi="Times New Roman"/>
          <w:b/>
          <w:lang w:val="en-US"/>
        </w:rPr>
        <w:t xml:space="preserve"> WRITTEN ENGLISH EXAM</w:t>
      </w:r>
    </w:p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i/>
          <w:lang w:val="en-US"/>
        </w:rPr>
      </w:pPr>
      <w:r w:rsidRPr="00831961">
        <w:rPr>
          <w:rFonts w:ascii="Times New Roman" w:hAnsi="Times New Roman"/>
          <w:b/>
          <w:i/>
          <w:lang w:val="en-US"/>
        </w:rPr>
        <w:t xml:space="preserve">Name&amp;Surname:                                                                    Class: </w:t>
      </w:r>
      <w:r w:rsidRPr="00831961">
        <w:rPr>
          <w:rFonts w:ascii="Times New Roman" w:hAnsi="Times New Roman"/>
          <w:b/>
          <w:i/>
          <w:lang w:val="en-US"/>
        </w:rPr>
        <w:tab/>
      </w:r>
      <w:r w:rsidRPr="00831961">
        <w:rPr>
          <w:rFonts w:ascii="Times New Roman" w:hAnsi="Times New Roman"/>
          <w:b/>
          <w:i/>
          <w:lang w:val="en-US"/>
        </w:rPr>
        <w:tab/>
      </w:r>
      <w:r w:rsidRPr="00831961">
        <w:rPr>
          <w:rFonts w:ascii="Times New Roman" w:hAnsi="Times New Roman"/>
          <w:b/>
          <w:i/>
          <w:lang w:val="en-US"/>
        </w:rPr>
        <w:tab/>
      </w:r>
      <w:r w:rsidRPr="00831961">
        <w:rPr>
          <w:rFonts w:ascii="Times New Roman" w:hAnsi="Times New Roman"/>
          <w:b/>
          <w:i/>
          <w:lang w:val="en-US"/>
        </w:rPr>
        <w:tab/>
        <w:t xml:space="preserve">    Number:</w:t>
      </w:r>
    </w:p>
    <w:p w:rsidR="00F24367" w:rsidRPr="00DF0882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24367" w:rsidRPr="001A715C" w:rsidRDefault="00F24367" w:rsidP="00616FF8">
      <w:pPr>
        <w:spacing w:after="0" w:line="240" w:lineRule="auto"/>
        <w:rPr>
          <w:rFonts w:ascii="Times New Roman" w:hAnsi="Times New Roman"/>
          <w:b/>
          <w:lang w:val="en-US"/>
        </w:rPr>
      </w:pPr>
      <w:r w:rsidRPr="00DF0882">
        <w:rPr>
          <w:rFonts w:ascii="Times New Roman" w:hAnsi="Times New Roman"/>
          <w:b/>
          <w:lang w:val="en-US"/>
        </w:rPr>
        <w:t>PART A</w:t>
      </w:r>
    </w:p>
    <w:p w:rsidR="00F24367" w:rsidRPr="001A715C" w:rsidRDefault="00F24367" w:rsidP="00616FF8">
      <w:pPr>
        <w:autoSpaceDE w:val="0"/>
        <w:autoSpaceDN w:val="0"/>
        <w:adjustRightInd w:val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Read the text and m</w:t>
      </w:r>
      <w:r w:rsidRPr="001A715C">
        <w:rPr>
          <w:rFonts w:ascii="Times New Roman" w:hAnsi="Times New Roman"/>
          <w:lang w:val="en-US"/>
        </w:rPr>
        <w:t>ark the best choice.(5x4=20p.)</w:t>
      </w:r>
    </w:p>
    <w:p w:rsidR="00F24367" w:rsidRPr="00DF0882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6"/>
        <w:gridCol w:w="4936"/>
      </w:tblGrid>
      <w:tr w:rsidR="00F24367" w:rsidRPr="0000382F" w:rsidTr="0000382F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0382F">
              <w:rPr>
                <w:rFonts w:ascii="Times New Roman" w:hAnsi="Times New Roman"/>
                <w:b/>
                <w:lang w:val="en-US"/>
              </w:rPr>
              <w:t>DDT</w:t>
            </w:r>
          </w:p>
          <w:p w:rsidR="00F24367" w:rsidRPr="0000382F" w:rsidRDefault="00F24367" w:rsidP="0000382F">
            <w:pPr>
              <w:spacing w:after="0" w:line="240" w:lineRule="auto"/>
              <w:jc w:val="center"/>
              <w:rPr>
                <w:lang w:val="en-US"/>
              </w:rPr>
            </w:pPr>
            <w:r w:rsidRPr="0000382F">
              <w:rPr>
                <w:rFonts w:eastAsia="Times New Roman"/>
                <w:lang w:val="en-US"/>
              </w:rPr>
              <w:object w:dxaOrig="7575" w:dyaOrig="5565">
                <v:shape id="_x0000_i1027" type="#_x0000_t75" style="width:276.75pt;height:330.75pt" o:ole="">
                  <v:imagedata r:id="rId6" o:title=""/>
                </v:shape>
                <o:OLEObject Type="Embed" ProgID="Paint.Picture" ShapeID="_x0000_i1027" DrawAspect="Content" ObjectID="_1456245433" r:id="rId7"/>
              </w:objec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1. Line 6, “</w:t>
            </w:r>
            <w:r w:rsidRPr="0000382F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this problem”</w:t>
            </w: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 xml:space="preserve">  refers to 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chemicals damaging the health of animals and humans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the careless use of chemicals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chemicals' disturbing the ecological balance of the environment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the extremely serious consequences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2. DDT was first viewed favorably because …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it helped control certain diseases and crop damage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all its effects were predictable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its use was encouraged by governments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it did not harm humans or animals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3. Scientists couldn't realize that ….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the use of DDT would increase the agricultural profits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DDT would also kill certain insects which were useful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the type of insects which DDT destroyed would later grow a resistance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the immediate results of DDT usage would be good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 xml:space="preserve">4. </w:t>
            </w:r>
            <w:r w:rsidRPr="0000382F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“multiply” </w:t>
            </w: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in line 18 means….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to raise in number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to die eventually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 xml:space="preserve">c) to be powerful 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to be effected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5. If a farmer used DDT today, in five years' time….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he would have no problems with harmful insects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his situation would not be different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insects might create an even greater problem for him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his profits would eventually rise to unexpected levels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F24367" w:rsidRDefault="00F24367" w:rsidP="001A715C">
      <w:pPr>
        <w:spacing w:after="0" w:line="240" w:lineRule="auto"/>
        <w:rPr>
          <w:rFonts w:ascii="Times New Roman" w:hAnsi="Times New Roman"/>
          <w:b/>
          <w:lang w:val="en-US"/>
        </w:rPr>
      </w:pPr>
      <w:r w:rsidRPr="00EC4EFC">
        <w:rPr>
          <w:rFonts w:ascii="Times New Roman" w:hAnsi="Times New Roman"/>
          <w:b/>
          <w:lang w:val="en-US"/>
        </w:rPr>
        <w:t>PART B</w:t>
      </w:r>
    </w:p>
    <w:p w:rsidR="00F24367" w:rsidRDefault="00F24367" w:rsidP="001A715C">
      <w:pPr>
        <w:spacing w:after="0" w:line="240" w:lineRule="auto"/>
        <w:rPr>
          <w:rFonts w:ascii="Times New Roman" w:hAnsi="Times New Roman"/>
          <w:noProof/>
          <w:lang w:eastAsia="tr-TR"/>
        </w:rPr>
      </w:pPr>
      <w:r w:rsidRPr="001A715C">
        <w:rPr>
          <w:rFonts w:ascii="Times New Roman" w:hAnsi="Times New Roman"/>
          <w:noProof/>
          <w:lang w:eastAsia="tr-TR"/>
        </w:rPr>
        <w:t>Fill in the blanks either in comparative or superlative form. (12x1=12 p.)</w:t>
      </w:r>
    </w:p>
    <w:p w:rsidR="00F24367" w:rsidRPr="001A715C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8"/>
        <w:gridCol w:w="5972"/>
      </w:tblGrid>
      <w:tr w:rsidR="00F24367" w:rsidRPr="0000382F" w:rsidTr="0000382F">
        <w:tc>
          <w:tcPr>
            <w:tcW w:w="5090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382F">
              <w:rPr>
                <w:rFonts w:eastAsia="Times New Roman"/>
              </w:rPr>
              <w:object w:dxaOrig="4800" w:dyaOrig="2115">
                <v:shape id="_x0000_i1028" type="#_x0000_t75" style="width:240pt;height:105.75pt" o:ole="">
                  <v:imagedata r:id="rId8" o:title=""/>
                </v:shape>
                <o:OLEObject Type="Embed" ProgID="Paint.Picture" ShapeID="_x0000_i1028" DrawAspect="Content" ObjectID="_1456245434" r:id="rId9"/>
              </w:object>
            </w: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382F">
              <w:rPr>
                <w:rFonts w:eastAsia="Times New Roman"/>
              </w:rPr>
              <w:object w:dxaOrig="6540" w:dyaOrig="1920">
                <v:shape id="_x0000_i1029" type="#_x0000_t75" style="width:4in;height:107.25pt" o:ole="">
                  <v:imagedata r:id="rId10" o:title=""/>
                </v:shape>
                <o:OLEObject Type="Embed" ProgID="Paint.Picture" ShapeID="_x0000_i1029" DrawAspect="Content" ObjectID="_1456245435" r:id="rId11"/>
              </w:object>
            </w:r>
          </w:p>
        </w:tc>
      </w:tr>
    </w:tbl>
    <w:p w:rsidR="00F24367" w:rsidRDefault="00F24367" w:rsidP="001A715C">
      <w:pPr>
        <w:spacing w:after="0" w:line="240" w:lineRule="auto"/>
        <w:rPr>
          <w:rFonts w:ascii="Times New Roman" w:hAnsi="Times New Roman"/>
          <w:b/>
          <w:lang w:val="en-US"/>
        </w:rPr>
      </w:pPr>
      <w:r w:rsidRPr="001A715C">
        <w:rPr>
          <w:rFonts w:ascii="Times New Roman" w:hAnsi="Times New Roman"/>
          <w:b/>
          <w:lang w:val="en-US"/>
        </w:rPr>
        <w:t>PART C</w:t>
      </w:r>
    </w:p>
    <w:p w:rsidR="00F24367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Choose the best answer.(10x3=30</w:t>
      </w:r>
      <w:r w:rsidRPr="001A715C">
        <w:rPr>
          <w:rFonts w:ascii="Times New Roman" w:hAnsi="Times New Roman"/>
          <w:lang w:val="en-US"/>
        </w:rPr>
        <w:t>p.)</w:t>
      </w:r>
    </w:p>
    <w:p w:rsidR="00F24367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tbl>
      <w:tblPr>
        <w:tblW w:w="0" w:type="auto"/>
        <w:tblInd w:w="-176" w:type="dxa"/>
        <w:tblLook w:val="00A0"/>
      </w:tblPr>
      <w:tblGrid>
        <w:gridCol w:w="5104"/>
        <w:gridCol w:w="4521"/>
      </w:tblGrid>
      <w:tr w:rsidR="00F24367" w:rsidRPr="0000382F" w:rsidTr="00530145">
        <w:trPr>
          <w:trHeight w:val="3385"/>
        </w:trPr>
        <w:tc>
          <w:tcPr>
            <w:tcW w:w="5104" w:type="dxa"/>
          </w:tcPr>
          <w:p w:rsidR="00F24367" w:rsidRPr="002E278E" w:rsidRDefault="00F24367" w:rsidP="00A53C9B">
            <w:pPr>
              <w:pStyle w:val="NormalWeb"/>
              <w:numPr>
                <w:ilvl w:val="0"/>
                <w:numId w:val="2"/>
              </w:numPr>
              <w:spacing w:before="0" w:beforeAutospacing="0"/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  <w:t>Excuse me, but I have to ___ a telephone call.</w:t>
            </w:r>
            <w:r w:rsidRPr="002E278E"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She hadn’t ___ her best so she failed the exam.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done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made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It was the first time she hadn’t ___ the beds.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done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made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She was late so she didn't ___ breakfast for them.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530145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He ___ his homework, but forgot to bring it to school.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did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b. made</w:t>
            </w:r>
          </w:p>
        </w:tc>
        <w:tc>
          <w:tcPr>
            <w:tcW w:w="4521" w:type="dxa"/>
            <w:tcBorders>
              <w:left w:val="nil"/>
            </w:tcBorders>
          </w:tcPr>
          <w:p w:rsidR="00F24367" w:rsidRPr="0000382F" w:rsidRDefault="00F24367" w:rsidP="00D3512E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I had to ___ an appointment with the dentist before leaving for work.</w:t>
            </w:r>
          </w:p>
          <w:p w:rsidR="00F24367" w:rsidRPr="002E278E" w:rsidRDefault="00F24367" w:rsidP="00D3512E">
            <w:pPr>
              <w:spacing w:after="0" w:line="240" w:lineRule="auto"/>
              <w:ind w:left="720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There are so many decisions to ___.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Did you ___ a reservation for tonight?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 xml:space="preserve">Has he ___ the washing-up yet? 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done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b. made</w:t>
            </w:r>
          </w:p>
          <w:p w:rsidR="00F24367" w:rsidRPr="002E278E" w:rsidRDefault="00F24367" w:rsidP="00530145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He was busy ___ the food shopping.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doing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b. making</w:t>
            </w:r>
          </w:p>
        </w:tc>
      </w:tr>
    </w:tbl>
    <w:p w:rsidR="00F24367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p w:rsidR="00F24367" w:rsidRDefault="00F24367" w:rsidP="00530145">
      <w:pPr>
        <w:spacing w:after="0" w:line="24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PART D</w:t>
      </w:r>
    </w:p>
    <w:p w:rsidR="00F24367" w:rsidRDefault="00F24367" w:rsidP="00530145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Circle the best choice.(9x2=18p.)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F24367" w:rsidRPr="0000382F" w:rsidTr="0000382F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Does anyone want to come to the cinema with me tonight?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Sure!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(1) I’m going to come/I’ll come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with you. I haven’t got any plans for this evening.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I left my homework diary in my locker yesterday and I’ve forgotten to do my English homework!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br/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Miss Smith said that homework was really important.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(2) She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will/She is going to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be angry.</w:t>
            </w: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I haven’t got any money, I’ll have to go to the bank.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br/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B: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(3) I will/I am going to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lend you some.</w:t>
            </w: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I’m off to the shops. Do you want anything?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Let me think … oh yes, I need some milk.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OK, no problem,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(4) I’ll pop in/I’m going to pop in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to the supermarket to buy some bread so I’ll get some while I’m there.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I’ve booked the tickets. I’m so happy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(5)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I’m going to visit/I’ll visit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my sister.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When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(6) will you go/are you going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?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A: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>What</w:t>
            </w:r>
            <w:r w:rsidRPr="0000382F">
              <w:rPr>
                <w:rFonts w:ascii="Arial Narrow" w:hAnsi="Arial Narrow" w:cs="Arial"/>
                <w:color w:val="000000"/>
                <w:sz w:val="20"/>
                <w:lang w:val="en-US" w:eastAsia="tr-TR"/>
              </w:rPr>
              <w:t> </w:t>
            </w:r>
            <w:r w:rsidRPr="0000382F">
              <w:rPr>
                <w:rFonts w:ascii="Arial Narrow" w:hAnsi="Arial Narrow" w:cs="Arial"/>
                <w:b/>
                <w:sz w:val="20"/>
                <w:lang w:val="en-US" w:eastAsia="tr-TR"/>
              </w:rPr>
              <w:t xml:space="preserve">(7)are you going to wear/will you wear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>at the party tonight?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  <w:r w:rsidRPr="0000382F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US" w:eastAsia="tr-TR"/>
              </w:rPr>
              <w:t>B: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 xml:space="preserve"> I haven't made up my mind yet. But I think I</w:t>
            </w:r>
            <w:r w:rsidRPr="0000382F">
              <w:rPr>
                <w:rFonts w:ascii="Arial Narrow" w:hAnsi="Arial Narrow" w:cs="Arial"/>
                <w:color w:val="000000"/>
                <w:sz w:val="20"/>
                <w:lang w:val="en-US" w:eastAsia="tr-TR"/>
              </w:rPr>
              <w:t> </w:t>
            </w:r>
            <w:r w:rsidRPr="0000382F">
              <w:rPr>
                <w:rFonts w:ascii="Arial Narrow" w:hAnsi="Arial Narrow" w:cs="Arial"/>
                <w:b/>
                <w:color w:val="000000"/>
                <w:sz w:val="20"/>
                <w:lang w:val="en-US" w:eastAsia="tr-TR"/>
              </w:rPr>
              <w:t>(8)am goig to find/will find</w:t>
            </w:r>
            <w:r w:rsidRPr="0000382F">
              <w:rPr>
                <w:rFonts w:ascii="Arial Narrow" w:hAnsi="Arial Narrow" w:cs="Arial"/>
                <w:color w:val="000000"/>
                <w:sz w:val="20"/>
                <w:lang w:val="en-US" w:eastAsia="tr-TR"/>
              </w:rPr>
              <w:t xml:space="preserve">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>something nice in my mum's wardrobe.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  <w:r w:rsidRPr="0000382F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US" w:eastAsia="tr-TR"/>
              </w:rPr>
              <w:t>A: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 xml:space="preserve"> That’s all for the news tongiht. Let’s hear about the weather tomorrow. 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0382F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US" w:eastAsia="tr-TR"/>
              </w:rPr>
              <w:t>B: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 xml:space="preserve"> Good evening ladies and gentlemen.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Here is the weather forecast. Tomorrow</w:t>
            </w:r>
            <w:r w:rsidRPr="0000382F">
              <w:rPr>
                <w:rStyle w:val="apple-converted-space"/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00382F">
              <w:rPr>
                <w:rStyle w:val="apple-converted-space"/>
                <w:rFonts w:ascii="Arial Narrow" w:hAnsi="Arial Narrow" w:cs="Arial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(9)</w:t>
            </w:r>
            <w:r w:rsidRPr="0000382F">
              <w:rPr>
                <w:rStyle w:val="question"/>
                <w:rFonts w:ascii="Arial Narrow" w:hAnsi="Arial Narrow" w:cs="Arial"/>
                <w:b/>
                <w:sz w:val="20"/>
                <w:szCs w:val="20"/>
                <w:shd w:val="clear" w:color="auto" w:fill="FFFFFF"/>
                <w:lang w:val="en-US"/>
              </w:rPr>
              <w:t>will be/going to be</w:t>
            </w:r>
            <w:r w:rsidRPr="0000382F">
              <w:rPr>
                <w:rStyle w:val="apple-converted-space"/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dry and sunny.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F24367" w:rsidRDefault="00F24367" w:rsidP="00530145">
      <w:pPr>
        <w:spacing w:after="0" w:line="240" w:lineRule="auto"/>
        <w:rPr>
          <w:rFonts w:ascii="Times New Roman" w:hAnsi="Times New Roman"/>
          <w:lang w:val="en-US"/>
        </w:rPr>
      </w:pPr>
    </w:p>
    <w:p w:rsidR="00F24367" w:rsidRDefault="00F24367" w:rsidP="002E278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hd w:val="clear" w:color="auto" w:fill="FFFFFF"/>
          <w:lang w:val="en-US"/>
        </w:rPr>
      </w:pPr>
      <w:r w:rsidRPr="006D037D">
        <w:rPr>
          <w:rFonts w:ascii="Times New Roman" w:hAnsi="Times New Roman"/>
          <w:b/>
          <w:color w:val="000000"/>
          <w:shd w:val="clear" w:color="auto" w:fill="FFFFFF"/>
          <w:lang w:val="en-US"/>
        </w:rPr>
        <w:t>PART E</w:t>
      </w:r>
    </w:p>
    <w:p w:rsidR="00F24367" w:rsidRDefault="00F24367" w:rsidP="002E27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/>
          <w:color w:val="000000"/>
          <w:shd w:val="clear" w:color="auto" w:fill="FFFFFF"/>
          <w:lang w:val="en-US"/>
        </w:rPr>
        <w:t>Choose the best answer.(10x2=20p.)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28"/>
        <w:gridCol w:w="5754"/>
      </w:tblGrid>
      <w:tr w:rsidR="00F24367" w:rsidRPr="0000382F" w:rsidTr="0000382F">
        <w:tc>
          <w:tcPr>
            <w:tcW w:w="4928" w:type="dxa"/>
          </w:tcPr>
          <w:p w:rsidR="00F24367" w:rsidRPr="0000382F" w:rsidRDefault="00F24367" w:rsidP="0000382F">
            <w:pPr>
              <w:shd w:val="clear" w:color="auto" w:fill="FFFFFF"/>
              <w:spacing w:after="0" w:line="240" w:lineRule="auto"/>
              <w:jc w:val="center"/>
              <w:rPr>
                <w:b/>
                <w:sz w:val="18"/>
                <w:szCs w:val="18"/>
                <w:lang w:eastAsia="tr-TR"/>
              </w:rPr>
            </w:pPr>
            <w:r w:rsidRPr="0000382F">
              <w:rPr>
                <w:b/>
                <w:sz w:val="18"/>
                <w:szCs w:val="18"/>
                <w:lang w:eastAsia="tr-TR"/>
              </w:rPr>
              <w:t>CAUSE OF THE RAIN!</w:t>
            </w:r>
          </w:p>
          <w:p w:rsidR="00F24367" w:rsidRPr="0000382F" w:rsidRDefault="00F24367" w:rsidP="0000382F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18"/>
                <w:szCs w:val="18"/>
                <w:lang w:val="en-US" w:eastAsia="tr-TR"/>
              </w:rPr>
            </w:pPr>
            <w:r w:rsidRPr="0000382F">
              <w:rPr>
                <w:color w:val="000000"/>
                <w:sz w:val="18"/>
                <w:szCs w:val="18"/>
                <w:lang w:val="en-US" w:eastAsia="tr-TR"/>
              </w:rPr>
              <w:t xml:space="preserve">Mike was a boy of eight. His home was not ___(1)___ school. So he often walked there and back every day. ___(2)___ school, he passed a playground. There was much water in it when it rained. One day, when Mike came home, he was all wet. His mother became ___(3)___ and said, " ___(4)___ in the water on your way." The next day Mike came back very wet again. His mother became ___(5)___. She thought Mike was ___(6)___ his father because he was ___(7)___ his son. "I'll tell your father if you come home wet again," sad the mother. " ___(8)___ he'll come back from </w:t>
            </w:r>
            <w:smartTag w:uri="urn:schemas-microsoft-com:office:smarttags" w:element="City">
              <w:r w:rsidRPr="0000382F">
                <w:rPr>
                  <w:color w:val="000000"/>
                  <w:sz w:val="18"/>
                  <w:szCs w:val="18"/>
                  <w:lang w:val="en-US" w:eastAsia="tr-TR"/>
                </w:rPr>
                <w:t>London</w:t>
              </w:r>
            </w:smartTag>
            <w:r w:rsidRPr="0000382F">
              <w:rPr>
                <w:color w:val="000000"/>
                <w:sz w:val="18"/>
                <w:szCs w:val="18"/>
                <w:lang w:val="en-US" w:eastAsia="tr-TR"/>
              </w:rPr>
              <w:t xml:space="preserve"> next Tuesday. He'll punish you, I think." Two days ___(9)___, it was raining hard when Mike got home. But this time his clothes were dry. His mother became happy and said, "You're a good boy today. You didn't play in the water." "No," Mike said angrily. "There were so many strong boys in the water when I got there this afternoon. There ___(10)___ for me at all!"</w:t>
            </w:r>
          </w:p>
        </w:tc>
        <w:tc>
          <w:tcPr>
            <w:tcW w:w="5754" w:type="dxa"/>
          </w:tcPr>
          <w:p w:rsidR="00F24367" w:rsidRPr="0000382F" w:rsidRDefault="00F24367" w:rsidP="0000382F">
            <w:pPr>
              <w:spacing w:after="0" w:line="240" w:lineRule="auto"/>
            </w:pPr>
            <w:r w:rsidRPr="0000382F">
              <w:rPr>
                <w:rFonts w:eastAsia="Times New Roman"/>
              </w:rPr>
              <w:object w:dxaOrig="5580" w:dyaOrig="1065">
                <v:shape id="_x0000_i1030" type="#_x0000_t75" style="width:251.25pt;height:46.5pt" o:ole="">
                  <v:imagedata r:id="rId12" o:title=""/>
                </v:shape>
                <o:OLEObject Type="Embed" ProgID="Paint.Picture" ShapeID="_x0000_i1030" DrawAspect="Content" ObjectID="_1456245436" r:id="rId13"/>
              </w:object>
            </w:r>
          </w:p>
          <w:p w:rsidR="00F24367" w:rsidRPr="0000382F" w:rsidRDefault="00F24367" w:rsidP="0000382F">
            <w:pPr>
              <w:spacing w:after="0" w:line="240" w:lineRule="auto"/>
            </w:pPr>
          </w:p>
          <w:p w:rsidR="00F24367" w:rsidRPr="0000382F" w:rsidRDefault="00F24367" w:rsidP="0000382F">
            <w:pPr>
              <w:spacing w:after="0" w:line="240" w:lineRule="auto"/>
            </w:pPr>
            <w:r w:rsidRPr="0000382F">
              <w:rPr>
                <w:rFonts w:eastAsia="Times New Roman"/>
              </w:rPr>
              <w:object w:dxaOrig="5625" w:dyaOrig="1665">
                <v:shape id="_x0000_i1031" type="#_x0000_t75" style="width:250.5pt;height:67.5pt" o:ole="">
                  <v:imagedata r:id="rId14" o:title=""/>
                </v:shape>
                <o:OLEObject Type="Embed" ProgID="Paint.Picture" ShapeID="_x0000_i1031" DrawAspect="Content" ObjectID="_1456245437" r:id="rId15"/>
              </w:object>
            </w:r>
          </w:p>
          <w:p w:rsidR="00F24367" w:rsidRPr="0000382F" w:rsidRDefault="00F24367" w:rsidP="0000382F">
            <w:pPr>
              <w:spacing w:after="0" w:line="240" w:lineRule="auto"/>
            </w:pPr>
          </w:p>
          <w:p w:rsidR="00F24367" w:rsidRPr="0000382F" w:rsidRDefault="00F24367" w:rsidP="0000382F">
            <w:pPr>
              <w:spacing w:after="0" w:line="240" w:lineRule="auto"/>
            </w:pPr>
            <w:r w:rsidRPr="0000382F">
              <w:rPr>
                <w:rFonts w:eastAsia="Times New Roman"/>
              </w:rPr>
              <w:object w:dxaOrig="6720" w:dyaOrig="1140">
                <v:shape id="_x0000_i1032" type="#_x0000_t75" style="width:282pt;height:48.75pt" o:ole="">
                  <v:imagedata r:id="rId16" o:title=""/>
                </v:shape>
                <o:OLEObject Type="Embed" ProgID="Paint.Picture" ShapeID="_x0000_i1032" DrawAspect="Content" ObjectID="_1456245438" r:id="rId17"/>
              </w:object>
            </w:r>
          </w:p>
        </w:tc>
      </w:tr>
    </w:tbl>
    <w:p w:rsidR="00F24367" w:rsidRPr="001A715C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p w:rsidR="00F24367" w:rsidRDefault="00F24367" w:rsidP="00AC1798">
      <w:pPr>
        <w:tabs>
          <w:tab w:val="left" w:pos="7125"/>
        </w:tabs>
        <w:rPr>
          <w:rFonts w:ascii="Times New Roman" w:hAnsi="Times New Roman"/>
          <w:b/>
          <w:lang w:val="en-US"/>
        </w:rPr>
      </w:pPr>
      <w:r>
        <w:rPr>
          <w:noProof/>
          <w:lang w:eastAsia="tr-TR"/>
        </w:rPr>
        <w:pict>
          <v:rect id="_x0000_s1028" style="position:absolute;margin-left:319.5pt;margin-top:21.6pt;width:125.25pt;height:21pt;z-index:251658240" strokecolor="white">
            <v:textbox>
              <w:txbxContent>
                <w:p w:rsidR="00F24367" w:rsidRPr="002339E5" w:rsidRDefault="00F24367" w:rsidP="00AC1798">
                  <w:pPr>
                    <w:rPr>
                      <w:rFonts w:ascii="Bookman Old Style" w:hAnsi="Bookman Old Style"/>
                      <w:b/>
                      <w:i/>
                    </w:rPr>
                  </w:pPr>
                  <w:r w:rsidRPr="002339E5">
                    <w:rPr>
                      <w:rFonts w:ascii="Bookman Old Style" w:hAnsi="Bookman Old Style"/>
                      <w:b/>
                      <w:i/>
                    </w:rPr>
                    <w:t>Umay YILMAZ,</w:t>
                  </w:r>
                  <w:r>
                    <w:rPr>
                      <w:rFonts w:ascii="Bookman Old Style" w:hAnsi="Bookman Old Style"/>
                      <w:b/>
                      <w:i/>
                    </w:rPr>
                    <w:t xml:space="preserve"> </w:t>
                  </w:r>
                  <w:r w:rsidRPr="002339E5">
                    <w:rPr>
                      <w:rFonts w:ascii="Bookman Old Style" w:hAnsi="Bookman Old Style"/>
                      <w:b/>
                      <w:i/>
                    </w:rPr>
                    <w:t>ELT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lang w:val="en-US"/>
        </w:rPr>
        <w:tab/>
      </w:r>
    </w:p>
    <w:p w:rsidR="00F24367" w:rsidRPr="00EC4EFC" w:rsidRDefault="00F24367">
      <w:pPr>
        <w:rPr>
          <w:rFonts w:ascii="Times New Roman" w:hAnsi="Times New Roman"/>
          <w:lang w:val="en-US"/>
        </w:rPr>
      </w:pPr>
      <w:r>
        <w:rPr>
          <w:noProof/>
          <w:lang w:eastAsia="tr-TR"/>
        </w:rPr>
        <w:pict>
          <v:roundrect id="_x0000_s1029" style="position:absolute;margin-left:181.5pt;margin-top:-32.95pt;width:129.9pt;height:59.25pt;z-index:251657216;mso-wrap-style:none" arcsize="10923f" strokecolor="white">
            <v:textbox>
              <w:txbxContent>
                <w:p w:rsidR="00F24367" w:rsidRDefault="00F24367" w:rsidP="00AC1798">
                  <w:r w:rsidRPr="005E5114">
                    <w:rPr>
                      <w:noProof/>
                      <w:lang w:eastAsia="tr-TR"/>
                    </w:rPr>
                    <w:pict>
                      <v:shape id="Resim 275" o:spid="_x0000_i1034" type="#_x0000_t75" style="width:108pt;height:42.75pt;visibility:visible">
                        <v:imagedata r:id="rId18" o:title=""/>
                      </v:shape>
                    </w:pict>
                  </w:r>
                </w:p>
              </w:txbxContent>
            </v:textbox>
          </v:roundrect>
        </w:pict>
      </w:r>
      <w:hyperlink r:id="rId19" w:history="1">
        <w:r w:rsidRPr="00D408A9">
          <w:rPr>
            <w:rStyle w:val="Hyperlink"/>
            <w:rFonts w:ascii="Times New Roman" w:hAnsi="Times New Roman"/>
            <w:lang w:val="en-US"/>
          </w:rPr>
          <w:t>www.sorubak.com</w:t>
        </w:r>
      </w:hyperlink>
      <w:r>
        <w:rPr>
          <w:rFonts w:ascii="Times New Roman" w:hAnsi="Times New Roman"/>
          <w:lang w:val="en-US"/>
        </w:rPr>
        <w:t xml:space="preserve"> </w:t>
      </w:r>
    </w:p>
    <w:sectPr w:rsidR="00F24367" w:rsidRPr="00EC4EFC" w:rsidSect="00011B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7FEA"/>
    <w:multiLevelType w:val="multilevel"/>
    <w:tmpl w:val="F1641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327C8C"/>
    <w:multiLevelType w:val="hybridMultilevel"/>
    <w:tmpl w:val="128C074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F9194A"/>
    <w:multiLevelType w:val="multilevel"/>
    <w:tmpl w:val="A0A8E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9D0D68"/>
    <w:multiLevelType w:val="hybridMultilevel"/>
    <w:tmpl w:val="21D2E584"/>
    <w:lvl w:ilvl="0" w:tplc="9E2467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9E0FD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7C17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830C6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5A0A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5B09D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0A2C2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2C69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E457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B58"/>
    <w:rsid w:val="0000382F"/>
    <w:rsid w:val="00011B58"/>
    <w:rsid w:val="000E7A21"/>
    <w:rsid w:val="0018406C"/>
    <w:rsid w:val="001A715C"/>
    <w:rsid w:val="001D7EAF"/>
    <w:rsid w:val="002339E5"/>
    <w:rsid w:val="0029134A"/>
    <w:rsid w:val="002A5C15"/>
    <w:rsid w:val="002B33E8"/>
    <w:rsid w:val="002E278E"/>
    <w:rsid w:val="003A2EEC"/>
    <w:rsid w:val="003F3E30"/>
    <w:rsid w:val="00431A6F"/>
    <w:rsid w:val="004460DB"/>
    <w:rsid w:val="00530145"/>
    <w:rsid w:val="00562350"/>
    <w:rsid w:val="005E5114"/>
    <w:rsid w:val="00616FF8"/>
    <w:rsid w:val="006348D1"/>
    <w:rsid w:val="006842AD"/>
    <w:rsid w:val="006D037D"/>
    <w:rsid w:val="0073216A"/>
    <w:rsid w:val="00774F58"/>
    <w:rsid w:val="00782E9A"/>
    <w:rsid w:val="00831961"/>
    <w:rsid w:val="00837A4A"/>
    <w:rsid w:val="008859B9"/>
    <w:rsid w:val="00887E7E"/>
    <w:rsid w:val="008F0199"/>
    <w:rsid w:val="00933C10"/>
    <w:rsid w:val="00940D39"/>
    <w:rsid w:val="0095695D"/>
    <w:rsid w:val="0097461F"/>
    <w:rsid w:val="009A1C83"/>
    <w:rsid w:val="00A53C9B"/>
    <w:rsid w:val="00A71B3B"/>
    <w:rsid w:val="00AC1798"/>
    <w:rsid w:val="00B04159"/>
    <w:rsid w:val="00B216BB"/>
    <w:rsid w:val="00B656FB"/>
    <w:rsid w:val="00B9363E"/>
    <w:rsid w:val="00BD3052"/>
    <w:rsid w:val="00C04295"/>
    <w:rsid w:val="00C05085"/>
    <w:rsid w:val="00CC6D96"/>
    <w:rsid w:val="00D3512E"/>
    <w:rsid w:val="00D408A9"/>
    <w:rsid w:val="00D85ABA"/>
    <w:rsid w:val="00DF0882"/>
    <w:rsid w:val="00E82EEB"/>
    <w:rsid w:val="00EC4EFC"/>
    <w:rsid w:val="00F24367"/>
    <w:rsid w:val="00F314A7"/>
    <w:rsid w:val="00F31878"/>
    <w:rsid w:val="00F47CBB"/>
    <w:rsid w:val="00FA518F"/>
    <w:rsid w:val="00FB422B"/>
    <w:rsid w:val="00FC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B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74F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319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A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715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A53C9B"/>
    <w:pPr>
      <w:spacing w:before="100" w:beforeAutospacing="1" w:after="100" w:afterAutospacing="1" w:line="240" w:lineRule="auto"/>
    </w:pPr>
    <w:rPr>
      <w:rFonts w:ascii="Arial Unicode MS" w:hAnsi="Arial Unicode MS" w:cs="Arial Unicode MS"/>
      <w:color w:val="000000"/>
      <w:sz w:val="24"/>
      <w:szCs w:val="24"/>
      <w:lang w:val="fr-FR" w:eastAsia="fr-FR"/>
    </w:rPr>
  </w:style>
  <w:style w:type="character" w:customStyle="1" w:styleId="apple-converted-space">
    <w:name w:val="apple-converted-space"/>
    <w:basedOn w:val="DefaultParagraphFont"/>
    <w:uiPriority w:val="99"/>
    <w:rsid w:val="003F3E30"/>
    <w:rPr>
      <w:rFonts w:cs="Times New Roman"/>
    </w:rPr>
  </w:style>
  <w:style w:type="character" w:customStyle="1" w:styleId="question">
    <w:name w:val="question"/>
    <w:basedOn w:val="DefaultParagraphFont"/>
    <w:uiPriority w:val="99"/>
    <w:rsid w:val="003F3E30"/>
    <w:rPr>
      <w:rFonts w:cs="Times New Roman"/>
    </w:rPr>
  </w:style>
  <w:style w:type="character" w:styleId="Hyperlink">
    <w:name w:val="Hyperlink"/>
    <w:basedOn w:val="DefaultParagraphFont"/>
    <w:uiPriority w:val="99"/>
    <w:rsid w:val="00D85A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6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967</TotalTime>
  <Pages>2</Pages>
  <Words>675</Words>
  <Characters>3853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umay</dc:creator>
  <cp:keywords/>
  <dc:description/>
  <cp:lastModifiedBy>edanur</cp:lastModifiedBy>
  <cp:revision>47</cp:revision>
  <dcterms:created xsi:type="dcterms:W3CDTF">2013-03-02T17:02:00Z</dcterms:created>
  <dcterms:modified xsi:type="dcterms:W3CDTF">2014-03-13T17:51:00Z</dcterms:modified>
</cp:coreProperties>
</file>