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324" w:rsidRDefault="000A7324" w:rsidP="004A401B">
      <w:pPr>
        <w:jc w:val="both"/>
        <w:rPr>
          <w:b/>
          <w:i/>
        </w:rPr>
      </w:pPr>
    </w:p>
    <w:p w:rsidR="000A7324" w:rsidRPr="0079432E" w:rsidRDefault="000A7324" w:rsidP="004A401B">
      <w:pPr>
        <w:jc w:val="both"/>
        <w:rPr>
          <w:b/>
          <w:i/>
          <w:sz w:val="28"/>
          <w:szCs w:val="28"/>
          <w:u w:val="single"/>
        </w:rPr>
      </w:pPr>
      <w:r w:rsidRPr="0079432E">
        <w:rPr>
          <w:b/>
          <w:i/>
          <w:sz w:val="28"/>
          <w:szCs w:val="28"/>
        </w:rPr>
        <w:t xml:space="preserve">                  </w:t>
      </w:r>
      <w:r>
        <w:rPr>
          <w:b/>
          <w:i/>
          <w:sz w:val="28"/>
          <w:szCs w:val="28"/>
          <w:u w:val="single"/>
        </w:rPr>
        <w:t xml:space="preserve">2013-2014 </w:t>
      </w:r>
      <w:r w:rsidRPr="0079432E">
        <w:rPr>
          <w:b/>
          <w:i/>
          <w:sz w:val="28"/>
          <w:szCs w:val="28"/>
          <w:u w:val="single"/>
        </w:rPr>
        <w:t xml:space="preserve"> ZONGULDAK ATATÜRK ANATOLIAN HIGH SCHOOL</w:t>
      </w:r>
    </w:p>
    <w:p w:rsidR="000A7324" w:rsidRPr="0079432E" w:rsidRDefault="000A7324" w:rsidP="004A401B">
      <w:pPr>
        <w:jc w:val="both"/>
        <w:rPr>
          <w:b/>
          <w:i/>
          <w:sz w:val="28"/>
          <w:szCs w:val="28"/>
          <w:u w:val="single"/>
        </w:rPr>
      </w:pPr>
      <w:r w:rsidRPr="0079432E">
        <w:rPr>
          <w:b/>
          <w:i/>
          <w:sz w:val="28"/>
          <w:szCs w:val="28"/>
        </w:rPr>
        <w:t xml:space="preserve">                         </w:t>
      </w:r>
      <w:r>
        <w:rPr>
          <w:b/>
          <w:i/>
          <w:sz w:val="28"/>
          <w:szCs w:val="28"/>
          <w:u w:val="single"/>
        </w:rPr>
        <w:t xml:space="preserve"> 2nd TERM 1st</w:t>
      </w:r>
      <w:r w:rsidRPr="0079432E">
        <w:rPr>
          <w:b/>
          <w:i/>
          <w:sz w:val="28"/>
          <w:szCs w:val="28"/>
          <w:u w:val="single"/>
        </w:rPr>
        <w:t xml:space="preserve"> WRITTEN EXAM FOR THE 12th GRADES</w:t>
      </w:r>
    </w:p>
    <w:p w:rsidR="000A7324" w:rsidRPr="0079432E" w:rsidRDefault="000A7324" w:rsidP="004A401B">
      <w:pPr>
        <w:jc w:val="both"/>
        <w:rPr>
          <w:b/>
          <w:i/>
          <w:sz w:val="28"/>
          <w:szCs w:val="28"/>
          <w:u w:val="single"/>
        </w:rPr>
      </w:pPr>
    </w:p>
    <w:p w:rsidR="000A7324" w:rsidRPr="0079432E" w:rsidRDefault="000A7324" w:rsidP="004A401B">
      <w:pPr>
        <w:jc w:val="both"/>
        <w:rPr>
          <w:b/>
          <w:i/>
          <w:sz w:val="28"/>
          <w:szCs w:val="28"/>
        </w:rPr>
      </w:pPr>
      <w:r w:rsidRPr="0079432E">
        <w:rPr>
          <w:b/>
          <w:i/>
          <w:sz w:val="28"/>
          <w:szCs w:val="28"/>
          <w:u w:val="single"/>
        </w:rPr>
        <w:t>NAME:</w:t>
      </w:r>
      <w:r w:rsidRPr="0079432E">
        <w:rPr>
          <w:b/>
          <w:i/>
          <w:sz w:val="28"/>
          <w:szCs w:val="28"/>
        </w:rPr>
        <w:tab/>
      </w:r>
      <w:r w:rsidRPr="0079432E">
        <w:rPr>
          <w:b/>
          <w:i/>
          <w:sz w:val="28"/>
          <w:szCs w:val="28"/>
        </w:rPr>
        <w:tab/>
      </w:r>
      <w:r w:rsidRPr="0079432E">
        <w:rPr>
          <w:b/>
          <w:i/>
          <w:sz w:val="28"/>
          <w:szCs w:val="28"/>
        </w:rPr>
        <w:tab/>
      </w:r>
      <w:r w:rsidRPr="0079432E">
        <w:rPr>
          <w:b/>
          <w:i/>
          <w:sz w:val="28"/>
          <w:szCs w:val="28"/>
        </w:rPr>
        <w:tab/>
      </w:r>
      <w:r w:rsidRPr="0079432E">
        <w:rPr>
          <w:b/>
          <w:i/>
          <w:sz w:val="28"/>
          <w:szCs w:val="28"/>
        </w:rPr>
        <w:tab/>
      </w:r>
      <w:r w:rsidRPr="0079432E">
        <w:rPr>
          <w:b/>
          <w:i/>
          <w:sz w:val="28"/>
          <w:szCs w:val="28"/>
        </w:rPr>
        <w:tab/>
      </w:r>
      <w:r w:rsidRPr="0079432E">
        <w:rPr>
          <w:b/>
          <w:i/>
          <w:sz w:val="28"/>
          <w:szCs w:val="28"/>
          <w:u w:val="single"/>
        </w:rPr>
        <w:t>NO:</w:t>
      </w:r>
      <w:r w:rsidRPr="0079432E">
        <w:rPr>
          <w:b/>
          <w:i/>
          <w:sz w:val="28"/>
          <w:szCs w:val="28"/>
        </w:rPr>
        <w:tab/>
      </w:r>
      <w:r w:rsidRPr="0079432E">
        <w:rPr>
          <w:b/>
          <w:i/>
          <w:sz w:val="28"/>
          <w:szCs w:val="28"/>
        </w:rPr>
        <w:tab/>
      </w:r>
      <w:r w:rsidRPr="0079432E">
        <w:rPr>
          <w:b/>
          <w:i/>
          <w:sz w:val="28"/>
          <w:szCs w:val="28"/>
        </w:rPr>
        <w:tab/>
      </w:r>
      <w:r w:rsidRPr="0079432E">
        <w:rPr>
          <w:b/>
          <w:i/>
          <w:sz w:val="28"/>
          <w:szCs w:val="28"/>
        </w:rPr>
        <w:tab/>
      </w:r>
      <w:r w:rsidRPr="0079432E">
        <w:rPr>
          <w:b/>
          <w:i/>
          <w:sz w:val="28"/>
          <w:szCs w:val="28"/>
          <w:u w:val="single"/>
        </w:rPr>
        <w:t>CLASS:</w:t>
      </w:r>
    </w:p>
    <w:p w:rsidR="000A7324" w:rsidRDefault="000A7324" w:rsidP="004A401B">
      <w:pPr>
        <w:jc w:val="both"/>
        <w:rPr>
          <w:b/>
          <w:i/>
        </w:rPr>
      </w:pPr>
    </w:p>
    <w:p w:rsidR="000A7324" w:rsidRDefault="000A7324" w:rsidP="004A401B">
      <w:pPr>
        <w:jc w:val="both"/>
        <w:rPr>
          <w:b/>
          <w:i/>
          <w:u w:val="single"/>
        </w:rPr>
      </w:pPr>
      <w:r w:rsidRPr="00424AC6">
        <w:rPr>
          <w:b/>
          <w:i/>
          <w:u w:val="single"/>
        </w:rPr>
        <w:t>A)FILL IN THE BLANKS USING THE GIVEN WORDS:(2x10=20 Pts)</w:t>
      </w:r>
    </w:p>
    <w:p w:rsidR="000A7324" w:rsidRDefault="000A7324" w:rsidP="004A401B">
      <w:pPr>
        <w:jc w:val="both"/>
        <w:rPr>
          <w:b/>
          <w:i/>
        </w:rPr>
      </w:pPr>
    </w:p>
    <w:p w:rsidR="000A7324" w:rsidRPr="000B3EE0" w:rsidRDefault="000A7324" w:rsidP="004A401B">
      <w:pPr>
        <w:jc w:val="both"/>
        <w:rPr>
          <w:b/>
          <w:i/>
          <w:sz w:val="26"/>
          <w:szCs w:val="26"/>
        </w:rPr>
      </w:pPr>
      <w:r w:rsidRPr="000B3EE0">
        <w:rPr>
          <w:b/>
          <w:i/>
          <w:sz w:val="26"/>
          <w:szCs w:val="26"/>
        </w:rPr>
        <w:t>(*loud *safe *developing *toxins *sleep *eat *keep *accidents *precaution *measures)</w:t>
      </w:r>
    </w:p>
    <w:p w:rsidR="000A7324" w:rsidRDefault="000A7324" w:rsidP="004A401B">
      <w:pPr>
        <w:jc w:val="both"/>
      </w:pPr>
      <w:r>
        <w:t xml:space="preserve"> </w:t>
      </w:r>
    </w:p>
    <w:p w:rsidR="000A7324" w:rsidRDefault="000A7324" w:rsidP="004A401B">
      <w:pPr>
        <w:jc w:val="both"/>
      </w:pPr>
      <w:r>
        <w:t xml:space="preserve">  1-Drink enough water to get rid of the ……………….. in your body.</w:t>
      </w:r>
    </w:p>
    <w:p w:rsidR="000A7324" w:rsidRDefault="000A7324" w:rsidP="004A401B">
      <w:pPr>
        <w:jc w:val="both"/>
      </w:pPr>
      <w:r>
        <w:t xml:space="preserve">  2-A good night’s ……………….. affects our psychology.</w:t>
      </w:r>
    </w:p>
    <w:p w:rsidR="000A7324" w:rsidRDefault="000A7324" w:rsidP="004A401B">
      <w:pPr>
        <w:jc w:val="both"/>
      </w:pPr>
      <w:r>
        <w:t xml:space="preserve">  3-As many as %48 of girls and %32 of boys don’t ……………. breakfast everyday.</w:t>
      </w:r>
    </w:p>
    <w:p w:rsidR="000A7324" w:rsidRDefault="000A7324" w:rsidP="004A401B">
      <w:pPr>
        <w:jc w:val="both"/>
      </w:pPr>
      <w:r>
        <w:t xml:space="preserve">  4-You can see many dangerous home ………………. happening around you.</w:t>
      </w:r>
    </w:p>
    <w:p w:rsidR="000A7324" w:rsidRDefault="000A7324" w:rsidP="004A401B">
      <w:pPr>
        <w:jc w:val="both"/>
      </w:pPr>
      <w:r>
        <w:t xml:space="preserve">  5-We must take ……………… to make our home a safer place.</w:t>
      </w:r>
    </w:p>
    <w:p w:rsidR="000A7324" w:rsidRDefault="000A7324" w:rsidP="004A401B">
      <w:pPr>
        <w:jc w:val="both"/>
      </w:pPr>
      <w:r>
        <w:t xml:space="preserve">  6-Sometimes the simplest ……………….. protects us from the greatest harm.</w:t>
      </w:r>
    </w:p>
    <w:p w:rsidR="000A7324" w:rsidRDefault="000A7324" w:rsidP="004A401B">
      <w:pPr>
        <w:jc w:val="both"/>
      </w:pPr>
      <w:r>
        <w:t xml:space="preserve">  7-Home is a place where one feels ……………… and secure.</w:t>
      </w:r>
    </w:p>
    <w:p w:rsidR="000A7324" w:rsidRDefault="000A7324" w:rsidP="004A401B">
      <w:pPr>
        <w:jc w:val="both"/>
      </w:pPr>
      <w:r>
        <w:t xml:space="preserve">  8-Always …………….. pills and liquids in their original containers.</w:t>
      </w:r>
    </w:p>
    <w:p w:rsidR="000A7324" w:rsidRDefault="000A7324" w:rsidP="004A401B">
      <w:pPr>
        <w:jc w:val="both"/>
      </w:pPr>
      <w:r>
        <w:t xml:space="preserve">  9-Her little son woke up because there was …………… music.</w:t>
      </w:r>
    </w:p>
    <w:p w:rsidR="000A7324" w:rsidRDefault="000A7324" w:rsidP="004A401B">
      <w:pPr>
        <w:jc w:val="both"/>
      </w:pPr>
      <w:r>
        <w:t>10-Technology has been ……………….. very fast.</w:t>
      </w:r>
    </w:p>
    <w:p w:rsidR="000A7324" w:rsidRDefault="000A7324" w:rsidP="004A401B">
      <w:pPr>
        <w:jc w:val="both"/>
        <w:rPr>
          <w:b/>
          <w:i/>
          <w:u w:val="single"/>
        </w:rPr>
      </w:pPr>
    </w:p>
    <w:p w:rsidR="000A7324" w:rsidRDefault="000A7324" w:rsidP="004A401B">
      <w:pPr>
        <w:jc w:val="both"/>
      </w:pPr>
      <w:r>
        <w:rPr>
          <w:b/>
          <w:i/>
          <w:u w:val="single"/>
        </w:rPr>
        <w:t>B)USE THE CORRECT TENSE:(2x20=40 Pts)</w:t>
      </w:r>
    </w:p>
    <w:p w:rsidR="000A7324" w:rsidRDefault="000A7324" w:rsidP="004A401B">
      <w:pPr>
        <w:jc w:val="both"/>
      </w:pPr>
      <w:r>
        <w:t xml:space="preserve"> </w:t>
      </w:r>
    </w:p>
    <w:p w:rsidR="000A7324" w:rsidRDefault="000A7324" w:rsidP="004A401B">
      <w:pPr>
        <w:jc w:val="both"/>
      </w:pPr>
      <w:r>
        <w:t xml:space="preserve">  1-Next month I ……………………………..</w:t>
      </w:r>
      <w:r w:rsidRPr="00764F75">
        <w:rPr>
          <w:b/>
          <w:i/>
        </w:rPr>
        <w:t xml:space="preserve">(visit) </w:t>
      </w:r>
      <w:r>
        <w:t>my friend who …………………</w:t>
      </w:r>
      <w:r w:rsidRPr="00764F75">
        <w:rPr>
          <w:b/>
          <w:i/>
        </w:rPr>
        <w:t xml:space="preserve">(live) </w:t>
      </w:r>
      <w:r>
        <w:t>in Brazil.The</w:t>
      </w:r>
    </w:p>
    <w:p w:rsidR="000A7324" w:rsidRDefault="000A7324" w:rsidP="004A401B">
      <w:pPr>
        <w:jc w:val="both"/>
      </w:pPr>
      <w:r>
        <w:t xml:space="preserve">     flight from London ……………………</w:t>
      </w:r>
      <w:r w:rsidRPr="00764F75">
        <w:rPr>
          <w:b/>
          <w:i/>
        </w:rPr>
        <w:t xml:space="preserve">(take) </w:t>
      </w:r>
      <w:r>
        <w:t>about fifteen hours and I ………………………………..</w:t>
      </w:r>
    </w:p>
    <w:p w:rsidR="000A7324" w:rsidRPr="00DB7C92" w:rsidRDefault="000A7324" w:rsidP="004A401B">
      <w:pPr>
        <w:jc w:val="both"/>
      </w:pPr>
      <w:r>
        <w:t xml:space="preserve">     </w:t>
      </w:r>
      <w:r w:rsidRPr="00764F75">
        <w:rPr>
          <w:b/>
          <w:i/>
        </w:rPr>
        <w:t>(never/be)</w:t>
      </w:r>
      <w:r>
        <w:t xml:space="preserve"> on a plane before.I ………………………....</w:t>
      </w:r>
      <w:r w:rsidRPr="00764F75">
        <w:rPr>
          <w:b/>
          <w:i/>
        </w:rPr>
        <w:t xml:space="preserve">(feel) </w:t>
      </w:r>
      <w:r>
        <w:t xml:space="preserve">quite nervous about the journey but my   </w:t>
      </w:r>
    </w:p>
    <w:p w:rsidR="000A7324" w:rsidRDefault="000A7324">
      <w:r>
        <w:t xml:space="preserve">     friend …………………….</w:t>
      </w:r>
      <w:r w:rsidRPr="00764F75">
        <w:rPr>
          <w:b/>
          <w:i/>
        </w:rPr>
        <w:t xml:space="preserve">(keep) </w:t>
      </w:r>
      <w:r>
        <w:t>telling me that there ………………..</w:t>
      </w:r>
      <w:r w:rsidRPr="00764F75">
        <w:rPr>
          <w:b/>
          <w:i/>
        </w:rPr>
        <w:t>(be)</w:t>
      </w:r>
      <w:r>
        <w:t xml:space="preserve"> nothing to worry about.</w:t>
      </w:r>
    </w:p>
    <w:p w:rsidR="000A7324" w:rsidRDefault="000A7324">
      <w:r>
        <w:t xml:space="preserve">  2-</w:t>
      </w:r>
      <w:r w:rsidRPr="00764F75">
        <w:rPr>
          <w:b/>
          <w:i/>
          <w:u w:val="single"/>
        </w:rPr>
        <w:t>A:</w:t>
      </w:r>
      <w:r>
        <w:t xml:space="preserve"> Jane ………………………</w:t>
      </w:r>
      <w:r w:rsidRPr="00764F75">
        <w:rPr>
          <w:b/>
          <w:i/>
        </w:rPr>
        <w:t xml:space="preserve">(study) </w:t>
      </w:r>
      <w:r>
        <w:t>hard for the exams everytime.</w:t>
      </w:r>
    </w:p>
    <w:p w:rsidR="000A7324" w:rsidRDefault="000A7324">
      <w:r>
        <w:t xml:space="preserve">     </w:t>
      </w:r>
      <w:r w:rsidRPr="00764F75">
        <w:rPr>
          <w:b/>
          <w:i/>
          <w:u w:val="single"/>
        </w:rPr>
        <w:t>B:</w:t>
      </w:r>
      <w:r>
        <w:t xml:space="preserve"> I hope she ……………………………… </w:t>
      </w:r>
      <w:r w:rsidRPr="00764F75">
        <w:rPr>
          <w:b/>
          <w:i/>
        </w:rPr>
        <w:t>(succeed)</w:t>
      </w:r>
      <w:r>
        <w:t>.</w:t>
      </w:r>
    </w:p>
    <w:p w:rsidR="000A7324" w:rsidRDefault="000A7324">
      <w:r>
        <w:t xml:space="preserve">  3-Last night he ……………………………</w:t>
      </w:r>
      <w:r w:rsidRPr="00764F75">
        <w:rPr>
          <w:b/>
          <w:i/>
        </w:rPr>
        <w:t xml:space="preserve">(buy) </w:t>
      </w:r>
      <w:r>
        <w:t>two tickets for the famous actor’s play.He …………….</w:t>
      </w:r>
    </w:p>
    <w:p w:rsidR="000A7324" w:rsidRDefault="000A7324">
      <w:r>
        <w:t xml:space="preserve">     </w:t>
      </w:r>
      <w:r w:rsidRPr="00764F75">
        <w:rPr>
          <w:b/>
          <w:i/>
        </w:rPr>
        <w:t>(take)</w:t>
      </w:r>
      <w:r>
        <w:t xml:space="preserve"> Julia to the theatre.</w:t>
      </w:r>
    </w:p>
    <w:p w:rsidR="000A7324" w:rsidRDefault="000A7324">
      <w:r>
        <w:t xml:space="preserve">  4-If Roger ………………………….….</w:t>
      </w:r>
      <w:r w:rsidRPr="00BB08C9">
        <w:rPr>
          <w:b/>
          <w:i/>
        </w:rPr>
        <w:t xml:space="preserve">(come) </w:t>
      </w:r>
      <w:r>
        <w:t>to the party,I …………..……………………</w:t>
      </w:r>
      <w:r w:rsidRPr="00BB08C9">
        <w:rPr>
          <w:b/>
          <w:i/>
        </w:rPr>
        <w:t xml:space="preserve">(leave) </w:t>
      </w:r>
      <w:r>
        <w:t xml:space="preserve">there </w:t>
      </w:r>
    </w:p>
    <w:p w:rsidR="000A7324" w:rsidRDefault="000A7324">
      <w:r>
        <w:t xml:space="preserve">     immediately.I ………………………………</w:t>
      </w:r>
      <w:r w:rsidRPr="00BB08C9">
        <w:rPr>
          <w:b/>
          <w:i/>
        </w:rPr>
        <w:t xml:space="preserve">(not/like) </w:t>
      </w:r>
      <w:r>
        <w:t>him.</w:t>
      </w:r>
    </w:p>
    <w:p w:rsidR="000A7324" w:rsidRDefault="000A7324">
      <w:r>
        <w:t xml:space="preserve">  5-The bus driver ……………………………….</w:t>
      </w:r>
      <w:r w:rsidRPr="00BB08C9">
        <w:rPr>
          <w:b/>
          <w:i/>
        </w:rPr>
        <w:t xml:space="preserve">(talk) </w:t>
      </w:r>
      <w:r>
        <w:t>on the phone when he ……...……………....</w:t>
      </w:r>
      <w:r w:rsidRPr="00BB08C9">
        <w:rPr>
          <w:b/>
          <w:i/>
        </w:rPr>
        <w:t>(have)</w:t>
      </w:r>
    </w:p>
    <w:p w:rsidR="000A7324" w:rsidRDefault="000A7324">
      <w:r>
        <w:t xml:space="preserve">     an accident.</w:t>
      </w:r>
    </w:p>
    <w:p w:rsidR="000A7324" w:rsidRDefault="000A7324">
      <w:r>
        <w:t xml:space="preserve">  6-Roger ……………………………</w:t>
      </w:r>
      <w:r w:rsidRPr="00BB08C9">
        <w:rPr>
          <w:b/>
          <w:i/>
        </w:rPr>
        <w:t xml:space="preserve">(wash) </w:t>
      </w:r>
      <w:r>
        <w:t>the car.It ………………………</w:t>
      </w:r>
      <w:r w:rsidRPr="00BB08C9">
        <w:rPr>
          <w:b/>
          <w:i/>
        </w:rPr>
        <w:t xml:space="preserve">(look) </w:t>
      </w:r>
      <w:r>
        <w:t>new again.</w:t>
      </w:r>
    </w:p>
    <w:p w:rsidR="000A7324" w:rsidRDefault="000A7324">
      <w:r>
        <w:t xml:space="preserve">  7-I ………………………….</w:t>
      </w:r>
      <w:r w:rsidRPr="00BB08C9">
        <w:rPr>
          <w:b/>
          <w:i/>
        </w:rPr>
        <w:t xml:space="preserve">.(not/answer) </w:t>
      </w:r>
      <w:r>
        <w:t>the phone because I ……...………………….</w:t>
      </w:r>
      <w:r w:rsidRPr="00BB08C9">
        <w:rPr>
          <w:b/>
          <w:i/>
        </w:rPr>
        <w:t xml:space="preserve">(have) </w:t>
      </w:r>
      <w:r>
        <w:t xml:space="preserve">a bath. </w:t>
      </w:r>
    </w:p>
    <w:p w:rsidR="000A7324" w:rsidRDefault="000A7324">
      <w:pPr>
        <w:rPr>
          <w:b/>
          <w:i/>
          <w:u w:val="single"/>
        </w:rPr>
      </w:pPr>
    </w:p>
    <w:p w:rsidR="000A7324" w:rsidRDefault="000A7324">
      <w:r>
        <w:rPr>
          <w:b/>
          <w:i/>
          <w:u w:val="single"/>
        </w:rPr>
        <w:t>C)WRITE THE CORRECT PREPOSITIONS:(1x10=10 Pts)</w:t>
      </w:r>
    </w:p>
    <w:p w:rsidR="000A7324" w:rsidRDefault="000A7324"/>
    <w:p w:rsidR="000A7324" w:rsidRDefault="000A7324">
      <w:r>
        <w:t xml:space="preserve">  1-The train always arrives ……………… time.</w:t>
      </w:r>
    </w:p>
    <w:p w:rsidR="000A7324" w:rsidRDefault="000A7324">
      <w:r>
        <w:t xml:space="preserve">  2-The workers have to finish the work …………… noon.</w:t>
      </w:r>
    </w:p>
    <w:p w:rsidR="000A7324" w:rsidRDefault="000A7324">
      <w:r>
        <w:t xml:space="preserve">  3-I go to school ……………… bus everyday.</w:t>
      </w:r>
    </w:p>
    <w:p w:rsidR="000A7324" w:rsidRDefault="000A7324">
      <w:r>
        <w:t xml:space="preserve">  4-Will you be …………….. home tomorrow?</w:t>
      </w:r>
    </w:p>
    <w:p w:rsidR="000A7324" w:rsidRDefault="000A7324">
      <w:r>
        <w:t xml:space="preserve">  5-The first University Entrance Exam is ……………… 1st April.</w:t>
      </w:r>
    </w:p>
    <w:p w:rsidR="000A7324" w:rsidRDefault="000A7324">
      <w:r>
        <w:t xml:space="preserve">  6-Who is it ……………. the door?</w:t>
      </w:r>
    </w:p>
    <w:p w:rsidR="000A7324" w:rsidRDefault="000A7324">
      <w:r>
        <w:t xml:space="preserve">  7-How many students are there …………… the classroom now?</w:t>
      </w:r>
    </w:p>
    <w:p w:rsidR="000A7324" w:rsidRDefault="000A7324">
      <w:r>
        <w:t xml:space="preserve">  8-Whose is that book ……………. the desk?</w:t>
      </w:r>
    </w:p>
    <w:p w:rsidR="000A7324" w:rsidRDefault="000A7324">
      <w:r>
        <w:t xml:space="preserve">  9-There are lots of pictures ………….. the wall ………… my room.    </w:t>
      </w:r>
    </w:p>
    <w:p w:rsidR="000A7324" w:rsidRDefault="000A7324"/>
    <w:p w:rsidR="000A7324" w:rsidRDefault="000A7324"/>
    <w:p w:rsidR="000A7324" w:rsidRDefault="000A7324"/>
    <w:p w:rsidR="000A7324" w:rsidRDefault="000A7324"/>
    <w:p w:rsidR="000A7324" w:rsidRDefault="000A7324"/>
    <w:p w:rsidR="000A7324" w:rsidRDefault="000A7324"/>
    <w:p w:rsidR="000A7324" w:rsidRDefault="000A7324">
      <w:pPr>
        <w:rPr>
          <w:b/>
          <w:i/>
          <w:u w:val="single"/>
        </w:rPr>
      </w:pPr>
    </w:p>
    <w:p w:rsidR="000A7324" w:rsidRDefault="000A7324">
      <w:pPr>
        <w:rPr>
          <w:b/>
          <w:i/>
          <w:u w:val="single"/>
        </w:rPr>
      </w:pPr>
    </w:p>
    <w:p w:rsidR="000A7324" w:rsidRDefault="000A7324">
      <w:r>
        <w:rPr>
          <w:b/>
          <w:i/>
          <w:u w:val="single"/>
        </w:rPr>
        <w:t>D)REWRITE THE SENTENCES IN ‘INDIRECT SPEECH’:(3x5=15 Pts)</w:t>
      </w:r>
    </w:p>
    <w:p w:rsidR="000A7324" w:rsidRDefault="000A7324"/>
    <w:p w:rsidR="000A7324" w:rsidRDefault="000A7324">
      <w:r>
        <w:t xml:space="preserve">  1-They said </w:t>
      </w:r>
      <w:r w:rsidRPr="009B6A3E">
        <w:rPr>
          <w:i/>
        </w:rPr>
        <w:t>‘We are very tired’</w:t>
      </w:r>
      <w:r>
        <w:t>.</w:t>
      </w:r>
    </w:p>
    <w:p w:rsidR="000A7324" w:rsidRDefault="000A7324">
      <w:r>
        <w:t xml:space="preserve">      …………………………………………………………………………………………………………</w:t>
      </w:r>
    </w:p>
    <w:p w:rsidR="000A7324" w:rsidRDefault="000A7324">
      <w:r>
        <w:t xml:space="preserve">  2-She said to him </w:t>
      </w:r>
      <w:r w:rsidRPr="009B6A3E">
        <w:rPr>
          <w:i/>
        </w:rPr>
        <w:t>‘I don’t want to disturb your sister’</w:t>
      </w:r>
      <w:r>
        <w:t>.</w:t>
      </w:r>
    </w:p>
    <w:p w:rsidR="000A7324" w:rsidRDefault="000A7324">
      <w:r>
        <w:t xml:space="preserve">     ………………………………………………………………………………………………………….</w:t>
      </w:r>
    </w:p>
    <w:p w:rsidR="000A7324" w:rsidRDefault="000A7324">
      <w:r>
        <w:t xml:space="preserve">  3-Dorian said to him </w:t>
      </w:r>
      <w:r w:rsidRPr="009B6A3E">
        <w:rPr>
          <w:i/>
        </w:rPr>
        <w:t>‘I like fruit juice better than tea’</w:t>
      </w:r>
      <w:r>
        <w:t>.</w:t>
      </w:r>
    </w:p>
    <w:p w:rsidR="000A7324" w:rsidRDefault="000A7324">
      <w:r>
        <w:t xml:space="preserve">     ………………………………………………………………………………………………………….</w:t>
      </w:r>
    </w:p>
    <w:p w:rsidR="000A7324" w:rsidRDefault="000A7324">
      <w:r>
        <w:t xml:space="preserve">  4-Tom said </w:t>
      </w:r>
      <w:r w:rsidRPr="009B6A3E">
        <w:rPr>
          <w:i/>
        </w:rPr>
        <w:t>‘This calculator belongs to me’</w:t>
      </w:r>
      <w:r>
        <w:t>.</w:t>
      </w:r>
    </w:p>
    <w:p w:rsidR="000A7324" w:rsidRDefault="000A7324">
      <w:r>
        <w:t xml:space="preserve">      …………………………………………………………………………………………………………</w:t>
      </w:r>
    </w:p>
    <w:p w:rsidR="000A7324" w:rsidRDefault="000A7324">
      <w:r>
        <w:t xml:space="preserve">  5-The teacher told us </w:t>
      </w:r>
      <w:r w:rsidRPr="009B6A3E">
        <w:rPr>
          <w:i/>
        </w:rPr>
        <w:t>‘You are not studying hard enough’</w:t>
      </w:r>
      <w:r>
        <w:t>.</w:t>
      </w:r>
    </w:p>
    <w:p w:rsidR="000A7324" w:rsidRDefault="000A7324">
      <w:r>
        <w:t xml:space="preserve">      ………………………………………………………………………………………………………… </w:t>
      </w:r>
    </w:p>
    <w:p w:rsidR="000A7324" w:rsidRDefault="000A7324">
      <w:pPr>
        <w:rPr>
          <w:b/>
          <w:i/>
          <w:u w:val="single"/>
        </w:rPr>
      </w:pPr>
    </w:p>
    <w:p w:rsidR="000A7324" w:rsidRDefault="000A7324">
      <w:r>
        <w:rPr>
          <w:b/>
          <w:i/>
          <w:u w:val="single"/>
        </w:rPr>
        <w:t>E)ORDER THE PARAGRAPHS:(3x5=15 Pts)</w:t>
      </w:r>
    </w:p>
    <w:p w:rsidR="000A7324" w:rsidRDefault="000A7324">
      <w:r>
        <w:tab/>
      </w:r>
    </w:p>
    <w:p w:rsidR="000A7324" w:rsidRDefault="000A7324"/>
    <w:p w:rsidR="000A7324" w:rsidRDefault="000A7324">
      <w:pPr>
        <w:rPr>
          <w:b/>
          <w:i/>
        </w:rPr>
      </w:pPr>
      <w:r>
        <w:tab/>
      </w:r>
      <w:r>
        <w:tab/>
      </w:r>
      <w:r>
        <w:tab/>
      </w:r>
      <w:r>
        <w:tab/>
      </w:r>
      <w:r>
        <w:tab/>
      </w:r>
      <w:r>
        <w:rPr>
          <w:b/>
          <w:i/>
        </w:rPr>
        <w:t>UMBRELLAS</w:t>
      </w:r>
    </w:p>
    <w:p w:rsidR="000A7324" w:rsidRDefault="000A7324">
      <w:pPr>
        <w:rPr>
          <w:b/>
          <w:i/>
        </w:rPr>
      </w:pPr>
    </w:p>
    <w:p w:rsidR="000A7324" w:rsidRDefault="000A7324" w:rsidP="00204358">
      <w:pPr>
        <w:jc w:val="both"/>
      </w:pPr>
      <w:r>
        <w:t>(………)England was probably the first country in Europe where ordinary people used umbrellas against the rain.England has a rainy climate,and umbrellas are very useful there.Everbody uses umbrellas today.The next time you carry one,remember that for centuries only great men and women used them.Perhaps you are really a king or queen,a princess or prince.</w:t>
      </w:r>
    </w:p>
    <w:p w:rsidR="000A7324" w:rsidRDefault="000A7324" w:rsidP="00204358">
      <w:pPr>
        <w:jc w:val="both"/>
      </w:pPr>
      <w:r>
        <w:t>(………)When the Spanish explorers went to Mexico,they saw the Aztec kings using umbrellas.English explorers saw Indian princes carrying umbrellas on the east coast of North America.It seems that people in different parts  of the world invented umbrellas at different times.</w:t>
      </w:r>
    </w:p>
    <w:p w:rsidR="000A7324" w:rsidRDefault="000A7324" w:rsidP="00204358">
      <w:pPr>
        <w:jc w:val="both"/>
      </w:pPr>
      <w:r>
        <w:t>(………)Umbrellas are very old.The Chinese had them in the 11th century B.C.From China they traveled to India,Persia,and Egypt.In Greece and Rome,men wouldn’t use them.They believed umbrellas were only for women.</w:t>
      </w:r>
    </w:p>
    <w:p w:rsidR="000A7324" w:rsidRDefault="000A7324" w:rsidP="00204358">
      <w:pPr>
        <w:jc w:val="both"/>
      </w:pPr>
      <w:r>
        <w:t>(………)However,the umbrella didn’t begin life as an ordinary object.It was a sign of royalty or importance.Some African tribes stil use umbrellas in this way today.Someone carries an umbrella and walks  behind the king or important person.</w:t>
      </w:r>
    </w:p>
    <w:p w:rsidR="000A7324" w:rsidRPr="001664D3" w:rsidRDefault="000A7324" w:rsidP="00204358">
      <w:pPr>
        <w:jc w:val="both"/>
      </w:pPr>
      <w:r>
        <w:t xml:space="preserve">(………)The umbrella is a very ordinary object.It keeps the rain and the sun off people.Some umbrellas fold up,so it is easy to carry them.  </w:t>
      </w:r>
      <w:hyperlink r:id="rId4" w:history="1">
        <w:r w:rsidRPr="005F5986">
          <w:rPr>
            <w:rStyle w:val="Hyperlink"/>
          </w:rPr>
          <w:t>www.sorubak.com</w:t>
        </w:r>
      </w:hyperlink>
      <w:r>
        <w:t xml:space="preserve"> </w:t>
      </w:r>
    </w:p>
    <w:sectPr w:rsidR="000A7324" w:rsidRPr="001664D3" w:rsidSect="000D2B3E">
      <w:pgSz w:w="11906" w:h="16838"/>
      <w:pgMar w:top="851" w:right="849"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2B3E"/>
    <w:rsid w:val="0009532C"/>
    <w:rsid w:val="000A7324"/>
    <w:rsid w:val="000B3EE0"/>
    <w:rsid w:val="000D2B3E"/>
    <w:rsid w:val="001664D3"/>
    <w:rsid w:val="001B3172"/>
    <w:rsid w:val="00204358"/>
    <w:rsid w:val="0032750B"/>
    <w:rsid w:val="003715A3"/>
    <w:rsid w:val="003B5E2A"/>
    <w:rsid w:val="003D1418"/>
    <w:rsid w:val="003F7A45"/>
    <w:rsid w:val="00424AC6"/>
    <w:rsid w:val="004A401B"/>
    <w:rsid w:val="004D2685"/>
    <w:rsid w:val="005F5986"/>
    <w:rsid w:val="00631383"/>
    <w:rsid w:val="0072625D"/>
    <w:rsid w:val="00764F75"/>
    <w:rsid w:val="007739DB"/>
    <w:rsid w:val="0079432E"/>
    <w:rsid w:val="007F3478"/>
    <w:rsid w:val="00804669"/>
    <w:rsid w:val="008337F9"/>
    <w:rsid w:val="00871041"/>
    <w:rsid w:val="009B6A3E"/>
    <w:rsid w:val="009E16F3"/>
    <w:rsid w:val="00A03CF8"/>
    <w:rsid w:val="00A12429"/>
    <w:rsid w:val="00B20CA4"/>
    <w:rsid w:val="00BB08C9"/>
    <w:rsid w:val="00BB5DBC"/>
    <w:rsid w:val="00BE5823"/>
    <w:rsid w:val="00C9443E"/>
    <w:rsid w:val="00DB7C92"/>
    <w:rsid w:val="00E23035"/>
    <w:rsid w:val="00E539D7"/>
    <w:rsid w:val="00EB53FC"/>
    <w:rsid w:val="00EE4766"/>
    <w:rsid w:val="00F20943"/>
    <w:rsid w:val="00F413D1"/>
    <w:rsid w:val="00FD4330"/>
    <w:rsid w:val="00FD5A8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01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2750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131</TotalTime>
  <Pages>2</Pages>
  <Words>636</Words>
  <Characters>3628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nuhbay</dc:creator>
  <cp:keywords>www.sorubak.com</cp:keywords>
  <dc:description>www.sorubak.com</dc:description>
  <cp:lastModifiedBy>edanur</cp:lastModifiedBy>
  <cp:revision>27</cp:revision>
  <dcterms:created xsi:type="dcterms:W3CDTF">2012-02-18T20:33:00Z</dcterms:created>
  <dcterms:modified xsi:type="dcterms:W3CDTF">2014-03-06T20:34:00Z</dcterms:modified>
  <cp:category>www.sorubak.com</cp:category>
</cp:coreProperties>
</file>