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227"/>
        <w:gridCol w:w="5798"/>
        <w:gridCol w:w="1684"/>
      </w:tblGrid>
      <w:tr w:rsidR="00AC5420" w:rsidRPr="00E2059C" w:rsidTr="00E2059C">
        <w:trPr>
          <w:trHeight w:val="1156"/>
        </w:trPr>
        <w:tc>
          <w:tcPr>
            <w:tcW w:w="3227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Adı:</w:t>
            </w:r>
          </w:p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5798" w:type="dxa"/>
          </w:tcPr>
          <w:p w:rsidR="00AC5420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2013-2014 EĞİTİM-ÖĞRETİM YILI .................. MANTIK DERSİ 12.SINIFLAR 1.DÖNEM 1.ORTAK YAZILI SINAVI</w:t>
            </w:r>
          </w:p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hyperlink r:id="rId5" w:history="1">
              <w:r w:rsidRPr="007B0B8A">
                <w:rPr>
                  <w:rStyle w:val="Hyperlink"/>
                  <w:rFonts w:ascii="Times New Roman" w:hAnsi="Times New Roman"/>
                  <w:b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4" w:type="dxa"/>
          </w:tcPr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A GRUBU</w:t>
            </w:r>
          </w:p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  <w:p w:rsidR="00AC5420" w:rsidRPr="00E2059C" w:rsidRDefault="00AC5420" w:rsidP="00E20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59C">
              <w:rPr>
                <w:rFonts w:ascii="Times New Roman" w:hAnsi="Times New Roman"/>
                <w:b/>
                <w:sz w:val="24"/>
                <w:szCs w:val="24"/>
              </w:rPr>
              <w:t>.........</w:t>
            </w:r>
          </w:p>
        </w:tc>
      </w:tr>
    </w:tbl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Pr="006439C3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439C3">
        <w:rPr>
          <w:rFonts w:ascii="Times New Roman" w:hAnsi="Times New Roman"/>
          <w:b/>
          <w:sz w:val="24"/>
          <w:szCs w:val="24"/>
          <w:u w:val="single"/>
        </w:rPr>
        <w:t>SORULAR: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Mantık doğrusunu tanımlayarak örnek veriniz.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Çelişmezlik ilkesini örnek vererek açıklayınız.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Mantık ve Felsefe arasındaki ilişkiyi açıklayınız.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Kavram ile Terim arasındaki farkı açıklayarak örnek veriniz.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"Sendika-İşçi, Şehir-İstanbul, İnsan-İnsanlık, Çalışkan-Çalışkan olmayan" kavramlarının hangi kavram türlerine ait olduğunu yazınız.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"Bitki, Varlık, Kavak ağacı, Canlı, Ağaç" kavramlarını içlem-kaplam ilişkisine göre sıralayarak, "Ağaç" kavramının cinsini ve türünü yazınız.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Bir kavramın sadece zihindeki varlığı "nelik", o kavramın zihin dışında gösterdiği varlığı "gerçeklik", gerçekliği olan kavramın belli bir nesnede somutlaşması "kimlik" adını alır.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Buna göre aşağıdaki kavramlardan hangisinin hem neliği, hem gerçekliği hem de kimliği vardır?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A)Kaf Dağı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Maden</w:t>
      </w:r>
      <w:r>
        <w:rPr>
          <w:rFonts w:ascii="Times New Roman" w:hAnsi="Times New Roman"/>
          <w:sz w:val="24"/>
          <w:szCs w:val="24"/>
        </w:rPr>
        <w:tab/>
        <w:t>C) Deniz kızı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Melek Teyze</w:t>
      </w:r>
      <w:r>
        <w:rPr>
          <w:rFonts w:ascii="Times New Roman" w:hAnsi="Times New Roman"/>
          <w:sz w:val="24"/>
          <w:szCs w:val="24"/>
        </w:rPr>
        <w:tab/>
        <w:t>E) Demir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8."Bazı kadınlar doktordur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"Hiçbir kalem silgi değildir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Bazı doktorlar kadındır"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Hiçbir silgi kalem değildir"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önerme gruplarının, kavramlar arası ilişki türlerinden hangilerine ait olduğunu yazınız.</w:t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pPr w:leftFromText="141" w:rightFromText="141" w:vertAnchor="text" w:horzAnchor="margin" w:tblpXSpec="right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9"/>
      </w:tblGrid>
      <w:tr w:rsidR="00AC5420" w:rsidRPr="00E2059C" w:rsidTr="00E2059C">
        <w:trPr>
          <w:trHeight w:val="281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1.ühi</w:t>
            </w:r>
          </w:p>
        </w:tc>
      </w:tr>
      <w:tr w:rsidR="00AC5420" w:rsidRPr="00E2059C" w:rsidTr="00E2059C">
        <w:trPr>
          <w:trHeight w:val="281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2.öz</w:t>
            </w:r>
          </w:p>
        </w:tc>
      </w:tr>
      <w:tr w:rsidR="00AC5420" w:rsidRPr="00E2059C" w:rsidTr="00E2059C">
        <w:trPr>
          <w:trHeight w:val="300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3.çel</w:t>
            </w:r>
          </w:p>
        </w:tc>
      </w:tr>
      <w:tr w:rsidR="00AC5420" w:rsidRPr="00E2059C" w:rsidTr="00E2059C">
        <w:trPr>
          <w:trHeight w:val="281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4.yet</w:t>
            </w:r>
          </w:p>
        </w:tc>
      </w:tr>
      <w:tr w:rsidR="00AC5420" w:rsidRPr="00E2059C" w:rsidTr="00E2059C">
        <w:trPr>
          <w:trHeight w:val="300"/>
        </w:trPr>
        <w:tc>
          <w:tcPr>
            <w:tcW w:w="4069" w:type="dxa"/>
          </w:tcPr>
          <w:p w:rsidR="00AC5420" w:rsidRPr="00E2059C" w:rsidRDefault="00AC5420" w:rsidP="00E20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59C">
              <w:rPr>
                <w:rFonts w:ascii="Times New Roman" w:hAnsi="Times New Roman"/>
                <w:sz w:val="24"/>
                <w:szCs w:val="24"/>
              </w:rPr>
              <w:t>5.ühi</w:t>
            </w:r>
          </w:p>
        </w:tc>
      </w:tr>
    </w:tbl>
    <w:p w:rsidR="00AC5420" w:rsidRDefault="00AC5420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 bir yol bul ya da bir yol aç. </w:t>
      </w:r>
    </w:p>
    <w:p w:rsidR="00AC5420" w:rsidRDefault="00AC5420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Okul okuldur.</w:t>
      </w:r>
    </w:p>
    <w:p w:rsidR="00AC5420" w:rsidRDefault="00AC5420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şey hem var hem yok olamaz.</w:t>
      </w:r>
    </w:p>
    <w:p w:rsidR="00AC5420" w:rsidRDefault="00AC5420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Kilo almamak için spor yapmalısın.</w:t>
      </w:r>
    </w:p>
    <w:p w:rsidR="00AC5420" w:rsidRPr="003505E1" w:rsidRDefault="00AC5420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Üç sayısı ya tek, ya çift sayıdır.</w:t>
      </w:r>
    </w:p>
    <w:p w:rsidR="00AC5420" w:rsidRPr="007A5014" w:rsidRDefault="00AC5420" w:rsidP="003505E1">
      <w:pPr>
        <w:pStyle w:val="ListParagraph"/>
        <w:spacing w:after="0" w:line="240" w:lineRule="auto"/>
        <w:ind w:left="14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Canlı</w:t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4.75pt;margin-top:5.15pt;width:58.6pt;height:0;z-index:25165414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54.9pt;margin-top:.95pt;width:0;height:4.2pt;z-index:251653120" o:connectortype="straight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Bitki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Hayvan</w:t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171.65pt;margin-top:10.6pt;width:33.5pt;height:10.05pt;rotation:180;flip:y;z-index:251656192" o:connectortype="elbow" adj=",1011224,-155488">
            <v:stroke endarrow="block"/>
          </v:shape>
        </w:pict>
      </w:r>
      <w:r>
        <w:rPr>
          <w:noProof/>
          <w:lang w:eastAsia="tr-TR"/>
        </w:rPr>
        <w:pict>
          <v:shape id="_x0000_s1029" type="#_x0000_t34" style="position:absolute;margin-left:205.15pt;margin-top:10.6pt;width:30.95pt;height:10.05pt;z-index:251657216" o:connectortype="elbow" adj="10783,-1011224,-168299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05.15pt;margin-top:1.4pt;width:0;height:9.2pt;z-index:251655168" o:connectortype="straight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Omurgalı</w:t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ab/>
        <w:t xml:space="preserve">         Omurgasız</w:t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253.65pt;margin-top:.65pt;width:0;height:13.4pt;z-index:251658240" o:connectortype="straight"/>
        </w:pic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2" type="#_x0000_t34" style="position:absolute;margin-left:253.65pt;margin-top:.25pt;width:32.7pt;height:7.5pt;z-index:251660288" o:connectortype="elbow" adj=",-1444320,-191328">
            <v:stroke endarrow="block"/>
          </v:shape>
        </w:pict>
      </w:r>
      <w:r>
        <w:rPr>
          <w:noProof/>
          <w:lang w:eastAsia="tr-TR"/>
        </w:rPr>
        <w:pict>
          <v:shape id="_x0000_s1033" type="#_x0000_t34" style="position:absolute;margin-left:219.35pt;margin-top:.25pt;width:34.3pt;height:7.5pt;rotation:180;flip:y;z-index:251659264" o:connectortype="elbow" adj=",1444320,-182403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  <w:t>Karada yaşayan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Suda yaşayan</w:t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313.1pt;margin-top:.65pt;width:.85pt;height:15.1pt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83.35pt;margin-top:.65pt;width:0;height:15.1pt;z-index:251661312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Kelebek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Deniz yıldızı</w:t>
      </w: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Default="00AC5420" w:rsidP="00EB4D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Ayrım kavramını tanımlayarak yukarıdaki sınıflandırmaya göre "Deniz yıldızı"nın ayrımını yazınız.</w:t>
      </w:r>
    </w:p>
    <w:p w:rsidR="00AC5420" w:rsidRPr="006439C3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C5420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39C3">
        <w:rPr>
          <w:rFonts w:ascii="Times New Roman" w:hAnsi="Times New Roman"/>
          <w:b/>
          <w:sz w:val="24"/>
          <w:szCs w:val="24"/>
        </w:rPr>
        <w:t>NOT: Her sorunun doğru cevabı 10 puandır. Başarılar dileriz.</w:t>
      </w:r>
    </w:p>
    <w:p w:rsidR="00AC5420" w:rsidRPr="006439C3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5420" w:rsidRDefault="00AC5420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420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C5420" w:rsidRPr="001A544B" w:rsidRDefault="00AC5420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/>
          <w:b/>
          <w:sz w:val="24"/>
          <w:szCs w:val="24"/>
          <w:u w:val="single"/>
        </w:rPr>
        <w:t>CEVAPLAR:</w:t>
      </w:r>
    </w:p>
    <w:sectPr w:rsidR="00AC5420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20A09"/>
    <w:multiLevelType w:val="hybridMultilevel"/>
    <w:tmpl w:val="73502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828E7"/>
    <w:rsid w:val="00086916"/>
    <w:rsid w:val="000A6481"/>
    <w:rsid w:val="000A6A7B"/>
    <w:rsid w:val="000B64D8"/>
    <w:rsid w:val="000B7CA4"/>
    <w:rsid w:val="000C66DA"/>
    <w:rsid w:val="000D5983"/>
    <w:rsid w:val="000E2C5A"/>
    <w:rsid w:val="000F27C0"/>
    <w:rsid w:val="001064CD"/>
    <w:rsid w:val="00123738"/>
    <w:rsid w:val="00137436"/>
    <w:rsid w:val="001433CA"/>
    <w:rsid w:val="001623CB"/>
    <w:rsid w:val="00175C96"/>
    <w:rsid w:val="00183C95"/>
    <w:rsid w:val="001864AA"/>
    <w:rsid w:val="001A279D"/>
    <w:rsid w:val="001A544B"/>
    <w:rsid w:val="001B7D2D"/>
    <w:rsid w:val="001C4AE4"/>
    <w:rsid w:val="001D0CE1"/>
    <w:rsid w:val="001D4FDD"/>
    <w:rsid w:val="001D5A0C"/>
    <w:rsid w:val="001E2422"/>
    <w:rsid w:val="001F16B2"/>
    <w:rsid w:val="001F2A63"/>
    <w:rsid w:val="001F6729"/>
    <w:rsid w:val="00223F2C"/>
    <w:rsid w:val="0023198C"/>
    <w:rsid w:val="00237737"/>
    <w:rsid w:val="00257D86"/>
    <w:rsid w:val="002653D5"/>
    <w:rsid w:val="00292506"/>
    <w:rsid w:val="002C01B2"/>
    <w:rsid w:val="002C2265"/>
    <w:rsid w:val="002D23BA"/>
    <w:rsid w:val="002D668B"/>
    <w:rsid w:val="002E4D06"/>
    <w:rsid w:val="00301B40"/>
    <w:rsid w:val="003129DA"/>
    <w:rsid w:val="00321882"/>
    <w:rsid w:val="0033233C"/>
    <w:rsid w:val="003345C9"/>
    <w:rsid w:val="00343B8C"/>
    <w:rsid w:val="003505E1"/>
    <w:rsid w:val="00370CDE"/>
    <w:rsid w:val="003862BB"/>
    <w:rsid w:val="00387401"/>
    <w:rsid w:val="003A373D"/>
    <w:rsid w:val="003B09CF"/>
    <w:rsid w:val="003C4740"/>
    <w:rsid w:val="003F03F8"/>
    <w:rsid w:val="00410FA9"/>
    <w:rsid w:val="004134DC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C7139"/>
    <w:rsid w:val="005D012B"/>
    <w:rsid w:val="005D30AC"/>
    <w:rsid w:val="005D6B32"/>
    <w:rsid w:val="005E6215"/>
    <w:rsid w:val="005E7F88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711FAF"/>
    <w:rsid w:val="007220CF"/>
    <w:rsid w:val="007357F9"/>
    <w:rsid w:val="007415C0"/>
    <w:rsid w:val="0074518B"/>
    <w:rsid w:val="00752516"/>
    <w:rsid w:val="007531F0"/>
    <w:rsid w:val="007630DB"/>
    <w:rsid w:val="00765170"/>
    <w:rsid w:val="00770310"/>
    <w:rsid w:val="007772FF"/>
    <w:rsid w:val="00783A56"/>
    <w:rsid w:val="00792AC5"/>
    <w:rsid w:val="007A5014"/>
    <w:rsid w:val="007B0B8A"/>
    <w:rsid w:val="007B6A5A"/>
    <w:rsid w:val="007D32EE"/>
    <w:rsid w:val="008013A5"/>
    <w:rsid w:val="00815AA1"/>
    <w:rsid w:val="0082019D"/>
    <w:rsid w:val="00835899"/>
    <w:rsid w:val="00846010"/>
    <w:rsid w:val="00846796"/>
    <w:rsid w:val="00855364"/>
    <w:rsid w:val="00871DF4"/>
    <w:rsid w:val="0088027B"/>
    <w:rsid w:val="00896B3F"/>
    <w:rsid w:val="00897B25"/>
    <w:rsid w:val="008A61BE"/>
    <w:rsid w:val="008B39FD"/>
    <w:rsid w:val="008C3C20"/>
    <w:rsid w:val="008C3DB3"/>
    <w:rsid w:val="008C6E4C"/>
    <w:rsid w:val="008E1786"/>
    <w:rsid w:val="008E64CD"/>
    <w:rsid w:val="00911316"/>
    <w:rsid w:val="009232E6"/>
    <w:rsid w:val="00935CCD"/>
    <w:rsid w:val="009405AE"/>
    <w:rsid w:val="00952E37"/>
    <w:rsid w:val="009621F5"/>
    <w:rsid w:val="009640AD"/>
    <w:rsid w:val="00964761"/>
    <w:rsid w:val="0097173A"/>
    <w:rsid w:val="009904A1"/>
    <w:rsid w:val="00990F9C"/>
    <w:rsid w:val="009A7B6C"/>
    <w:rsid w:val="009B0C8F"/>
    <w:rsid w:val="009C1BCA"/>
    <w:rsid w:val="009D3FEA"/>
    <w:rsid w:val="009E0E75"/>
    <w:rsid w:val="00A00881"/>
    <w:rsid w:val="00A10E2A"/>
    <w:rsid w:val="00A62F53"/>
    <w:rsid w:val="00A747A0"/>
    <w:rsid w:val="00A81A89"/>
    <w:rsid w:val="00AA276D"/>
    <w:rsid w:val="00AC5420"/>
    <w:rsid w:val="00AD1DB2"/>
    <w:rsid w:val="00AD5D98"/>
    <w:rsid w:val="00AE4395"/>
    <w:rsid w:val="00AF1D72"/>
    <w:rsid w:val="00B03414"/>
    <w:rsid w:val="00B056F5"/>
    <w:rsid w:val="00B122B7"/>
    <w:rsid w:val="00B147F1"/>
    <w:rsid w:val="00B16A18"/>
    <w:rsid w:val="00B22EFE"/>
    <w:rsid w:val="00B301DE"/>
    <w:rsid w:val="00B40D5A"/>
    <w:rsid w:val="00B7634E"/>
    <w:rsid w:val="00B8361A"/>
    <w:rsid w:val="00BB268A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C55C7"/>
    <w:rsid w:val="00CD5062"/>
    <w:rsid w:val="00CD7BB8"/>
    <w:rsid w:val="00CE0BED"/>
    <w:rsid w:val="00CE539F"/>
    <w:rsid w:val="00D4107C"/>
    <w:rsid w:val="00D5481A"/>
    <w:rsid w:val="00D55A02"/>
    <w:rsid w:val="00D56F3C"/>
    <w:rsid w:val="00D63439"/>
    <w:rsid w:val="00D661C5"/>
    <w:rsid w:val="00D67ED2"/>
    <w:rsid w:val="00D71B80"/>
    <w:rsid w:val="00D76B98"/>
    <w:rsid w:val="00D93B6D"/>
    <w:rsid w:val="00DC399A"/>
    <w:rsid w:val="00DC6A8C"/>
    <w:rsid w:val="00DE1F4B"/>
    <w:rsid w:val="00DF29CC"/>
    <w:rsid w:val="00E008D3"/>
    <w:rsid w:val="00E16F41"/>
    <w:rsid w:val="00E2059C"/>
    <w:rsid w:val="00E24780"/>
    <w:rsid w:val="00E24AC0"/>
    <w:rsid w:val="00E27B9C"/>
    <w:rsid w:val="00E30C32"/>
    <w:rsid w:val="00E3783A"/>
    <w:rsid w:val="00E57C16"/>
    <w:rsid w:val="00E81FE7"/>
    <w:rsid w:val="00E8362F"/>
    <w:rsid w:val="00EA05A2"/>
    <w:rsid w:val="00EA1552"/>
    <w:rsid w:val="00EB4DE6"/>
    <w:rsid w:val="00EC3733"/>
    <w:rsid w:val="00EC76EE"/>
    <w:rsid w:val="00EC7C5F"/>
    <w:rsid w:val="00EF1C21"/>
    <w:rsid w:val="00EF23CD"/>
    <w:rsid w:val="00EF3F31"/>
    <w:rsid w:val="00F0779F"/>
    <w:rsid w:val="00F20816"/>
    <w:rsid w:val="00F31C8E"/>
    <w:rsid w:val="00F46C32"/>
    <w:rsid w:val="00F52AB5"/>
    <w:rsid w:val="00F81AE3"/>
    <w:rsid w:val="00F904E4"/>
    <w:rsid w:val="00F9257B"/>
    <w:rsid w:val="00F930F8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64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B64D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634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274</Words>
  <Characters>1567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Yağmur</dc:creator>
  <cp:keywords/>
  <dc:description/>
  <cp:lastModifiedBy>edanur</cp:lastModifiedBy>
  <cp:revision>5</cp:revision>
  <dcterms:created xsi:type="dcterms:W3CDTF">2013-12-08T20:29:00Z</dcterms:created>
  <dcterms:modified xsi:type="dcterms:W3CDTF">2013-12-10T10:32:00Z</dcterms:modified>
</cp:coreProperties>
</file>