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227"/>
        <w:gridCol w:w="5798"/>
        <w:gridCol w:w="1684"/>
      </w:tblGrid>
      <w:tr w:rsidR="00A90E2E" w:rsidRPr="00FA133D" w:rsidTr="00FA133D">
        <w:trPr>
          <w:trHeight w:val="1156"/>
        </w:trPr>
        <w:tc>
          <w:tcPr>
            <w:tcW w:w="3227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Adı:</w:t>
            </w:r>
          </w:p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Soyadı:</w:t>
            </w:r>
          </w:p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2013-2014 EĞİTİM-ÖĞRETİM YILI ............... LİSESİ MANTIK DERSİ 12.SINIFLAR 1.DÖNEM 1.ORTAK YAZILI SINAVI</w:t>
            </w:r>
          </w:p>
        </w:tc>
        <w:tc>
          <w:tcPr>
            <w:tcW w:w="1684" w:type="dxa"/>
          </w:tcPr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A GRUBU</w:t>
            </w:r>
          </w:p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  <w:p w:rsidR="00A90E2E" w:rsidRPr="00FA133D" w:rsidRDefault="00A90E2E" w:rsidP="00FA13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133D">
              <w:rPr>
                <w:rFonts w:ascii="Times New Roman" w:hAnsi="Times New Roman"/>
                <w:b/>
                <w:sz w:val="24"/>
                <w:szCs w:val="24"/>
              </w:rPr>
              <w:t>.........</w:t>
            </w:r>
          </w:p>
        </w:tc>
      </w:tr>
    </w:tbl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</w:p>
    <w:p w:rsidR="00A90E2E" w:rsidRPr="006439C3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6439C3">
        <w:rPr>
          <w:rFonts w:ascii="Times New Roman" w:hAnsi="Times New Roman"/>
          <w:b/>
          <w:sz w:val="24"/>
          <w:szCs w:val="24"/>
          <w:u w:val="single"/>
        </w:rPr>
        <w:t>SORULAR: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Bilgi doğrusunu tanımlayarak örnek veriniz.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Çelişmezlik ilkesini örnek vererek açıklayınız.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Mantık ve Matematik arasındaki ilişkiyi açıklayınız.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Kavram ile Terim arasındaki farkı açıklayarak örnek veriniz.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"Futbolcu-Takım, Kitap-Kitaplık, İnsan-İnsanlık, Çirkin-Güzel olmayan" kavramlarının hangi kavram türlerine ait olduğunu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"Hayvan, Varlık, Kuş, Canlı, Papağan" kavramlarını içlem-kaplam ilişkisine göre sıralayarak, "Kuş" kavramının cinsini ve türünü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Her kavramın neliği vardır. Fakat her kavramın gerçekliği yoktur.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Buna göre neliği olup gerçekliği olmayan kavram aşağıdakilerden hangisidir?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A)Kaf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 Maden</w:t>
      </w:r>
      <w:r>
        <w:rPr>
          <w:rFonts w:ascii="Times New Roman" w:hAnsi="Times New Roman"/>
          <w:sz w:val="24"/>
          <w:szCs w:val="24"/>
        </w:rPr>
        <w:tab/>
        <w:t>C) Ağrı Dağı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Melek Teyze</w:t>
      </w:r>
      <w:r>
        <w:rPr>
          <w:rFonts w:ascii="Times New Roman" w:hAnsi="Times New Roman"/>
          <w:sz w:val="24"/>
          <w:szCs w:val="24"/>
        </w:rPr>
        <w:tab/>
        <w:t>E) Demir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8."Bazı öğretmenler erkektir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"Hiçbir ağaç kuş değildir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Bazı erkekler öğretmendir"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Hiçbir kuş ağaç değildir"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önerme gruplarının, kavramlar arası ilişki türlerinden hangilerine ait olduğunu yazınız.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41" w:rightFromText="141" w:vertAnchor="text" w:horzAnchor="margin" w:tblpXSpec="right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9"/>
      </w:tblGrid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</w:tr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</w:tr>
      <w:tr w:rsidR="00A90E2E" w:rsidRPr="00FA133D" w:rsidTr="00FA133D">
        <w:trPr>
          <w:trHeight w:val="300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</w:tr>
      <w:tr w:rsidR="00A90E2E" w:rsidRPr="00FA133D" w:rsidTr="00FA133D">
        <w:trPr>
          <w:trHeight w:val="281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</w:tr>
      <w:tr w:rsidR="00A90E2E" w:rsidRPr="00FA133D" w:rsidTr="00FA133D">
        <w:trPr>
          <w:trHeight w:val="300"/>
        </w:trPr>
        <w:tc>
          <w:tcPr>
            <w:tcW w:w="4069" w:type="dxa"/>
          </w:tcPr>
          <w:p w:rsidR="00A90E2E" w:rsidRPr="00FA133D" w:rsidRDefault="00A90E2E" w:rsidP="00FA13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33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</w:tr>
    </w:tbl>
    <w:p w:rsidR="00A90E2E" w:rsidRDefault="00A90E2E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05E1">
        <w:rPr>
          <w:rFonts w:ascii="Times New Roman" w:hAnsi="Times New Roman"/>
          <w:sz w:val="24"/>
          <w:szCs w:val="24"/>
        </w:rPr>
        <w:t xml:space="preserve">Bir sayı aynı anda hem </w:t>
      </w:r>
      <w:r>
        <w:rPr>
          <w:rFonts w:ascii="Times New Roman" w:hAnsi="Times New Roman"/>
          <w:sz w:val="24"/>
          <w:szCs w:val="24"/>
        </w:rPr>
        <w:t>negatif hem pozitif olamaz.</w:t>
      </w:r>
    </w:p>
    <w:p w:rsidR="00A90E2E" w:rsidRDefault="00A90E2E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sınıftır.</w:t>
      </w:r>
    </w:p>
    <w:p w:rsidR="00A90E2E" w:rsidRDefault="00A90E2E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Canlılar, canlı olmayan değildir.</w:t>
      </w:r>
    </w:p>
    <w:p w:rsidR="00A90E2E" w:rsidRDefault="00A90E2E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Kedi evcilleştirilebildiği için evde yaşar.</w:t>
      </w:r>
    </w:p>
    <w:p w:rsidR="00A90E2E" w:rsidRPr="003505E1" w:rsidRDefault="00A90E2E" w:rsidP="003505E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 bu deveyi güdersin, ya bu diyardan göçersin.</w:t>
      </w:r>
    </w:p>
    <w:p w:rsidR="00A90E2E" w:rsidRPr="007A5014" w:rsidRDefault="00A90E2E" w:rsidP="003505E1">
      <w:pPr>
        <w:pStyle w:val="ListParagraph"/>
        <w:spacing w:after="0" w:line="240" w:lineRule="auto"/>
        <w:ind w:left="142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Canlı</w:t>
      </w:r>
    </w:p>
    <w:p w:rsidR="00A90E2E" w:rsidRDefault="00A90E2E" w:rsidP="002C01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4.75pt;margin-top:5.15pt;width:58.6pt;height:0;z-index:251654144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54.9pt;margin-top:.95pt;width:0;height:4.2pt;z-index:251653120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Hayvan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Bitki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205.15pt;margin-top:10.6pt;width:30.95pt;height:10.05pt;z-index:251657216" o:connectortype="elbow" adj="10783,-1011224,-168299">
            <v:stroke endarrow="block"/>
          </v:shape>
        </w:pict>
      </w:r>
      <w:r>
        <w:rPr>
          <w:noProof/>
          <w:lang w:eastAsia="tr-TR"/>
        </w:rPr>
        <w:pict>
          <v:shape id="_x0000_s1029" type="#_x0000_t34" style="position:absolute;margin-left:171.65pt;margin-top:10.6pt;width:33.5pt;height:10.05pt;rotation:180;flip:y;z-index:251656192" o:connectortype="elbow" adj=",1011224,-155488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05.15pt;margin-top:1.4pt;width:0;height:9.2pt;z-index:251655168" o:connectortype="straight"/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Sebze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Meyve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253.65pt;margin-top:.65pt;width:0;height:13.4pt;z-index:251658240" o:connectortype="straight"/>
        </w:pic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2" type="#_x0000_t34" style="position:absolute;margin-left:253.65pt;margin-top:.25pt;width:32.7pt;height:7.5pt;z-index:251660288" o:connectortype="elbow" adj=",-1444320,-191328">
            <v:stroke endarrow="block"/>
          </v:shape>
        </w:pict>
      </w:r>
      <w:r>
        <w:rPr>
          <w:noProof/>
          <w:lang w:eastAsia="tr-TR"/>
        </w:rPr>
        <w:pict>
          <v:shape id="_x0000_s1033" type="#_x0000_t34" style="position:absolute;margin-left:219.35pt;margin-top:.25pt;width:34.3pt;height:7.5pt;rotation:180;flip:y;z-index:251659264" o:connectortype="elbow" adj=",1444320,-182403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Yaz meyvesi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Kış meyvesi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313.1pt;margin-top:.65pt;width:.85pt;height:15.1pt;z-index:2516623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83.35pt;margin-top:.65pt;width:0;height:15.1pt;z-index:251661312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Üzüm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Portakal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Ayrım kavramını tanımlayarak yukarıdaki sınıflandırmaya göre "Portakal" kavramının "Üzüm" kavramından ayrımını yazınız.</w:t>
      </w:r>
    </w:p>
    <w:p w:rsidR="00A90E2E" w:rsidRPr="006439C3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39C3">
        <w:rPr>
          <w:rFonts w:ascii="Times New Roman" w:hAnsi="Times New Roman"/>
          <w:b/>
          <w:sz w:val="24"/>
          <w:szCs w:val="24"/>
        </w:rPr>
        <w:t>NOT: Her sorunun doğru cevabı 10 puandır. Başarılar dileriz.</w:t>
      </w:r>
    </w:p>
    <w:p w:rsidR="00A90E2E" w:rsidRDefault="00A90E2E" w:rsidP="006439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E2E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0E2E" w:rsidRPr="001A544B" w:rsidRDefault="00A90E2E" w:rsidP="006439C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/>
          <w:b/>
          <w:sz w:val="24"/>
          <w:szCs w:val="24"/>
          <w:u w:val="single"/>
        </w:rPr>
        <w:t>CEVAPLAR:</w:t>
      </w:r>
    </w:p>
    <w:sectPr w:rsidR="00A90E2E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920A09"/>
    <w:multiLevelType w:val="hybridMultilevel"/>
    <w:tmpl w:val="735020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828E7"/>
    <w:rsid w:val="000A6481"/>
    <w:rsid w:val="000A6A7B"/>
    <w:rsid w:val="000B64D8"/>
    <w:rsid w:val="000C66DA"/>
    <w:rsid w:val="000D5983"/>
    <w:rsid w:val="000E2C5A"/>
    <w:rsid w:val="000F27C0"/>
    <w:rsid w:val="001064CD"/>
    <w:rsid w:val="00123738"/>
    <w:rsid w:val="00137436"/>
    <w:rsid w:val="001433CA"/>
    <w:rsid w:val="001623CB"/>
    <w:rsid w:val="00175C96"/>
    <w:rsid w:val="00183C95"/>
    <w:rsid w:val="001864AA"/>
    <w:rsid w:val="001A279D"/>
    <w:rsid w:val="001A544B"/>
    <w:rsid w:val="001B7D2D"/>
    <w:rsid w:val="001C4AE4"/>
    <w:rsid w:val="001D0CE1"/>
    <w:rsid w:val="001D5A0C"/>
    <w:rsid w:val="001E2422"/>
    <w:rsid w:val="001F16B2"/>
    <w:rsid w:val="00223F2C"/>
    <w:rsid w:val="0023198C"/>
    <w:rsid w:val="00237737"/>
    <w:rsid w:val="00257D86"/>
    <w:rsid w:val="002653D5"/>
    <w:rsid w:val="00292506"/>
    <w:rsid w:val="002C01B2"/>
    <w:rsid w:val="002C2265"/>
    <w:rsid w:val="002D23BA"/>
    <w:rsid w:val="002D668B"/>
    <w:rsid w:val="002E4D06"/>
    <w:rsid w:val="00301B40"/>
    <w:rsid w:val="003129DA"/>
    <w:rsid w:val="00321882"/>
    <w:rsid w:val="0033233C"/>
    <w:rsid w:val="003345C9"/>
    <w:rsid w:val="00343B8C"/>
    <w:rsid w:val="003505E1"/>
    <w:rsid w:val="00370CDE"/>
    <w:rsid w:val="003862BB"/>
    <w:rsid w:val="00387401"/>
    <w:rsid w:val="003A373D"/>
    <w:rsid w:val="003B09CF"/>
    <w:rsid w:val="003C4740"/>
    <w:rsid w:val="003F03F8"/>
    <w:rsid w:val="00410FA9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4F4A99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30AC"/>
    <w:rsid w:val="005D6B32"/>
    <w:rsid w:val="005E7F88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518B"/>
    <w:rsid w:val="00752516"/>
    <w:rsid w:val="007531F0"/>
    <w:rsid w:val="007630DB"/>
    <w:rsid w:val="00765170"/>
    <w:rsid w:val="00770310"/>
    <w:rsid w:val="007772FF"/>
    <w:rsid w:val="00783A56"/>
    <w:rsid w:val="00792AC5"/>
    <w:rsid w:val="007A5014"/>
    <w:rsid w:val="007B6A5A"/>
    <w:rsid w:val="007D32EE"/>
    <w:rsid w:val="008013A5"/>
    <w:rsid w:val="008020A4"/>
    <w:rsid w:val="00815AA1"/>
    <w:rsid w:val="0082019D"/>
    <w:rsid w:val="00846796"/>
    <w:rsid w:val="00855364"/>
    <w:rsid w:val="00871DF4"/>
    <w:rsid w:val="0088027B"/>
    <w:rsid w:val="00896B3F"/>
    <w:rsid w:val="00897B25"/>
    <w:rsid w:val="008A61BE"/>
    <w:rsid w:val="008B39FD"/>
    <w:rsid w:val="008C3C20"/>
    <w:rsid w:val="008C3DB3"/>
    <w:rsid w:val="008C6E4C"/>
    <w:rsid w:val="008E1786"/>
    <w:rsid w:val="008E64CD"/>
    <w:rsid w:val="00911316"/>
    <w:rsid w:val="009232E6"/>
    <w:rsid w:val="00935CCD"/>
    <w:rsid w:val="009405AE"/>
    <w:rsid w:val="00952E37"/>
    <w:rsid w:val="009621F5"/>
    <w:rsid w:val="009640AD"/>
    <w:rsid w:val="00964761"/>
    <w:rsid w:val="0097173A"/>
    <w:rsid w:val="009904A1"/>
    <w:rsid w:val="00990F9C"/>
    <w:rsid w:val="009A7B6C"/>
    <w:rsid w:val="009B0C8F"/>
    <w:rsid w:val="009C1BCA"/>
    <w:rsid w:val="009D3FEA"/>
    <w:rsid w:val="00A00881"/>
    <w:rsid w:val="00A10E2A"/>
    <w:rsid w:val="00A62F53"/>
    <w:rsid w:val="00A747A0"/>
    <w:rsid w:val="00A81A89"/>
    <w:rsid w:val="00A90E2E"/>
    <w:rsid w:val="00AD1DB2"/>
    <w:rsid w:val="00AD5D98"/>
    <w:rsid w:val="00AE4395"/>
    <w:rsid w:val="00AF1D72"/>
    <w:rsid w:val="00B03414"/>
    <w:rsid w:val="00B056F5"/>
    <w:rsid w:val="00B122B7"/>
    <w:rsid w:val="00B147F1"/>
    <w:rsid w:val="00B16A18"/>
    <w:rsid w:val="00B22EFE"/>
    <w:rsid w:val="00B301DE"/>
    <w:rsid w:val="00B40D5A"/>
    <w:rsid w:val="00B7634E"/>
    <w:rsid w:val="00B8361A"/>
    <w:rsid w:val="00B917B5"/>
    <w:rsid w:val="00BB268A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B58CF"/>
    <w:rsid w:val="00CC55C7"/>
    <w:rsid w:val="00CD5062"/>
    <w:rsid w:val="00CD7BB8"/>
    <w:rsid w:val="00CE0BED"/>
    <w:rsid w:val="00CE539F"/>
    <w:rsid w:val="00D4107C"/>
    <w:rsid w:val="00D5481A"/>
    <w:rsid w:val="00D55A02"/>
    <w:rsid w:val="00D661C5"/>
    <w:rsid w:val="00D67ED2"/>
    <w:rsid w:val="00D71B80"/>
    <w:rsid w:val="00D761F8"/>
    <w:rsid w:val="00D76B98"/>
    <w:rsid w:val="00DC399A"/>
    <w:rsid w:val="00DC6A8C"/>
    <w:rsid w:val="00DE1F4B"/>
    <w:rsid w:val="00DF29CC"/>
    <w:rsid w:val="00E008D3"/>
    <w:rsid w:val="00E16F41"/>
    <w:rsid w:val="00E24780"/>
    <w:rsid w:val="00E24AC0"/>
    <w:rsid w:val="00E27B9C"/>
    <w:rsid w:val="00E30C32"/>
    <w:rsid w:val="00E3783A"/>
    <w:rsid w:val="00E57C16"/>
    <w:rsid w:val="00E81FE7"/>
    <w:rsid w:val="00E8362F"/>
    <w:rsid w:val="00EA05A2"/>
    <w:rsid w:val="00EA1552"/>
    <w:rsid w:val="00EC76EE"/>
    <w:rsid w:val="00EC7C5F"/>
    <w:rsid w:val="00EF1C21"/>
    <w:rsid w:val="00EF23CD"/>
    <w:rsid w:val="00EF3F31"/>
    <w:rsid w:val="00F0779F"/>
    <w:rsid w:val="00F20816"/>
    <w:rsid w:val="00F31C8E"/>
    <w:rsid w:val="00F46C32"/>
    <w:rsid w:val="00F52AB5"/>
    <w:rsid w:val="00F70297"/>
    <w:rsid w:val="00F81AE3"/>
    <w:rsid w:val="00F904E4"/>
    <w:rsid w:val="00F9257B"/>
    <w:rsid w:val="00F930F8"/>
    <w:rsid w:val="00FA133D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B64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B64D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761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257</Words>
  <Characters>1468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Yağmur</dc:creator>
  <cp:keywords/>
  <dc:description/>
  <cp:lastModifiedBy>edanur</cp:lastModifiedBy>
  <cp:revision>5</cp:revision>
  <dcterms:created xsi:type="dcterms:W3CDTF">2013-12-08T20:30:00Z</dcterms:created>
  <dcterms:modified xsi:type="dcterms:W3CDTF">2013-12-10T10:32:00Z</dcterms:modified>
</cp:coreProperties>
</file>