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22"/>
        <w:gridCol w:w="9192"/>
      </w:tblGrid>
      <w:tr w:rsidR="003F6B05" w:rsidRPr="00BF6316" w:rsidTr="008B6A84">
        <w:tc>
          <w:tcPr>
            <w:tcW w:w="1560" w:type="dxa"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</w:rPr>
            </w:pPr>
            <w:r w:rsidRPr="00F42228">
              <w:rPr>
                <w:rFonts w:ascii="Cambria" w:hAnsi="Cambria"/>
                <w:b/>
              </w:rPr>
              <w:t>PERFORMANS GÖREVİNİN ADI</w:t>
            </w:r>
          </w:p>
        </w:tc>
      </w:tr>
      <w:tr w:rsidR="003F6B05" w:rsidRPr="00BF6316" w:rsidTr="008B6A84">
        <w:tc>
          <w:tcPr>
            <w:tcW w:w="1560" w:type="dxa"/>
            <w:vMerge w:val="restart"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F42228">
              <w:rPr>
                <w:rFonts w:ascii="Cambria" w:hAnsi="Cambria"/>
                <w:b/>
                <w:sz w:val="18"/>
                <w:szCs w:val="18"/>
              </w:rPr>
              <w:t>TÜRKÇE</w:t>
            </w:r>
          </w:p>
        </w:tc>
        <w:tc>
          <w:tcPr>
            <w:tcW w:w="9214" w:type="dxa"/>
            <w:gridSpan w:val="2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Atatürk’le ilgili sevdiğiniz bir şiir yazınız.</w:t>
            </w:r>
          </w:p>
        </w:tc>
      </w:tr>
      <w:tr w:rsidR="003F6B05" w:rsidRPr="00BF6316" w:rsidTr="008B6A84">
        <w:tc>
          <w:tcPr>
            <w:tcW w:w="1560" w:type="dxa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</w:tcPr>
          <w:p w:rsidR="003F6B05" w:rsidRPr="008B6A84" w:rsidRDefault="003F6B05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Bir hikaye okuyarak, hikayenin anlatımını yapınız.</w:t>
            </w:r>
          </w:p>
        </w:tc>
      </w:tr>
      <w:tr w:rsidR="003F6B05" w:rsidRPr="00BF6316" w:rsidTr="008B6A84">
        <w:tc>
          <w:tcPr>
            <w:tcW w:w="1560" w:type="dxa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</w:tcPr>
          <w:p w:rsidR="003F6B05" w:rsidRPr="008B6A84" w:rsidRDefault="003F6B05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20 tane anlamlı cümle kurunuz. Yazım kurallarına uygun olarak yazınız.</w:t>
            </w:r>
          </w:p>
        </w:tc>
      </w:tr>
      <w:tr w:rsidR="003F6B05" w:rsidRPr="00BF6316" w:rsidTr="008B6A84">
        <w:tc>
          <w:tcPr>
            <w:tcW w:w="1560" w:type="dxa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Başınızdan geçen bir olayı yazım kurallarına uygun olarak, en güzel yazınızla yazınız.</w:t>
            </w:r>
          </w:p>
        </w:tc>
      </w:tr>
      <w:tr w:rsidR="003F6B05" w:rsidRPr="00BF6316" w:rsidTr="008B6A84">
        <w:trPr>
          <w:trHeight w:val="161"/>
        </w:trPr>
        <w:tc>
          <w:tcPr>
            <w:tcW w:w="1560" w:type="dxa"/>
            <w:vMerge w:val="restart"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F42228">
              <w:rPr>
                <w:rFonts w:ascii="Cambria" w:hAnsi="Cambria"/>
                <w:b/>
                <w:sz w:val="18"/>
                <w:szCs w:val="18"/>
              </w:rPr>
              <w:t>HAYAT BİLGİSİ</w:t>
            </w: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En sevdiğiniz meslekle ilgili resimler bularak bu resimleri bir kartona yapıştırınız.</w:t>
            </w:r>
          </w:p>
        </w:tc>
      </w:tr>
      <w:tr w:rsidR="003F6B05" w:rsidRPr="00BF6316" w:rsidTr="008B6A84">
        <w:tc>
          <w:tcPr>
            <w:tcW w:w="1560" w:type="dxa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Atatürk resimlerinden oluşan bir albüm oluşturunuz.</w:t>
            </w:r>
          </w:p>
        </w:tc>
      </w:tr>
      <w:tr w:rsidR="003F6B05" w:rsidRPr="00BF6316" w:rsidTr="008B6A84">
        <w:trPr>
          <w:trHeight w:val="219"/>
        </w:trPr>
        <w:tc>
          <w:tcPr>
            <w:tcW w:w="1560" w:type="dxa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Sınıfınızın resmini çiziniz.</w:t>
            </w:r>
          </w:p>
        </w:tc>
      </w:tr>
      <w:tr w:rsidR="003F6B05" w:rsidRPr="00BF6316" w:rsidTr="00F42228">
        <w:trPr>
          <w:trHeight w:val="259"/>
        </w:trPr>
        <w:tc>
          <w:tcPr>
            <w:tcW w:w="1560" w:type="dxa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Evinizin resmini çizerek adresini ve telefon numarasını yazınız.</w:t>
            </w:r>
          </w:p>
        </w:tc>
      </w:tr>
      <w:tr w:rsidR="003F6B05" w:rsidRPr="00BF6316" w:rsidTr="008B6A84">
        <w:trPr>
          <w:trHeight w:val="290"/>
        </w:trPr>
        <w:tc>
          <w:tcPr>
            <w:tcW w:w="1560" w:type="dxa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Televizyonda izlediğiniz sel ile ilgili bir haberi resimlerle anlatınız.</w:t>
            </w:r>
          </w:p>
        </w:tc>
      </w:tr>
      <w:tr w:rsidR="003F6B05" w:rsidRPr="00BF6316" w:rsidTr="008B6A84">
        <w:trPr>
          <w:trHeight w:val="70"/>
        </w:trPr>
        <w:tc>
          <w:tcPr>
            <w:tcW w:w="1582" w:type="dxa"/>
            <w:gridSpan w:val="2"/>
            <w:vMerge w:val="restart"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F42228">
              <w:rPr>
                <w:rFonts w:ascii="Cambria" w:hAnsi="Cambria"/>
                <w:b/>
                <w:sz w:val="18"/>
                <w:szCs w:val="18"/>
              </w:rPr>
              <w:t>MATEMATİK</w:t>
            </w:r>
          </w:p>
        </w:tc>
        <w:tc>
          <w:tcPr>
            <w:tcW w:w="9192" w:type="dxa"/>
            <w:vAlign w:val="center"/>
          </w:tcPr>
          <w:p w:rsidR="003F6B05" w:rsidRPr="008B6A84" w:rsidRDefault="003F6B05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Geometrik cisimlere benzeyen (küp, koni, küre, prizma, silindir ) eşyalar ya da kutular bularak bir kartona yapıştırınız ve altlarına isimlerini yazınız.</w:t>
            </w:r>
          </w:p>
        </w:tc>
      </w:tr>
      <w:tr w:rsidR="003F6B05" w:rsidRPr="00BF6316" w:rsidTr="008B6A84">
        <w:trPr>
          <w:trHeight w:val="70"/>
        </w:trPr>
        <w:tc>
          <w:tcPr>
            <w:tcW w:w="1582" w:type="dxa"/>
            <w:gridSpan w:val="2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3F6B05" w:rsidRPr="008B6A84" w:rsidRDefault="003F6B05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Okul bahçesinde bulunan iki kale direğinin arasının kaç adım olduğunu sayarak yazınız.</w:t>
            </w:r>
          </w:p>
        </w:tc>
      </w:tr>
      <w:tr w:rsidR="003F6B05" w:rsidRPr="00BF6316" w:rsidTr="00F42228">
        <w:trPr>
          <w:trHeight w:val="334"/>
        </w:trPr>
        <w:tc>
          <w:tcPr>
            <w:tcW w:w="1582" w:type="dxa"/>
            <w:gridSpan w:val="2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Evinizdeki oda sayısını çizerek gösteriniz.</w:t>
            </w:r>
          </w:p>
        </w:tc>
      </w:tr>
      <w:tr w:rsidR="003F6B05" w:rsidRPr="00BF6316" w:rsidTr="008B6A84">
        <w:tc>
          <w:tcPr>
            <w:tcW w:w="1582" w:type="dxa"/>
            <w:gridSpan w:val="2"/>
            <w:vMerge w:val="restart"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F42228">
              <w:rPr>
                <w:rFonts w:ascii="Cambria" w:hAnsi="Cambria"/>
                <w:b/>
                <w:sz w:val="18"/>
                <w:szCs w:val="18"/>
              </w:rPr>
              <w:t>GÖRSEL SANATLAR</w:t>
            </w:r>
          </w:p>
        </w:tc>
        <w:tc>
          <w:tcPr>
            <w:tcW w:w="9192" w:type="dxa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Okulunuzun resmini çiziniz.</w:t>
            </w:r>
          </w:p>
        </w:tc>
      </w:tr>
      <w:tr w:rsidR="003F6B05" w:rsidRPr="00BF6316" w:rsidTr="008B6A84">
        <w:tc>
          <w:tcPr>
            <w:tcW w:w="1582" w:type="dxa"/>
            <w:gridSpan w:val="2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 xml:space="preserve">Pastel boya kullanarak kış mevsimini anlatan bir resim yapınız. </w:t>
            </w:r>
          </w:p>
        </w:tc>
      </w:tr>
      <w:tr w:rsidR="003F6B05" w:rsidRPr="00BF6316" w:rsidTr="008B6A84">
        <w:trPr>
          <w:trHeight w:val="255"/>
        </w:trPr>
        <w:tc>
          <w:tcPr>
            <w:tcW w:w="1582" w:type="dxa"/>
            <w:gridSpan w:val="2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Evinizin resmini çiziniz.</w:t>
            </w:r>
          </w:p>
        </w:tc>
      </w:tr>
      <w:tr w:rsidR="003F6B05" w:rsidRPr="00BF6316" w:rsidTr="008B6A84">
        <w:tc>
          <w:tcPr>
            <w:tcW w:w="1582" w:type="dxa"/>
            <w:gridSpan w:val="2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Atatürk’ü anlatan bir resim yapınız.</w:t>
            </w:r>
          </w:p>
        </w:tc>
      </w:tr>
      <w:tr w:rsidR="003F6B05" w:rsidRPr="00BF6316" w:rsidTr="008B6A84">
        <w:tc>
          <w:tcPr>
            <w:tcW w:w="1582" w:type="dxa"/>
            <w:gridSpan w:val="2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En sevdiğin arkadaşını resimle anlat.</w:t>
            </w:r>
          </w:p>
        </w:tc>
      </w:tr>
      <w:tr w:rsidR="003F6B05" w:rsidRPr="00BF6316" w:rsidTr="008B6A84">
        <w:trPr>
          <w:trHeight w:val="364"/>
        </w:trPr>
        <w:tc>
          <w:tcPr>
            <w:tcW w:w="1582" w:type="dxa"/>
            <w:gridSpan w:val="2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Okulunuzun bahçesini anlatan bir resim yapınız.</w:t>
            </w:r>
          </w:p>
        </w:tc>
      </w:tr>
      <w:tr w:rsidR="003F6B05" w:rsidRPr="00BF6316" w:rsidTr="008B6A84">
        <w:trPr>
          <w:trHeight w:val="412"/>
        </w:trPr>
        <w:tc>
          <w:tcPr>
            <w:tcW w:w="1582" w:type="dxa"/>
            <w:gridSpan w:val="2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3F6B05" w:rsidRPr="008B6A84" w:rsidRDefault="003F6B05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İzlediğiniz çizgi filmlerden en sevdiğiniz filmin kahramanın resmini çiziniz.</w:t>
            </w:r>
          </w:p>
        </w:tc>
      </w:tr>
      <w:tr w:rsidR="003F6B05" w:rsidRPr="00BF6316" w:rsidTr="008B6A84">
        <w:tc>
          <w:tcPr>
            <w:tcW w:w="1582" w:type="dxa"/>
            <w:gridSpan w:val="2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3F6B05" w:rsidRPr="008B6A84" w:rsidRDefault="003F6B05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En sevdiğiniz hayvanın resmini çiziniz.</w:t>
            </w:r>
          </w:p>
        </w:tc>
      </w:tr>
      <w:tr w:rsidR="003F6B05" w:rsidRPr="00BF6316" w:rsidTr="008B6A84">
        <w:trPr>
          <w:trHeight w:val="429"/>
        </w:trPr>
        <w:tc>
          <w:tcPr>
            <w:tcW w:w="1582" w:type="dxa"/>
            <w:gridSpan w:val="2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Okulunuzu en hoşunuza giden yerinin resmini çiziniz.</w:t>
            </w:r>
          </w:p>
        </w:tc>
      </w:tr>
      <w:tr w:rsidR="003F6B05" w:rsidRPr="00BF6316" w:rsidTr="00B13766">
        <w:tc>
          <w:tcPr>
            <w:tcW w:w="1560" w:type="dxa"/>
            <w:vMerge w:val="restart"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F42228">
              <w:rPr>
                <w:rFonts w:ascii="Cambria" w:hAnsi="Cambria"/>
                <w:b/>
                <w:sz w:val="18"/>
                <w:szCs w:val="18"/>
              </w:rPr>
              <w:t>MÜZİK</w:t>
            </w: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En sevdiğiniz şarkının sözlerini yazınız.</w:t>
            </w:r>
          </w:p>
        </w:tc>
      </w:tr>
      <w:tr w:rsidR="003F6B05" w:rsidRPr="00BF6316" w:rsidTr="00B13766">
        <w:trPr>
          <w:trHeight w:val="343"/>
        </w:trPr>
        <w:tc>
          <w:tcPr>
            <w:tcW w:w="1560" w:type="dxa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Sevdiğiniz bir şarkıcının özelliklerini yazınız.</w:t>
            </w:r>
          </w:p>
        </w:tc>
      </w:tr>
      <w:tr w:rsidR="003F6B05" w:rsidRPr="00BF6316" w:rsidTr="00B13766">
        <w:trPr>
          <w:trHeight w:val="248"/>
        </w:trPr>
        <w:tc>
          <w:tcPr>
            <w:tcW w:w="1560" w:type="dxa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Köyümüzdeki/köylerdeki  düğünlerde çalınan müzik aletlerinin isimlerini yazınız.</w:t>
            </w:r>
          </w:p>
        </w:tc>
      </w:tr>
      <w:tr w:rsidR="003F6B05" w:rsidRPr="00BF6316" w:rsidTr="00B13766">
        <w:tc>
          <w:tcPr>
            <w:tcW w:w="1560" w:type="dxa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Bir çalgı çalmak isterseniz hangisini çalardınız resmini yaparak anlatınız.</w:t>
            </w:r>
          </w:p>
        </w:tc>
      </w:tr>
      <w:tr w:rsidR="003F6B05" w:rsidRPr="00BF6316" w:rsidTr="00B13766">
        <w:trPr>
          <w:trHeight w:val="102"/>
        </w:trPr>
        <w:tc>
          <w:tcPr>
            <w:tcW w:w="1560" w:type="dxa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İstiklal Marşı’nın ilk iki kıtasını yazınız.</w:t>
            </w:r>
          </w:p>
        </w:tc>
      </w:tr>
      <w:tr w:rsidR="003F6B05" w:rsidRPr="00BF6316" w:rsidTr="00B13766">
        <w:trPr>
          <w:trHeight w:val="70"/>
        </w:trPr>
        <w:tc>
          <w:tcPr>
            <w:tcW w:w="1560" w:type="dxa"/>
            <w:vMerge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En sevdiğiniz müzik aletinin resmini çiziniz.</w:t>
            </w:r>
          </w:p>
        </w:tc>
      </w:tr>
      <w:tr w:rsidR="003F6B05" w:rsidRPr="00BF6316" w:rsidTr="00B13766">
        <w:trPr>
          <w:trHeight w:val="305"/>
        </w:trPr>
        <w:tc>
          <w:tcPr>
            <w:tcW w:w="1560" w:type="dxa"/>
            <w:vMerge w:val="restart"/>
            <w:vAlign w:val="center"/>
          </w:tcPr>
          <w:p w:rsidR="003F6B05" w:rsidRPr="00F42228" w:rsidRDefault="003F6B05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F42228">
              <w:rPr>
                <w:rFonts w:ascii="Cambria" w:hAnsi="Cambria"/>
                <w:b/>
                <w:sz w:val="18"/>
                <w:szCs w:val="18"/>
              </w:rPr>
              <w:t>BEDEN EĞİTİMİ</w:t>
            </w: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Oynamayı en çok sevdiğiniz oyunu resimle anlatınız ve altına oyunun ismini yazınız.</w:t>
            </w:r>
          </w:p>
        </w:tc>
      </w:tr>
      <w:tr w:rsidR="003F6B05" w:rsidRPr="00BF6316" w:rsidTr="00B13766">
        <w:trPr>
          <w:trHeight w:val="280"/>
        </w:trPr>
        <w:tc>
          <w:tcPr>
            <w:tcW w:w="1560" w:type="dxa"/>
            <w:vMerge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Okulumuzda yer alan spor araç gereçlerinin resimlerini çizerek altına isimlerini yazınız.</w:t>
            </w:r>
          </w:p>
        </w:tc>
      </w:tr>
      <w:tr w:rsidR="003F6B05" w:rsidRPr="00BF6316" w:rsidTr="00B13766">
        <w:trPr>
          <w:trHeight w:val="271"/>
        </w:trPr>
        <w:tc>
          <w:tcPr>
            <w:tcW w:w="1560" w:type="dxa"/>
            <w:vMerge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En sevdiğiniz sporculardan 5 tanesinin ismini yazarak hangi spor dalıyla uğraştığını yazınız.</w:t>
            </w:r>
          </w:p>
        </w:tc>
      </w:tr>
      <w:tr w:rsidR="003F6B05" w:rsidRPr="00BF6316" w:rsidTr="00B13766">
        <w:trPr>
          <w:trHeight w:val="274"/>
        </w:trPr>
        <w:tc>
          <w:tcPr>
            <w:tcW w:w="1560" w:type="dxa"/>
            <w:vMerge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Beden Eğitimi dersi hangi kıyafetlerle yapılır yazınız.</w:t>
            </w:r>
          </w:p>
        </w:tc>
      </w:tr>
      <w:tr w:rsidR="003F6B05" w:rsidRPr="00BF6316" w:rsidTr="00B13766">
        <w:trPr>
          <w:trHeight w:val="281"/>
        </w:trPr>
        <w:tc>
          <w:tcPr>
            <w:tcW w:w="1560" w:type="dxa"/>
            <w:vMerge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Bildiğiniz spor dallarını yazınız.(basketbol, futbol vb.)</w:t>
            </w:r>
          </w:p>
        </w:tc>
      </w:tr>
      <w:tr w:rsidR="003F6B05" w:rsidRPr="00BF6316" w:rsidTr="00B13766">
        <w:trPr>
          <w:trHeight w:val="254"/>
        </w:trPr>
        <w:tc>
          <w:tcPr>
            <w:tcW w:w="1560" w:type="dxa"/>
            <w:vMerge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3F6B05" w:rsidRPr="008B6A84" w:rsidRDefault="003F6B05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Futbol oynadığınız aracın resmini çizerek ismini altına yazınız.</w:t>
            </w:r>
          </w:p>
        </w:tc>
      </w:tr>
    </w:tbl>
    <w:p w:rsidR="003F6B05" w:rsidRPr="001078B4" w:rsidRDefault="003F6B05" w:rsidP="008B6A84">
      <w:pPr>
        <w:pStyle w:val="NoSpacing"/>
        <w:rPr>
          <w:rFonts w:cs="Calibri"/>
          <w:b/>
          <w:bCs/>
          <w:color w:val="000000"/>
        </w:rPr>
      </w:pPr>
    </w:p>
    <w:p w:rsidR="003F6B05" w:rsidRDefault="003F6B05" w:rsidP="00261E6C">
      <w:pPr>
        <w:pStyle w:val="NoSpacing"/>
        <w:rPr>
          <w:rFonts w:cs="Calibri"/>
          <w:b/>
          <w:bCs/>
          <w:color w:val="000000"/>
        </w:rPr>
      </w:pPr>
    </w:p>
    <w:p w:rsidR="003F6B05" w:rsidRPr="00F42228" w:rsidRDefault="003F6B05" w:rsidP="00261E6C">
      <w:pPr>
        <w:pStyle w:val="NoSpacing"/>
        <w:rPr>
          <w:rFonts w:ascii="Cambria" w:hAnsi="Cambria" w:cs="Calibri"/>
          <w:b/>
          <w:bCs/>
          <w:color w:val="000000"/>
        </w:rPr>
      </w:pPr>
      <w:r w:rsidRPr="00F42228">
        <w:rPr>
          <w:rFonts w:ascii="Cambria" w:hAnsi="Cambria" w:cs="Calibri"/>
          <w:b/>
          <w:bCs/>
          <w:color w:val="000000"/>
        </w:rPr>
        <w:t>TÜRKÇE PROJE GÖREVİ :</w:t>
      </w:r>
    </w:p>
    <w:p w:rsidR="003F6B05" w:rsidRPr="00261E6C" w:rsidRDefault="003F6B05" w:rsidP="00261E6C">
      <w:pPr>
        <w:pStyle w:val="NoSpacing"/>
        <w:rPr>
          <w:rFonts w:cs="Calibri"/>
          <w:bCs/>
          <w:sz w:val="18"/>
          <w:szCs w:val="18"/>
        </w:rPr>
      </w:pPr>
      <w:r w:rsidRPr="001078B4">
        <w:rPr>
          <w:rFonts w:cs="Calibri"/>
          <w:b/>
          <w:bCs/>
          <w:color w:val="000000"/>
        </w:rPr>
        <w:t xml:space="preserve"> </w:t>
      </w:r>
      <w:r w:rsidRPr="00261E6C">
        <w:rPr>
          <w:rFonts w:cs="Calibri"/>
          <w:b/>
          <w:bCs/>
          <w:color w:val="000000"/>
          <w:sz w:val="18"/>
          <w:szCs w:val="18"/>
        </w:rPr>
        <w:t>-</w:t>
      </w:r>
      <w:r w:rsidRPr="00261E6C">
        <w:rPr>
          <w:rFonts w:cs="Calibri"/>
          <w:bCs/>
          <w:sz w:val="18"/>
          <w:szCs w:val="18"/>
        </w:rPr>
        <w:t>Atatürk ile ilgili resimler toplayarak bir albüm yapmak.</w:t>
      </w:r>
    </w:p>
    <w:p w:rsidR="003F6B05" w:rsidRPr="00261E6C" w:rsidRDefault="003F6B05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bCs/>
          <w:sz w:val="18"/>
          <w:szCs w:val="18"/>
        </w:rPr>
        <w:t xml:space="preserve"> -Atatürk’ün hayatıyla ilgili önemli bilgileri kendi cümleleriyle resmin altına yazmak.</w:t>
      </w:r>
      <w:r w:rsidRPr="00261E6C">
        <w:rPr>
          <w:rFonts w:cs="Calibri"/>
          <w:sz w:val="18"/>
          <w:szCs w:val="18"/>
        </w:rPr>
        <w:t xml:space="preserve"> </w:t>
      </w:r>
    </w:p>
    <w:p w:rsidR="003F6B05" w:rsidRPr="00E85220" w:rsidRDefault="003F6B05" w:rsidP="00261E6C">
      <w:pPr>
        <w:pStyle w:val="NoSpacing"/>
        <w:rPr>
          <w:rFonts w:cs="Calibri"/>
          <w:sz w:val="24"/>
          <w:szCs w:val="24"/>
        </w:rPr>
      </w:pPr>
      <w:r w:rsidRPr="00261E6C">
        <w:rPr>
          <w:rFonts w:cs="Calibri"/>
          <w:sz w:val="18"/>
          <w:szCs w:val="18"/>
        </w:rPr>
        <w:t>-</w:t>
      </w:r>
      <w:r w:rsidRPr="00261E6C">
        <w:rPr>
          <w:rFonts w:cs="Calibri"/>
          <w:sz w:val="16"/>
          <w:szCs w:val="16"/>
        </w:rPr>
        <w:t>Öğrendiğimiz harflerin küçük ve büyük şeklini yazım kurallarına göre   yazılması ve öğrenilen sözcüklerle birlikte bir metin oluşturulması, yazılması.</w:t>
      </w:r>
    </w:p>
    <w:p w:rsidR="003F6B05" w:rsidRDefault="003F6B05" w:rsidP="008B6A84">
      <w:pPr>
        <w:pStyle w:val="NoSpacing"/>
        <w:rPr>
          <w:rFonts w:cs="Calibri"/>
          <w:b/>
          <w:bCs/>
        </w:rPr>
      </w:pPr>
    </w:p>
    <w:p w:rsidR="003F6B05" w:rsidRPr="00F42228" w:rsidRDefault="003F6B05" w:rsidP="008B6A84">
      <w:pPr>
        <w:pStyle w:val="NoSpacing"/>
        <w:rPr>
          <w:rFonts w:ascii="Cambria" w:hAnsi="Cambria" w:cs="Calibri"/>
          <w:bCs/>
          <w:color w:val="262626"/>
        </w:rPr>
      </w:pPr>
      <w:r w:rsidRPr="00F42228">
        <w:rPr>
          <w:rFonts w:ascii="Cambria" w:hAnsi="Cambria" w:cs="Calibri"/>
          <w:b/>
          <w:bCs/>
        </w:rPr>
        <w:t>MATEMATİK PROJE GÖREVİ:</w:t>
      </w:r>
      <w:r w:rsidRPr="00F42228">
        <w:rPr>
          <w:rFonts w:ascii="Cambria" w:hAnsi="Cambria" w:cs="Calibri"/>
          <w:bCs/>
          <w:color w:val="262626"/>
        </w:rPr>
        <w:t xml:space="preserve"> </w:t>
      </w:r>
    </w:p>
    <w:p w:rsidR="003F6B05" w:rsidRPr="00261E6C" w:rsidRDefault="003F6B05" w:rsidP="008B6A84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bCs/>
          <w:color w:val="262626"/>
          <w:sz w:val="18"/>
          <w:szCs w:val="18"/>
        </w:rPr>
        <w:t>-Geometrik şekillerden küpe,prizmaya,silindire,küreye</w:t>
      </w:r>
      <w:r w:rsidRPr="00261E6C">
        <w:rPr>
          <w:rFonts w:cs="Calibri"/>
          <w:sz w:val="18"/>
          <w:szCs w:val="18"/>
        </w:rPr>
        <w:t xml:space="preserve"> benzeyen nesneleri tanıyabilmek.</w:t>
      </w:r>
    </w:p>
    <w:p w:rsidR="003F6B05" w:rsidRPr="00261E6C" w:rsidRDefault="003F6B05" w:rsidP="008B6A84">
      <w:pPr>
        <w:pStyle w:val="NoSpacing"/>
        <w:rPr>
          <w:rFonts w:cs="Calibri"/>
          <w:bCs/>
          <w:color w:val="262626"/>
          <w:sz w:val="18"/>
          <w:szCs w:val="18"/>
        </w:rPr>
      </w:pPr>
      <w:r w:rsidRPr="00261E6C">
        <w:rPr>
          <w:rFonts w:cs="Calibri"/>
          <w:sz w:val="18"/>
          <w:szCs w:val="18"/>
        </w:rPr>
        <w:t>-Geometrik cisimleri kullanarak farklı modeller oluşturmak.</w:t>
      </w:r>
      <w:r w:rsidRPr="00261E6C">
        <w:rPr>
          <w:rFonts w:cs="Calibri"/>
          <w:bCs/>
          <w:color w:val="262626"/>
          <w:sz w:val="18"/>
          <w:szCs w:val="18"/>
        </w:rPr>
        <w:t xml:space="preserve"> </w:t>
      </w:r>
    </w:p>
    <w:p w:rsidR="003F6B05" w:rsidRPr="00261E6C" w:rsidRDefault="003F6B05" w:rsidP="008B6A84">
      <w:pPr>
        <w:pStyle w:val="NoSpacing"/>
        <w:rPr>
          <w:rFonts w:cs="Calibri"/>
          <w:b/>
          <w:bCs/>
          <w:sz w:val="18"/>
          <w:szCs w:val="18"/>
        </w:rPr>
      </w:pPr>
      <w:r w:rsidRPr="00261E6C">
        <w:rPr>
          <w:rFonts w:cs="Calibri"/>
          <w:bCs/>
          <w:color w:val="262626"/>
          <w:sz w:val="18"/>
          <w:szCs w:val="18"/>
        </w:rPr>
        <w:t>-Artık malzemelerden geometrik şekilli olanları kullanarak bir oyuncak araba veya başka bir araç yapmak.</w:t>
      </w:r>
    </w:p>
    <w:p w:rsidR="003F6B05" w:rsidRPr="00261E6C" w:rsidRDefault="003F6B05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 xml:space="preserve">-Öğrendikleri rakamlardan  (0.1.2…..20 ‘ye kadar) albüm yapılması. </w:t>
      </w:r>
    </w:p>
    <w:p w:rsidR="003F6B05" w:rsidRPr="00261E6C" w:rsidRDefault="003F6B05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>-Çizgisiz kağıda istediği rakamın yazılması, kağıda yazdığı rakamın gösterdiği değer kadar kağıt üzerine varlık çizilip , boyanması., varlık yapıştırılması ( çiçek, araba, ev, kuş.. çizilebilir, yaprak,makarna,kibrit çöpü.. yapıştırılabilir.)</w:t>
      </w:r>
    </w:p>
    <w:p w:rsidR="003F6B05" w:rsidRPr="00261E6C" w:rsidRDefault="003F6B05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>-Bir kartona,</w:t>
      </w:r>
      <w:smartTag w:uri="urn:schemas-microsoft-com:office:smarttags" w:element="metricconverter">
        <w:smartTagPr>
          <w:attr w:name="ProductID" w:val="1’"/>
        </w:smartTagPr>
        <w:r w:rsidRPr="00261E6C">
          <w:rPr>
            <w:rFonts w:cs="Calibri"/>
            <w:sz w:val="18"/>
            <w:szCs w:val="18"/>
          </w:rPr>
          <w:t>1’</w:t>
        </w:r>
      </w:smartTag>
      <w:r w:rsidRPr="00261E6C">
        <w:rPr>
          <w:rFonts w:cs="Calibri"/>
          <w:sz w:val="18"/>
          <w:szCs w:val="18"/>
        </w:rPr>
        <w:t xml:space="preserve"> den 100 kadar  1’er ve </w:t>
      </w:r>
      <w:smartTag w:uri="urn:schemas-microsoft-com:office:smarttags" w:element="metricconverter">
        <w:smartTagPr>
          <w:attr w:name="ProductID" w:val="10’"/>
        </w:smartTagPr>
        <w:r w:rsidRPr="00261E6C">
          <w:rPr>
            <w:rFonts w:cs="Calibri"/>
            <w:sz w:val="18"/>
            <w:szCs w:val="18"/>
          </w:rPr>
          <w:t>10’</w:t>
        </w:r>
      </w:smartTag>
      <w:r w:rsidRPr="00261E6C">
        <w:rPr>
          <w:rFonts w:cs="Calibri"/>
          <w:sz w:val="18"/>
          <w:szCs w:val="18"/>
        </w:rPr>
        <w:t xml:space="preserve"> ar yazılması</w:t>
      </w:r>
    </w:p>
    <w:p w:rsidR="003F6B05" w:rsidRPr="00E85220" w:rsidRDefault="003F6B05" w:rsidP="00261E6C">
      <w:pPr>
        <w:pStyle w:val="NoSpacing"/>
        <w:rPr>
          <w:rFonts w:cs="Calibri"/>
          <w:sz w:val="24"/>
          <w:szCs w:val="24"/>
        </w:rPr>
      </w:pPr>
      <w:r w:rsidRPr="00261E6C">
        <w:rPr>
          <w:rFonts w:cs="Calibri"/>
          <w:sz w:val="18"/>
          <w:szCs w:val="18"/>
        </w:rPr>
        <w:t>-Değişik araç-gereçlerden örüntü oluşturulması</w:t>
      </w:r>
      <w:r w:rsidRPr="00E85220">
        <w:rPr>
          <w:rFonts w:cs="Calibri"/>
          <w:sz w:val="24"/>
          <w:szCs w:val="24"/>
        </w:rPr>
        <w:t>.</w:t>
      </w:r>
    </w:p>
    <w:p w:rsidR="003F6B05" w:rsidRPr="00F42228" w:rsidRDefault="003F6B05" w:rsidP="008B6A84">
      <w:pPr>
        <w:pStyle w:val="NoSpacing"/>
        <w:rPr>
          <w:rFonts w:ascii="Cambria" w:hAnsi="Cambria" w:cs="Calibri"/>
          <w:b/>
          <w:bCs/>
          <w:color w:val="000000"/>
        </w:rPr>
      </w:pPr>
    </w:p>
    <w:p w:rsidR="003F6B05" w:rsidRPr="00F42228" w:rsidRDefault="003F6B05" w:rsidP="008B6A84">
      <w:pPr>
        <w:pStyle w:val="NoSpacing"/>
        <w:rPr>
          <w:rFonts w:ascii="Cambria" w:hAnsi="Cambria" w:cs="Calibri"/>
          <w:b/>
          <w:u w:val="single"/>
        </w:rPr>
      </w:pPr>
      <w:r w:rsidRPr="00F42228">
        <w:rPr>
          <w:rFonts w:ascii="Cambria" w:hAnsi="Cambria" w:cs="Calibri"/>
          <w:b/>
          <w:bCs/>
          <w:color w:val="000000"/>
        </w:rPr>
        <w:t>HAYAT BİLGİSİ PROJE GÖREVİ</w:t>
      </w:r>
      <w:r w:rsidRPr="00F42228">
        <w:rPr>
          <w:rFonts w:ascii="Cambria" w:hAnsi="Cambria" w:cs="Calibri"/>
          <w:b/>
        </w:rPr>
        <w:t xml:space="preserve"> :</w:t>
      </w:r>
      <w:r w:rsidRPr="00F42228">
        <w:rPr>
          <w:rFonts w:ascii="Cambria" w:hAnsi="Cambria" w:cs="Calibri"/>
          <w:b/>
          <w:u w:val="single"/>
        </w:rPr>
        <w:t xml:space="preserve"> </w:t>
      </w:r>
    </w:p>
    <w:p w:rsidR="003F6B05" w:rsidRPr="00261E6C" w:rsidRDefault="003F6B05" w:rsidP="008B6A84">
      <w:pPr>
        <w:pStyle w:val="NoSpacing"/>
        <w:rPr>
          <w:rFonts w:cs="Calibri"/>
          <w:sz w:val="20"/>
          <w:szCs w:val="20"/>
        </w:rPr>
      </w:pPr>
      <w:r w:rsidRPr="00261E6C">
        <w:rPr>
          <w:rFonts w:cs="Calibri"/>
          <w:sz w:val="20"/>
          <w:szCs w:val="20"/>
        </w:rPr>
        <w:t>-Bayrak Yapıyorum</w:t>
      </w:r>
    </w:p>
    <w:p w:rsidR="003F6B05" w:rsidRPr="00261E6C" w:rsidRDefault="003F6B05" w:rsidP="00261E6C">
      <w:pPr>
        <w:pStyle w:val="NoSpacing"/>
        <w:rPr>
          <w:rFonts w:cs="Calibri"/>
          <w:sz w:val="20"/>
          <w:szCs w:val="20"/>
        </w:rPr>
      </w:pPr>
      <w:r w:rsidRPr="00261E6C">
        <w:rPr>
          <w:rFonts w:cs="Calibri"/>
          <w:sz w:val="20"/>
          <w:szCs w:val="20"/>
        </w:rPr>
        <w:t>- Ailemizi oluşturan kişilerin resimlerinin bir kağıda yapıştırılması, resim altlarına isimlerinin , kim olduğunun yazılması</w:t>
      </w:r>
    </w:p>
    <w:p w:rsidR="003F6B05" w:rsidRPr="00261E6C" w:rsidRDefault="003F6B05" w:rsidP="00261E6C">
      <w:pPr>
        <w:pStyle w:val="NoSpacing"/>
        <w:rPr>
          <w:rFonts w:cs="Calibri"/>
          <w:sz w:val="20"/>
          <w:szCs w:val="20"/>
        </w:rPr>
      </w:pPr>
      <w:r w:rsidRPr="00261E6C">
        <w:rPr>
          <w:rFonts w:cs="Calibri"/>
          <w:sz w:val="20"/>
          <w:szCs w:val="20"/>
        </w:rPr>
        <w:t>-</w:t>
      </w:r>
      <w:r w:rsidRPr="00261E6C">
        <w:rPr>
          <w:rFonts w:cs="Calibri"/>
          <w:sz w:val="18"/>
          <w:szCs w:val="18"/>
        </w:rPr>
        <w:t>Gazete, dergilerden hayvan resimlerinin kesilmesi kağıda yapıştırılması ve hayvanların ne ile beslendiklerinin resim altlarına yazılması</w:t>
      </w:r>
    </w:p>
    <w:p w:rsidR="003F6B05" w:rsidRPr="00E85220" w:rsidRDefault="003F6B05" w:rsidP="00261E6C">
      <w:pPr>
        <w:pStyle w:val="NoSpacing"/>
        <w:rPr>
          <w:rFonts w:cs="Calibri"/>
          <w:sz w:val="24"/>
          <w:szCs w:val="24"/>
        </w:rPr>
      </w:pPr>
      <w:r w:rsidRPr="00261E6C">
        <w:rPr>
          <w:rFonts w:cs="Calibri"/>
          <w:sz w:val="20"/>
          <w:szCs w:val="20"/>
        </w:rPr>
        <w:t>-Kukla yapılması</w:t>
      </w:r>
      <w:r w:rsidRPr="00261E6C">
        <w:rPr>
          <w:rFonts w:cs="Calibri"/>
          <w:sz w:val="16"/>
          <w:szCs w:val="16"/>
        </w:rPr>
        <w:t>.</w:t>
      </w:r>
    </w:p>
    <w:p w:rsidR="003F6B05" w:rsidRPr="00F42228" w:rsidRDefault="003F6B05" w:rsidP="008B6A84">
      <w:pPr>
        <w:pStyle w:val="NoSpacing"/>
        <w:rPr>
          <w:rFonts w:ascii="Cambria" w:hAnsi="Cambria" w:cs="Calibri"/>
          <w:b/>
          <w:bCs/>
          <w:color w:val="000000"/>
        </w:rPr>
      </w:pPr>
    </w:p>
    <w:p w:rsidR="003F6B05" w:rsidRPr="00F42228" w:rsidRDefault="003F6B05" w:rsidP="008B6A84">
      <w:pPr>
        <w:pStyle w:val="NoSpacing"/>
        <w:rPr>
          <w:rFonts w:ascii="Cambria" w:hAnsi="Cambria" w:cs="Calibri"/>
          <w:b/>
          <w:bCs/>
          <w:color w:val="000000"/>
        </w:rPr>
      </w:pPr>
      <w:r w:rsidRPr="00F42228">
        <w:rPr>
          <w:rFonts w:ascii="Cambria" w:hAnsi="Cambria" w:cs="Calibri"/>
          <w:b/>
          <w:bCs/>
          <w:color w:val="000000"/>
        </w:rPr>
        <w:t>MÜZİK PROJE GÖREVİ:</w:t>
      </w:r>
    </w:p>
    <w:p w:rsidR="003F6B05" w:rsidRPr="00261E6C" w:rsidRDefault="003F6B05" w:rsidP="008B6A84">
      <w:pPr>
        <w:pStyle w:val="NoSpacing"/>
        <w:rPr>
          <w:rFonts w:cs="Calibri"/>
          <w:b/>
          <w:bCs/>
          <w:sz w:val="18"/>
          <w:szCs w:val="18"/>
        </w:rPr>
      </w:pPr>
      <w:r w:rsidRPr="00261E6C">
        <w:rPr>
          <w:rFonts w:cs="Calibri"/>
          <w:b/>
          <w:bCs/>
          <w:color w:val="000000"/>
          <w:sz w:val="18"/>
          <w:szCs w:val="18"/>
        </w:rPr>
        <w:t>-</w:t>
      </w:r>
      <w:r w:rsidRPr="00261E6C">
        <w:rPr>
          <w:rFonts w:cs="Calibri"/>
          <w:bCs/>
          <w:sz w:val="18"/>
          <w:szCs w:val="18"/>
        </w:rPr>
        <w:t>Basit bir müzik aleti yapalım.</w:t>
      </w:r>
    </w:p>
    <w:p w:rsidR="003F6B05" w:rsidRPr="00261E6C" w:rsidRDefault="003F6B05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>-Gazete veya dergilerden müzik aletlerinin resimlerinin kesilip, yapıştırılması, altlarına isimlerinin yazılması</w:t>
      </w:r>
    </w:p>
    <w:p w:rsidR="003F6B05" w:rsidRPr="00261E6C" w:rsidRDefault="003F6B05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>-Radyo veya televizyondan   bir şarkı öğrenilmesi  ve sınıfta söylenmesi.</w:t>
      </w:r>
    </w:p>
    <w:p w:rsidR="003F6B05" w:rsidRDefault="003F6B05" w:rsidP="00E85220">
      <w:pPr>
        <w:pStyle w:val="NoSpacing"/>
        <w:ind w:firstLine="708"/>
        <w:rPr>
          <w:rFonts w:cs="Calibri"/>
          <w:b/>
          <w:sz w:val="24"/>
          <w:szCs w:val="24"/>
        </w:rPr>
      </w:pPr>
    </w:p>
    <w:p w:rsidR="003F6B05" w:rsidRPr="00F42228" w:rsidRDefault="003F6B05" w:rsidP="00261E6C">
      <w:pPr>
        <w:pStyle w:val="NoSpacing"/>
        <w:rPr>
          <w:rFonts w:ascii="Cambria" w:hAnsi="Cambria" w:cs="Calibri"/>
          <w:b/>
          <w:bCs/>
          <w:color w:val="000000"/>
        </w:rPr>
      </w:pPr>
      <w:r w:rsidRPr="00F42228">
        <w:rPr>
          <w:rFonts w:ascii="Cambria" w:hAnsi="Cambria" w:cs="Calibri"/>
          <w:b/>
          <w:bCs/>
          <w:color w:val="000000"/>
        </w:rPr>
        <w:t>BEDEN EĞİTİMİ PROJE GÖREVİ:</w:t>
      </w:r>
    </w:p>
    <w:p w:rsidR="003F6B05" w:rsidRPr="00261E6C" w:rsidRDefault="003F6B05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>-Bir oyun öğretilmesi,oyunun kurallarının kağıda yazılması  . Oyunun derste öğrenci tarafından arkadaşlarına anlatması.Oyun kağıda yazılırken; oyunun adı, kaç kişi ile oynanacağı, oyunun oynama şekli, oyun sonunda ödülün veya cezanın ne olacağı belirtilmelidir.</w:t>
      </w:r>
    </w:p>
    <w:p w:rsidR="003F6B05" w:rsidRPr="00261E6C" w:rsidRDefault="003F6B05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>-Çeşitli ısınma hareketleri üreterek arkadaşlarına uygulamalı olarak gösterme.</w:t>
      </w:r>
    </w:p>
    <w:p w:rsidR="003F6B05" w:rsidRPr="00E85220" w:rsidRDefault="003F6B05" w:rsidP="004E25A8">
      <w:pPr>
        <w:pStyle w:val="NoSpacing"/>
        <w:rPr>
          <w:rFonts w:cs="Calibri"/>
          <w:sz w:val="24"/>
          <w:szCs w:val="24"/>
        </w:rPr>
      </w:pPr>
    </w:p>
    <w:p w:rsidR="003F6B05" w:rsidRPr="00EF1367" w:rsidRDefault="003F6B05" w:rsidP="00EF1367">
      <w:pPr>
        <w:pStyle w:val="NoSpacing"/>
        <w:ind w:firstLine="708"/>
        <w:rPr>
          <w:rFonts w:cs="Calibri"/>
          <w:sz w:val="20"/>
          <w:szCs w:val="20"/>
        </w:rPr>
      </w:pPr>
      <w:r w:rsidRPr="00EF1367">
        <w:rPr>
          <w:rFonts w:cs="Calibri"/>
          <w:b/>
          <w:color w:val="000000"/>
          <w:sz w:val="20"/>
          <w:szCs w:val="20"/>
        </w:rPr>
        <w:t>6-</w:t>
      </w:r>
      <w:r w:rsidRPr="00EF1367">
        <w:rPr>
          <w:rFonts w:cs="Calibri"/>
          <w:sz w:val="20"/>
          <w:szCs w:val="20"/>
        </w:rPr>
        <w:t xml:space="preserve"> Öğrencileri en objektif şekilde değerlendirebilecek formların seçilerek amaca uygun işlenmesine karar verildi.</w:t>
      </w:r>
    </w:p>
    <w:p w:rsidR="003F6B05" w:rsidRPr="00EF1367" w:rsidRDefault="003F6B05" w:rsidP="00EF1367">
      <w:pPr>
        <w:pStyle w:val="NoSpacing"/>
        <w:ind w:firstLine="708"/>
        <w:rPr>
          <w:rFonts w:cs="Calibri"/>
          <w:sz w:val="20"/>
          <w:szCs w:val="20"/>
        </w:rPr>
      </w:pPr>
      <w:r w:rsidRPr="00EF1367">
        <w:rPr>
          <w:rFonts w:cs="Calibri"/>
          <w:b/>
          <w:sz w:val="20"/>
          <w:szCs w:val="20"/>
        </w:rPr>
        <w:t>7-</w:t>
      </w:r>
      <w:r w:rsidRPr="00EF1367">
        <w:rPr>
          <w:rFonts w:cs="Calibri"/>
          <w:sz w:val="20"/>
          <w:szCs w:val="20"/>
        </w:rPr>
        <w:t>Sosyal  kulüplerin öğrencilere yeterince tanıtılması kararı alındı.</w:t>
      </w:r>
      <w:r>
        <w:rPr>
          <w:rFonts w:cs="Calibri"/>
          <w:sz w:val="20"/>
          <w:szCs w:val="20"/>
        </w:rPr>
        <w:t>Çarşamba son ders saatinin serbest etkinlik dersinde 1 hafta rehberlik 1 hafta sosyal kulüp olarak uygulanmasına karar verildi.</w:t>
      </w:r>
    </w:p>
    <w:p w:rsidR="003F6B05" w:rsidRPr="00EF1367" w:rsidRDefault="003F6B05" w:rsidP="00EF1367">
      <w:pPr>
        <w:pStyle w:val="NoSpacing"/>
        <w:ind w:firstLine="708"/>
        <w:rPr>
          <w:rFonts w:cs="Calibri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8-</w:t>
      </w:r>
      <w:r w:rsidRPr="00EF1367">
        <w:rPr>
          <w:rFonts w:cs="Calibri"/>
          <w:sz w:val="20"/>
          <w:szCs w:val="20"/>
        </w:rPr>
        <w:t>Ünite köşelerine, yapılan ders etkinliklerinin asılması ve mevsim şeridi köşesine belirli gün ve haftaların yeri ve zamanı gelince işlenmesi kararı alındı.</w:t>
      </w:r>
    </w:p>
    <w:p w:rsidR="003F6B05" w:rsidRPr="00EF1367" w:rsidRDefault="003F6B05" w:rsidP="00EF1367">
      <w:pPr>
        <w:pStyle w:val="NoSpacing"/>
        <w:ind w:firstLine="708"/>
        <w:rPr>
          <w:rFonts w:cs="Calibri"/>
          <w:color w:val="000000"/>
          <w:sz w:val="20"/>
          <w:szCs w:val="20"/>
        </w:rPr>
      </w:pPr>
      <w:r w:rsidRPr="00F42228">
        <w:rPr>
          <w:rFonts w:cs="Calibri"/>
          <w:b/>
          <w:sz w:val="20"/>
          <w:szCs w:val="20"/>
        </w:rPr>
        <w:t>9</w:t>
      </w:r>
      <w:r>
        <w:rPr>
          <w:rFonts w:cs="Calibri"/>
          <w:sz w:val="20"/>
          <w:szCs w:val="20"/>
        </w:rPr>
        <w:t>-</w:t>
      </w:r>
      <w:r w:rsidRPr="00EF1367">
        <w:rPr>
          <w:rFonts w:cs="Calibri"/>
          <w:color w:val="000000"/>
          <w:sz w:val="20"/>
          <w:szCs w:val="20"/>
        </w:rPr>
        <w:t xml:space="preserve"> Sınıf kitaplıklarının öğrenci seviyelerine göre düzenlenip geliştirilmesine ve velilerle</w:t>
      </w:r>
    </w:p>
    <w:p w:rsidR="003F6B05" w:rsidRPr="00EF1367" w:rsidRDefault="003F6B05" w:rsidP="004E25A8">
      <w:pPr>
        <w:pStyle w:val="NoSpacing"/>
        <w:rPr>
          <w:rFonts w:cs="Calibri"/>
          <w:color w:val="000000"/>
          <w:sz w:val="20"/>
          <w:szCs w:val="20"/>
        </w:rPr>
      </w:pPr>
      <w:r w:rsidRPr="00EF1367">
        <w:rPr>
          <w:rFonts w:cs="Calibri"/>
          <w:color w:val="000000"/>
          <w:sz w:val="20"/>
          <w:szCs w:val="20"/>
        </w:rPr>
        <w:t xml:space="preserve"> işbirliğine gidilmesi kararı alındı.</w:t>
      </w:r>
    </w:p>
    <w:p w:rsidR="003F6B05" w:rsidRPr="00EF1367" w:rsidRDefault="003F6B05" w:rsidP="00EF1367">
      <w:pPr>
        <w:pStyle w:val="NoSpacing"/>
        <w:ind w:firstLine="708"/>
        <w:rPr>
          <w:rFonts w:cs="Calibri"/>
          <w:sz w:val="20"/>
          <w:szCs w:val="20"/>
        </w:rPr>
      </w:pPr>
      <w:r w:rsidRPr="00F42228">
        <w:rPr>
          <w:rFonts w:cs="Calibri"/>
          <w:b/>
          <w:sz w:val="20"/>
          <w:szCs w:val="20"/>
        </w:rPr>
        <w:t>10-</w:t>
      </w:r>
      <w:r w:rsidRPr="00EF1367">
        <w:rPr>
          <w:rFonts w:cs="Calibri"/>
          <w:sz w:val="20"/>
          <w:szCs w:val="20"/>
        </w:rPr>
        <w:t>Bu dönemde  en  az iki tane veli toplantısı düzenlenmesi kararı alındı.</w:t>
      </w:r>
    </w:p>
    <w:p w:rsidR="003F6B05" w:rsidRPr="00EF1367" w:rsidRDefault="003F6B05" w:rsidP="00EF1367">
      <w:pPr>
        <w:pStyle w:val="NoSpacing"/>
        <w:ind w:firstLine="708"/>
        <w:rPr>
          <w:rFonts w:cs="Calibri"/>
          <w:sz w:val="20"/>
          <w:szCs w:val="20"/>
        </w:rPr>
      </w:pPr>
      <w:r w:rsidRPr="00F42228">
        <w:rPr>
          <w:rFonts w:cs="Calibri"/>
          <w:b/>
          <w:sz w:val="20"/>
          <w:szCs w:val="20"/>
        </w:rPr>
        <w:t>11-</w:t>
      </w:r>
      <w:r w:rsidRPr="00EF1367">
        <w:rPr>
          <w:rFonts w:cs="Calibri"/>
          <w:sz w:val="20"/>
          <w:szCs w:val="20"/>
        </w:rPr>
        <w:t>Öğrencilerin devam-devamsızlık durumları,temizlik ve beslenme alışkanlıklarını istenilen düzeyde tutabilmek  için devamlı olarak kontrollerin yapılması kararı alındı.</w:t>
      </w:r>
    </w:p>
    <w:p w:rsidR="003F6B05" w:rsidRPr="00EF1367" w:rsidRDefault="003F6B05" w:rsidP="00EF1367">
      <w:pPr>
        <w:pStyle w:val="NoSpacing"/>
        <w:ind w:firstLine="708"/>
        <w:rPr>
          <w:rFonts w:cs="Calibri"/>
          <w:color w:val="000000"/>
          <w:sz w:val="20"/>
          <w:szCs w:val="20"/>
        </w:rPr>
      </w:pPr>
      <w:r w:rsidRPr="00F42228">
        <w:rPr>
          <w:rFonts w:cs="Calibri"/>
          <w:b/>
          <w:sz w:val="20"/>
          <w:szCs w:val="20"/>
        </w:rPr>
        <w:t>12</w:t>
      </w:r>
      <w:r>
        <w:rPr>
          <w:rFonts w:cs="Calibri"/>
          <w:b/>
          <w:sz w:val="20"/>
          <w:szCs w:val="20"/>
        </w:rPr>
        <w:t>-</w:t>
      </w:r>
      <w:r w:rsidRPr="00EF1367">
        <w:rPr>
          <w:rFonts w:cs="Calibri"/>
          <w:sz w:val="20"/>
          <w:szCs w:val="20"/>
        </w:rPr>
        <w:t>Beslenme saati uygulamasının düzenli olarak devam ettirilmesi kararı alındı.</w:t>
      </w:r>
    </w:p>
    <w:p w:rsidR="003F6B05" w:rsidRDefault="003F6B05" w:rsidP="004E25A8">
      <w:pPr>
        <w:pStyle w:val="NoSpacing"/>
        <w:rPr>
          <w:rFonts w:cs="Calibri"/>
          <w:color w:val="000000"/>
          <w:sz w:val="24"/>
          <w:szCs w:val="24"/>
        </w:rPr>
      </w:pPr>
      <w:r w:rsidRPr="00E85220">
        <w:rPr>
          <w:rFonts w:cs="Calibri"/>
          <w:color w:val="000000"/>
          <w:sz w:val="24"/>
          <w:szCs w:val="24"/>
        </w:rPr>
        <w:t xml:space="preserve"> </w:t>
      </w:r>
    </w:p>
    <w:p w:rsidR="003F6B05" w:rsidRDefault="003F6B05" w:rsidP="004E25A8">
      <w:pPr>
        <w:pStyle w:val="NoSpacing"/>
        <w:rPr>
          <w:rFonts w:cs="Calibri"/>
          <w:color w:val="000000"/>
          <w:sz w:val="24"/>
          <w:szCs w:val="24"/>
        </w:rPr>
      </w:pPr>
    </w:p>
    <w:p w:rsidR="003F6B05" w:rsidRDefault="003F6B05" w:rsidP="004E25A8">
      <w:pPr>
        <w:pStyle w:val="NoSpacing"/>
        <w:rPr>
          <w:rFonts w:cs="Calibri"/>
          <w:color w:val="000000"/>
          <w:sz w:val="24"/>
          <w:szCs w:val="24"/>
        </w:rPr>
      </w:pPr>
    </w:p>
    <w:sectPr w:rsidR="003F6B05" w:rsidSect="00E5248F">
      <w:pgSz w:w="11906" w:h="16838"/>
      <w:pgMar w:top="624" w:right="737" w:bottom="397" w:left="680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25144"/>
    <w:multiLevelType w:val="hybridMultilevel"/>
    <w:tmpl w:val="A682602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1AD6977"/>
    <w:multiLevelType w:val="hybridMultilevel"/>
    <w:tmpl w:val="1DD49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1BC0FA3"/>
    <w:multiLevelType w:val="hybridMultilevel"/>
    <w:tmpl w:val="77CAEEBC"/>
    <w:lvl w:ilvl="0" w:tplc="7D360D2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3">
    <w:nsid w:val="47D31F8E"/>
    <w:multiLevelType w:val="hybridMultilevel"/>
    <w:tmpl w:val="20A80E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B897EB5"/>
    <w:multiLevelType w:val="hybridMultilevel"/>
    <w:tmpl w:val="0B6A45F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7D06DD8"/>
    <w:multiLevelType w:val="hybridMultilevel"/>
    <w:tmpl w:val="A3346E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DEA79E6"/>
    <w:multiLevelType w:val="hybridMultilevel"/>
    <w:tmpl w:val="2438EC06"/>
    <w:lvl w:ilvl="0" w:tplc="3C284934">
      <w:start w:val="1"/>
      <w:numFmt w:val="decimal"/>
      <w:lvlText w:val="%1-"/>
      <w:lvlJc w:val="left"/>
      <w:pPr>
        <w:ind w:left="375" w:hanging="375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48F"/>
    <w:rsid w:val="001078B4"/>
    <w:rsid w:val="00177971"/>
    <w:rsid w:val="00185DE7"/>
    <w:rsid w:val="001B4A1B"/>
    <w:rsid w:val="002029F1"/>
    <w:rsid w:val="00205ADC"/>
    <w:rsid w:val="00261E6C"/>
    <w:rsid w:val="003161C4"/>
    <w:rsid w:val="003F6B05"/>
    <w:rsid w:val="004E25A8"/>
    <w:rsid w:val="004E6770"/>
    <w:rsid w:val="0055364C"/>
    <w:rsid w:val="00577BF4"/>
    <w:rsid w:val="0059705F"/>
    <w:rsid w:val="00796E9B"/>
    <w:rsid w:val="007D7719"/>
    <w:rsid w:val="008B6A84"/>
    <w:rsid w:val="00A81D21"/>
    <w:rsid w:val="00AD64D3"/>
    <w:rsid w:val="00B13766"/>
    <w:rsid w:val="00B256D7"/>
    <w:rsid w:val="00B83EC9"/>
    <w:rsid w:val="00BF6316"/>
    <w:rsid w:val="00CC6D0B"/>
    <w:rsid w:val="00D347ED"/>
    <w:rsid w:val="00D65FA1"/>
    <w:rsid w:val="00E01ABF"/>
    <w:rsid w:val="00E5248F"/>
    <w:rsid w:val="00E85220"/>
    <w:rsid w:val="00EC20AE"/>
    <w:rsid w:val="00EF1367"/>
    <w:rsid w:val="00F4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9F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524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5248F"/>
    <w:pPr>
      <w:spacing w:after="0" w:line="240" w:lineRule="auto"/>
      <w:ind w:firstLine="567"/>
    </w:pPr>
    <w:rPr>
      <w:rFonts w:ascii="Times New Roman" w:hAnsi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5248F"/>
    <w:rPr>
      <w:rFonts w:ascii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E524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5248F"/>
    <w:rPr>
      <w:rFonts w:ascii="Times New Roman" w:hAnsi="Times New Roman" w:cs="Times New Roman"/>
      <w:sz w:val="16"/>
      <w:szCs w:val="16"/>
    </w:rPr>
  </w:style>
  <w:style w:type="paragraph" w:styleId="NoSpacing">
    <w:name w:val="No Spacing"/>
    <w:uiPriority w:val="99"/>
    <w:qFormat/>
    <w:rsid w:val="00E5248F"/>
  </w:style>
  <w:style w:type="paragraph" w:styleId="ListParagraph">
    <w:name w:val="List Paragraph"/>
    <w:basedOn w:val="Normal"/>
    <w:uiPriority w:val="99"/>
    <w:qFormat/>
    <w:rsid w:val="001B4A1B"/>
    <w:pPr>
      <w:ind w:left="720"/>
      <w:contextualSpacing/>
    </w:pPr>
  </w:style>
  <w:style w:type="character" w:customStyle="1" w:styleId="TitleChar">
    <w:name w:val="Title Char"/>
    <w:uiPriority w:val="99"/>
    <w:locked/>
    <w:rsid w:val="00CC6D0B"/>
    <w:rPr>
      <w:rFonts w:ascii="Monotype Corsiva" w:hAnsi="Monotype Corsiva"/>
      <w:sz w:val="24"/>
    </w:rPr>
  </w:style>
  <w:style w:type="paragraph" w:styleId="Title">
    <w:name w:val="Title"/>
    <w:basedOn w:val="Normal"/>
    <w:link w:val="TitleChar2"/>
    <w:uiPriority w:val="99"/>
    <w:qFormat/>
    <w:rsid w:val="00CC6D0B"/>
    <w:pPr>
      <w:spacing w:before="100" w:beforeAutospacing="1" w:after="100" w:afterAutospacing="1" w:line="240" w:lineRule="auto"/>
    </w:pPr>
    <w:rPr>
      <w:rFonts w:ascii="Monotype Corsiva" w:hAnsi="Monotype Corsiva"/>
      <w:sz w:val="24"/>
      <w:szCs w:val="24"/>
    </w:rPr>
  </w:style>
  <w:style w:type="character" w:customStyle="1" w:styleId="TitleChar1">
    <w:name w:val="Title Char1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leChar2">
    <w:name w:val="Title Char2"/>
    <w:basedOn w:val="DefaultParagraphFont"/>
    <w:link w:val="Title"/>
    <w:uiPriority w:val="99"/>
    <w:locked/>
    <w:rsid w:val="00CC6D0B"/>
    <w:rPr>
      <w:rFonts w:ascii="Cambria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5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759</Words>
  <Characters>4327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TELAFER İLKÖĞRETİM OKULU MÜDÜRLÜĞÜNE</dc:title>
  <dc:subject/>
  <dc:creator>mevlüt</dc:creator>
  <cp:keywords/>
  <dc:description/>
  <cp:lastModifiedBy>edanur</cp:lastModifiedBy>
  <cp:revision>3</cp:revision>
  <cp:lastPrinted>2012-02-19T15:50:00Z</cp:lastPrinted>
  <dcterms:created xsi:type="dcterms:W3CDTF">2014-02-03T14:14:00Z</dcterms:created>
  <dcterms:modified xsi:type="dcterms:W3CDTF">2014-02-03T14:18:00Z</dcterms:modified>
</cp:coreProperties>
</file>