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FF0000"/>
          <w:sz w:val="18"/>
          <w:szCs w:val="18"/>
        </w:rPr>
        <w:t>COĞRAFYA DERSİ 12. SINIF 1. DÖNEM 2. YAZILI SORULARI (9)</w:t>
      </w:r>
    </w:p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… – …  EĞİTİM VE ÖĞRETİM YILI ………..……………..… OKULU 12/… SINIFI</w:t>
      </w:r>
    </w:p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COĞRAFYA DERSİ 1. DÖNEM 2. YAZILISI</w:t>
      </w:r>
    </w:p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  <w:jc w:val="right"/>
      </w:pPr>
      <w:r>
        <w:rPr>
          <w:rFonts w:ascii="Arial" w:hAnsi="Arial" w:cs="Arial"/>
          <w:b/>
          <w:bCs/>
          <w:color w:val="000066"/>
          <w:sz w:val="18"/>
          <w:szCs w:val="18"/>
        </w:rPr>
        <w:t>Tarih: …/…/……</w:t>
      </w:r>
    </w:p>
    <w:p w:rsidR="00AC4920" w:rsidRDefault="00AC4920" w:rsidP="00EB0298">
      <w:pPr>
        <w:shd w:val="clear" w:color="auto" w:fill="FFFFFF"/>
        <w:ind w:left="180" w:right="141" w:firstLine="104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ADI SOYADI:………………………… NU:………….. PUAN:………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00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1) Aşağıda verilen dilsiz Türkiye haritası üzerindeki numaralandırılmış bölümlerin adlarını yazınız.(5p)</w:t>
      </w:r>
    </w:p>
    <w:p w:rsidR="00AC4920" w:rsidRDefault="00AC4920" w:rsidP="00EB0298">
      <w:pPr>
        <w:shd w:val="clear" w:color="auto" w:fill="FFFFFF"/>
        <w:ind w:left="180" w:right="141" w:firstLine="104"/>
      </w:pPr>
      <w:r w:rsidRPr="00F47E90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7" o:spid="_x0000_i1025" type="#_x0000_t75" alt="Başlıksız-1" style="width:201.75pt;height:101.25pt;visibility:visible">
            <v:imagedata r:id="rId4" o:title=""/>
          </v:shape>
        </w:pic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2) Aşağıdaki cümlelerde verilen boşlukları en uygun kelime ya da kelime grupları ile doldurunuz.(10 puan)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=&gt; Almanya’da sanayinin gelişmesinin temelinde, …………………….. ve …………………….. havzalarındaki maden kömürü  yataklarının önemli etkisi vardır.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=&gt; Günümüzde toplumların gelişim sürecinde etkili olan en önemli faktör ………………….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=&gt; Sanayi devriminden önce dünyada etkili olan ekonomik faaliyet ………………………………….. idi.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=&gt; Kırsal kesimden kentlere yaşanan yoğun göç sonunda hem mekansal hem de kültürel olarak kentten soyutlanmış …………………………………. adı verilen bölgeler ortaya çıkmıştır.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3) Aşağıda verilen kavram haritasındaki boşlukları uygun cümlelerle doldurunuz.(10 puan)</w:t>
      </w:r>
    </w:p>
    <w:p w:rsidR="00AC4920" w:rsidRDefault="00AC4920" w:rsidP="00EB0298">
      <w:pPr>
        <w:shd w:val="clear" w:color="auto" w:fill="FFFFFF"/>
        <w:ind w:left="180" w:right="141" w:firstLine="104"/>
      </w:pPr>
      <w:r w:rsidRPr="00F47E90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Picture 328" o:spid="_x0000_i1026" type="#_x0000_t75" alt="Başlıksız-1" style="width:403.5pt;height:135.75pt;visibility:visible">
            <v:imagedata r:id="rId5" o:title=""/>
          </v:shape>
        </w:pic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4-Aşağıda verilen Marmara Bölgesi Fiziki haritasında numaralarla gösterilmiş yerlerin adını doğru olarak yazınız.(20p)</w:t>
      </w:r>
    </w:p>
    <w:p w:rsidR="00AC4920" w:rsidRDefault="00AC4920" w:rsidP="00EB0298">
      <w:pPr>
        <w:shd w:val="clear" w:color="auto" w:fill="FFFFFF"/>
        <w:ind w:left="180" w:right="141" w:firstLine="104"/>
      </w:pPr>
      <w:r w:rsidRPr="00F47E90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Picture 329" o:spid="_x0000_i1027" type="#_x0000_t75" alt="Başlıksız-1" style="width:425.25pt;height:208.5pt;visibility:visible">
            <v:imagedata r:id="rId6" o:title=""/>
          </v:shape>
        </w:pic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5-)Ege Bölgesinde bulunan horst ve grabenleri bir şekil üzerinde isimleriyle beraber gösteriniz.(10p)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6-Aşağıda verilen çoktan seçmeli soruları doğru olarak cevaplayınız.(20p)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1)</w:t>
      </w:r>
      <w:r>
        <w:rPr>
          <w:rFonts w:ascii="Arial" w:hAnsi="Arial" w:cs="Arial"/>
          <w:color w:val="003366"/>
          <w:sz w:val="18"/>
          <w:szCs w:val="18"/>
        </w:rPr>
        <w:t>Marmara kentleşme oranının en fazla olduğu bölgemizdir.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Aşağıdakilerden hangisi kentleşme oranının yüksek olduğunu kanıtı olamaz?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Sanayinin gelişmesi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Tüketici nüfusun artması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Ortalama yükseltinin azlığı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Tarım dışı faaliyetlerin gelişmesi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e)Enerji tüketiminin artması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2)Aşağıda birlikte verilen göllerin hangilerinin tamamı Güney Marmara Bölümünde yer alır?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Manyas, Büyük Çekmece, Küçük Çekmece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Ulubat, Terkos, Sapanca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Manyas, Terkos, İznik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Manyas, Ulubat, İznik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Durusu, Sapanca, Ulubat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3)Aşağıdakilerden hangisi, Marmara Bölgesini diğer coğrafi bölgelerden ayıran bir özellik değildir?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Yükselti ortalamasının az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Toplam nüfusta ilk sırayı alması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Aşırı sayıda göç alması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Endüstrinin gelişmiş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Maden bakımından zengin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4)</w:t>
      </w:r>
      <w:r>
        <w:rPr>
          <w:rFonts w:ascii="Arial" w:hAnsi="Arial" w:cs="Arial"/>
          <w:color w:val="003366"/>
          <w:sz w:val="18"/>
          <w:szCs w:val="18"/>
        </w:rPr>
        <w:t>Marmara Bölgesinde nüfusun en fazla olduğu yer Çatalca – Kocaeli Bölümüdür.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Aşağıdakilerden hangisi nüfusun burada yoğunlaşmasında en az etkilidir?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Sanayinin gelişmişliği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Gelir kaynaklarının çeşitliliği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Diğer bölgelerden göç alması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Tarım ürünlerinin çeşitliliği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Özel konumunun elverişliliği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5)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* Ekonomisi ormancılığa ve hayvancılığa dayanır.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* Eğim ve engebe tarım alanlarını daraltmıştır.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* Nüfus yoğunluğu azdır.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* Yıkıcı depremler görülmez.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Yukarıdaki özellikler Türkiye’nin hangi bölümüne aittir?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Ergene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Yıldız dağları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Güney Marmara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Çatalca – Kocaeli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Orta Karadeniz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6)</w:t>
      </w:r>
      <w:r>
        <w:rPr>
          <w:rFonts w:ascii="Arial" w:hAnsi="Arial" w:cs="Arial"/>
          <w:color w:val="003366"/>
          <w:sz w:val="18"/>
          <w:szCs w:val="18"/>
        </w:rPr>
        <w:t>En fazla göç veren bölgelerden birisi de Karadeniz Bölgesidir.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Bu bölgemizdeki göçler aşağıdakilerden hangisine bağlı değildir?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Yerşekillerinin elverişsizliğine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Tarım alanlarının darlığına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Kırsal nüfusun yoğunluğuna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Yağışın çok olmasına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Sanayinin gelişmemiş olmasına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7)</w:t>
      </w:r>
      <w:r>
        <w:rPr>
          <w:rFonts w:ascii="Arial" w:hAnsi="Arial" w:cs="Arial"/>
          <w:color w:val="003366"/>
          <w:sz w:val="18"/>
          <w:szCs w:val="18"/>
        </w:rPr>
        <w:t>Kıyıda olmasına rağmen Doğu Karadeniz Türkiye’de sebzeciliğin en az geliştiği yerlerdendir.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Bu durumun ana nedeni aşağıdakilerden hangisidir?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Toprağın verimsiz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Yerşekillerinin engebeli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Bitki örtüsünün gür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Bulutlu gün sayısının fazla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 Tarım alanlarının dar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8)</w:t>
      </w:r>
      <w:r>
        <w:rPr>
          <w:rFonts w:ascii="Arial" w:hAnsi="Arial" w:cs="Arial"/>
          <w:color w:val="003366"/>
          <w:sz w:val="18"/>
          <w:szCs w:val="18"/>
        </w:rPr>
        <w:t>Karadeniz Bölgesi bir çok alanda ülkemizde ilk sıraları alır.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Aşağıdakilerden hangisinin, Türkiye </w:t>
      </w:r>
      <w:hyperlink r:id="rId7" w:tgtFrame="_blank" w:history="1">
        <w:r>
          <w:rPr>
            <w:rStyle w:val="Hyperlink"/>
            <w:rFonts w:ascii="Arial" w:hAnsi="Arial" w:cs="Arial"/>
            <w:b/>
            <w:bCs/>
            <w:color w:val="000066"/>
            <w:sz w:val="18"/>
            <w:szCs w:val="18"/>
            <w:u w:val="none"/>
          </w:rPr>
          <w:t>(bilgi yelpazesi.net)</w:t>
        </w:r>
      </w:hyperlink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üretiminin yarıdan fazlasının Karadeniz Bölgesinden sağlandığı söylenemez?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Tütün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Taşkömürü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Balık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Fındık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Keten – kenevir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9)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 – Fındık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 – Ayçiçeği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III – Keten – kenevir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Sırasıyla hangi illerimizin en belirgin ürünleridir?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I – Rize           II – Edirne            III – Zonguldak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I – Ordu          II – Kırklareli         III – Sinop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I – Samsun     II – İzmit               III – Kastamonu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I – Rize           II – Tekirdağ         III – Bilecik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I – Ordu          II – Tekirdağ         III – Kastamonu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10)Ege ve Akdeniz Bölgeleri karşılaştırıldığında Ege bölgesi için aşağıdakilerden hangisi söylenemez?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Linyit çıkarımı daha fazladır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Sıcaklık değerleri daha düşüktür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Horst ve grabenler daha fazladır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Nüfus yoğunluğu daha azdır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Doğal plajlar daha fazladır.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11)Aşağıdakilerden hangisi Ege Bölgesinde fay ( kırık) hatlarının geniş yer tutmasının bir sonucudur?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f) Tarım alanlarının fazla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g) Sıcak su kaynaklarının yaygın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h) Kıyı önünde çok sayıda ada bulunması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i) Kıyılarının fazla girintili çıkıntılı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j) Doğal plajların çok olması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12)</w:t>
      </w:r>
      <w:r>
        <w:rPr>
          <w:rFonts w:ascii="Arial" w:hAnsi="Arial" w:cs="Arial"/>
          <w:color w:val="003366"/>
          <w:sz w:val="18"/>
          <w:szCs w:val="18"/>
        </w:rPr>
        <w:t>Ege Bölgesi; doğu – batı yönünde denize dik uzanan kırıklı dağların fazla olduğu bir bölgedir.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Aşağıdakilerden hangisi bu dağlardan biri değildir?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Marda dağı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Bolkar dağları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Bozdağlar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Aydın Dağları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Yunt Dağları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13)Erzurum – Kars Bölümünün Türkiye ekonomisine en önemli katkısı hangi alandadır?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Maden çıkarma ve işleme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Endüstri bitkileri üretimi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Hayvancılık ve hayvan ürünleri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Tahıl üretimi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Sebze ve meyve üretimi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14)Aşağıdakilerden hangisi Doğu Anadolu Bölgesi için doğru değildir?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Nüfus yoğunluğunun en az olduğu bölgedir.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Ulaşım güçlükleri görülür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Maden kaynakları bakımından zengindir.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Tarımsal nüfus yoğunluğu fazladır.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Yıllık sıcaklık farkı azdır.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15)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 – Güney Marmara bölümü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 – Yıldız dağları Bölümü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III – Kıyı Ege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IV – Erzurum – Kars Bölümü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Yukarıdaki bölümlerin hangisi yada hangilerinde geçim kaynağı hayvancılık faaliyetlerine bağlıdır?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Yalnız IV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I ve II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II ve IV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II ve III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I ve III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16)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 – Maden çıkarımı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 – Elektrik üretimi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III – Hayvancılık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IV – Sanayi ürünleri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V – Turizm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Doğu Anadolu Bölgesinin Türkiye ekonomisine katkısı yukarıdakilerden hangilerinde en azdır?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I ve II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I ve V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II ve III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III ve IV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IV ve V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17)GAP’ın tamamlanmasıyla Güneydoğu Anadolu bölgesinde aşağıdaki ürünlerden hangisinin ekim alanları daralma gösterir?</w:t>
      </w:r>
      <w:r>
        <w:rPr>
          <w:rFonts w:ascii="Arial" w:hAnsi="Arial" w:cs="Arial"/>
          <w:color w:val="003366"/>
          <w:sz w:val="18"/>
          <w:szCs w:val="18"/>
        </w:rPr>
        <w:t>  a) Pamuk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Pirinç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Sebze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Mercimek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Antep fıstığı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18)Güneydoğu Anadolu Bölgesi aşağıda verilen ürünlerin hangilerinin üretiminde ilk sırada yer alır?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Antep fıstığı – üzüm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Üzüm – tütün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Antep fıstığı – tütün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Üzüm – pamuk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Kırmızı mercimek – Antep fıstığı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19)Aşağıdakilerden hangisi Doğu Anadolu Bölgesinin özellikleri arasında yer almaz?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Ortalama yükseltisi fazladır.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Yer altı zenginliği azdır.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Ulaşım gelişmemiştir.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Kışlar oldukça sert geçer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 Volkanik alanlar yaygındır.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20)Akdeniz Bölgesinin bölümleri için yapılan kıyaslamalardan hangisi yanlıştır?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a) Antalya Bölümü – Seracılık gelişmiştir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b) Adana Bölümü – Sanayi daha yaygındır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c) Antalya Bölümü – Karstik alanlar yaygındır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d) Adana Bölümü – Yer şekilleri  daha engebelidir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e)Antalya Bölümü – Turizm gelişmiştir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b/>
          <w:bCs/>
          <w:color w:val="003366"/>
          <w:sz w:val="18"/>
          <w:szCs w:val="18"/>
        </w:rPr>
        <w:t>7-Aşağıdaki bulmacayı uygun biçimde doldurunuz.(25p)</w:t>
      </w:r>
    </w:p>
    <w:p w:rsidR="00AC4920" w:rsidRDefault="00AC4920" w:rsidP="00EB0298">
      <w:pPr>
        <w:shd w:val="clear" w:color="auto" w:fill="FFFFFF"/>
        <w:ind w:left="180" w:right="141" w:firstLine="104"/>
      </w:pPr>
      <w:r w:rsidRPr="00F47E90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Picture 330" o:spid="_x0000_i1028" type="#_x0000_t75" alt="Başlıksız-1" style="width:399pt;height:404.25pt;visibility:visible">
            <v:imagedata r:id="rId8" o:title=""/>
          </v:shape>
        </w:pict>
      </w:r>
    </w:p>
    <w:p w:rsidR="00AC4920" w:rsidRDefault="00AC4920" w:rsidP="00EB0298">
      <w:pPr>
        <w:shd w:val="clear" w:color="auto" w:fill="FFFFFF"/>
        <w:ind w:left="180" w:right="141" w:firstLine="104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AC4920" w:rsidRDefault="00AC4920" w:rsidP="00EB0298">
      <w:pPr>
        <w:shd w:val="clear" w:color="auto" w:fill="FFFFFF"/>
        <w:ind w:left="180" w:right="141" w:firstLine="104"/>
        <w:jc w:val="right"/>
      </w:pPr>
      <w:r>
        <w:rPr>
          <w:rFonts w:ascii="Arial" w:hAnsi="Arial" w:cs="Arial"/>
          <w:b/>
          <w:bCs/>
          <w:color w:val="003366"/>
          <w:sz w:val="18"/>
          <w:szCs w:val="18"/>
        </w:rPr>
        <w:t>Başarılar Dilerim…</w:t>
      </w:r>
    </w:p>
    <w:p w:rsidR="00AC4920" w:rsidRPr="00D05B67" w:rsidRDefault="00AC4920" w:rsidP="004A4038">
      <w:pPr>
        <w:ind w:firstLine="0"/>
      </w:pPr>
      <w:hyperlink r:id="rId9" w:history="1">
        <w:r w:rsidRPr="00CD43BD">
          <w:rPr>
            <w:rStyle w:val="Hyperlink"/>
          </w:rPr>
          <w:t>www.sorubak.com</w:t>
        </w:r>
      </w:hyperlink>
      <w:r>
        <w:t xml:space="preserve"> </w:t>
      </w:r>
    </w:p>
    <w:sectPr w:rsidR="00AC4920" w:rsidRPr="00D05B67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E28"/>
    <w:rsid w:val="0003454F"/>
    <w:rsid w:val="001313D2"/>
    <w:rsid w:val="001C0010"/>
    <w:rsid w:val="002E5E28"/>
    <w:rsid w:val="003251C2"/>
    <w:rsid w:val="003A126B"/>
    <w:rsid w:val="0045478D"/>
    <w:rsid w:val="00457CF5"/>
    <w:rsid w:val="004613D1"/>
    <w:rsid w:val="004A4038"/>
    <w:rsid w:val="00660FE9"/>
    <w:rsid w:val="008473A0"/>
    <w:rsid w:val="008A36D4"/>
    <w:rsid w:val="009260F3"/>
    <w:rsid w:val="00A80EBB"/>
    <w:rsid w:val="00AC4920"/>
    <w:rsid w:val="00BB772B"/>
    <w:rsid w:val="00C15423"/>
    <w:rsid w:val="00CD43BD"/>
    <w:rsid w:val="00D05B67"/>
    <w:rsid w:val="00D33BA2"/>
    <w:rsid w:val="00D60B93"/>
    <w:rsid w:val="00D779EF"/>
    <w:rsid w:val="00DF64C9"/>
    <w:rsid w:val="00E04168"/>
    <w:rsid w:val="00EB0298"/>
    <w:rsid w:val="00F005DB"/>
    <w:rsid w:val="00F15939"/>
    <w:rsid w:val="00F47E90"/>
    <w:rsid w:val="00FA39E6"/>
    <w:rsid w:val="00FB3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4C9"/>
    <w:pPr>
      <w:ind w:firstLine="357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E5E2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E5E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5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9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9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8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20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8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8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8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8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9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19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299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20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bilgiyelpazesi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1026</Words>
  <Characters>5849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2013-01-05T13:52:00Z</dcterms:created>
  <dcterms:modified xsi:type="dcterms:W3CDTF">2013-12-29T11:34:00Z</dcterms:modified>
</cp:coreProperties>
</file>