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641" w:rsidRDefault="00EE3641" w:rsidP="008F2197">
      <w:pPr>
        <w:pStyle w:val="NoSpacing"/>
        <w:spacing w:before="0" w:beforeAutospacing="0" w:after="0" w:afterAutospacing="0"/>
        <w:jc w:val="center"/>
        <w:rPr>
          <w:b/>
          <w:color w:val="1D1B11"/>
        </w:rPr>
      </w:pPr>
      <w:r>
        <w:rPr>
          <w:b/>
          <w:color w:val="1D1B11"/>
        </w:rPr>
        <w:t>TERME ANATOLIAN HIGH SCHOOL</w:t>
      </w:r>
    </w:p>
    <w:p w:rsidR="00EE3641" w:rsidRDefault="00EE3641" w:rsidP="008F2197">
      <w:pPr>
        <w:pStyle w:val="NoSpacing"/>
        <w:spacing w:before="0" w:beforeAutospacing="0" w:after="0" w:afterAutospacing="0"/>
        <w:jc w:val="center"/>
        <w:rPr>
          <w:b/>
          <w:color w:val="1D1B11"/>
        </w:rPr>
      </w:pPr>
      <w:r>
        <w:rPr>
          <w:b/>
          <w:color w:val="1D1B11"/>
        </w:rPr>
        <w:t xml:space="preserve">2013-2014 EDUCATION YEAR </w:t>
      </w:r>
    </w:p>
    <w:p w:rsidR="00EE3641" w:rsidRDefault="00EE3641" w:rsidP="008F2197">
      <w:pPr>
        <w:pStyle w:val="NoSpacing"/>
        <w:spacing w:before="0" w:beforeAutospacing="0" w:after="0" w:afterAutospacing="0"/>
        <w:jc w:val="center"/>
        <w:rPr>
          <w:b/>
          <w:color w:val="1D1B11"/>
        </w:rPr>
      </w:pPr>
      <w:r>
        <w:rPr>
          <w:b/>
          <w:color w:val="1D1B11"/>
        </w:rPr>
        <w:t xml:space="preserve">10/D 2nd TERM Ist WRITTEN EXAM OF ENGLISH LITERATURE </w:t>
      </w:r>
    </w:p>
    <w:p w:rsidR="00EE3641" w:rsidRDefault="00EE3641" w:rsidP="008F2197">
      <w:pPr>
        <w:spacing w:after="0" w:line="240" w:lineRule="auto"/>
        <w:rPr>
          <w:rFonts w:cs="Times New Roman"/>
          <w:b/>
          <w:color w:val="1D1B11"/>
          <w:lang w:val="en-US"/>
        </w:rPr>
      </w:pPr>
      <w:r>
        <w:rPr>
          <w:rFonts w:cs="Times New Roman"/>
          <w:b/>
          <w:color w:val="1D1B11"/>
          <w:lang w:val="en-US"/>
        </w:rPr>
        <w:t>Name/Surname:</w:t>
      </w:r>
      <w:r>
        <w:rPr>
          <w:rFonts w:cs="Times New Roman"/>
          <w:b/>
          <w:color w:val="1D1B11"/>
          <w:lang w:val="en-US"/>
        </w:rPr>
        <w:tab/>
      </w:r>
      <w:r>
        <w:rPr>
          <w:rFonts w:cs="Times New Roman"/>
          <w:b/>
          <w:color w:val="1D1B11"/>
          <w:lang w:val="en-US"/>
        </w:rPr>
        <w:tab/>
      </w:r>
      <w:r>
        <w:rPr>
          <w:rFonts w:cs="Times New Roman"/>
          <w:b/>
          <w:color w:val="1D1B11"/>
          <w:lang w:val="en-US"/>
        </w:rPr>
        <w:tab/>
        <w:t xml:space="preserve">                   </w:t>
      </w:r>
      <w:r>
        <w:rPr>
          <w:b/>
          <w:color w:val="1D1B11"/>
          <w:lang w:val="en-US"/>
        </w:rPr>
        <w:t xml:space="preserve">   </w:t>
      </w:r>
      <w:r>
        <w:rPr>
          <w:rFonts w:cs="Times New Roman"/>
          <w:b/>
          <w:color w:val="1D1B11"/>
          <w:lang w:val="en-US"/>
        </w:rPr>
        <w:t>Number:</w:t>
      </w:r>
      <w:r>
        <w:rPr>
          <w:rFonts w:cs="Times New Roman"/>
          <w:b/>
          <w:color w:val="1D1B11"/>
          <w:lang w:val="en-US"/>
        </w:rPr>
        <w:tab/>
        <w:t xml:space="preserve">                     </w:t>
      </w:r>
      <w:r>
        <w:rPr>
          <w:b/>
          <w:color w:val="1D1B11"/>
          <w:lang w:val="en-US"/>
        </w:rPr>
        <w:t xml:space="preserve">  Class:</w:t>
      </w:r>
      <w:r>
        <w:rPr>
          <w:b/>
          <w:color w:val="1D1B11"/>
          <w:lang w:val="en-US"/>
        </w:rPr>
        <w:tab/>
      </w:r>
      <w:r>
        <w:rPr>
          <w:b/>
          <w:color w:val="1D1B11"/>
          <w:lang w:val="en-US"/>
        </w:rPr>
        <w:tab/>
        <w:t xml:space="preserve">    </w:t>
      </w:r>
      <w:r>
        <w:rPr>
          <w:rFonts w:cs="Times New Roman"/>
          <w:b/>
          <w:color w:val="1D1B11"/>
          <w:lang w:val="en-US"/>
        </w:rPr>
        <w:t xml:space="preserve">    Point:</w:t>
      </w:r>
    </w:p>
    <w:p w:rsidR="00EE3641" w:rsidRDefault="00EE3641" w:rsidP="008F2197">
      <w:pPr>
        <w:spacing w:after="0" w:line="240" w:lineRule="auto"/>
        <w:rPr>
          <w:rFonts w:cs="Times New Roman"/>
          <w:b/>
          <w:color w:val="1D1B11"/>
          <w:lang w:val="en-US"/>
        </w:rPr>
      </w:pPr>
    </w:p>
    <w:p w:rsidR="00EE3641" w:rsidRPr="008F2197" w:rsidRDefault="00EE3641" w:rsidP="008F2197">
      <w:pPr>
        <w:spacing w:after="120" w:line="240" w:lineRule="auto"/>
        <w:rPr>
          <w:b/>
          <w:sz w:val="24"/>
          <w:szCs w:val="24"/>
        </w:rPr>
      </w:pPr>
      <w:r w:rsidRPr="008F2197">
        <w:rPr>
          <w:b/>
          <w:sz w:val="24"/>
          <w:szCs w:val="24"/>
        </w:rPr>
        <w:t>A)</w:t>
      </w:r>
      <w:r>
        <w:rPr>
          <w:b/>
          <w:sz w:val="24"/>
          <w:szCs w:val="24"/>
        </w:rPr>
        <w:t xml:space="preserve"> </w:t>
      </w:r>
      <w:r w:rsidRPr="008F2197">
        <w:rPr>
          <w:b/>
          <w:sz w:val="24"/>
          <w:szCs w:val="24"/>
        </w:rPr>
        <w:t>Fill in the blanks with the correct words about “John STEINBECK, Arthur MILLER, and William SHAKESPEARE”.</w:t>
      </w:r>
      <w:r>
        <w:rPr>
          <w:b/>
          <w:sz w:val="24"/>
          <w:szCs w:val="24"/>
        </w:rPr>
        <w:t xml:space="preserve">  (2x10=2</w:t>
      </w:r>
      <w:r w:rsidRPr="008F2197">
        <w:rPr>
          <w:b/>
          <w:sz w:val="24"/>
          <w:szCs w:val="24"/>
        </w:rPr>
        <w:t>0 points)</w:t>
      </w:r>
    </w:p>
    <w:p w:rsidR="00EE3641" w:rsidRDefault="00EE3641" w:rsidP="008F219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.6pt;margin-top:4.5pt;width:495.85pt;height:25.85pt;z-index:251658240" strokeweight="1.5pt">
            <v:textbox>
              <w:txbxContent>
                <w:p w:rsidR="00EE3641" w:rsidRDefault="00EE3641">
                  <w:r>
                    <w:t>Jewish  /  divorce  /  gloves  /  experiences  /  prize  /  journalist  /  plays  / actress  /  leading  /  dramatists</w:t>
                  </w:r>
                </w:p>
              </w:txbxContent>
            </v:textbox>
          </v:shape>
        </w:pict>
      </w:r>
    </w:p>
    <w:p w:rsidR="00EE3641" w:rsidRDefault="00EE3641" w:rsidP="00AB299E"/>
    <w:p w:rsidR="00EE3641" w:rsidRDefault="00EE3641" w:rsidP="00AB299E">
      <w:r>
        <w:t>1. John Steineck used his _________________as material of writing.</w:t>
      </w:r>
    </w:p>
    <w:p w:rsidR="00EE3641" w:rsidRDefault="00EE3641" w:rsidP="00AB299E">
      <w:r>
        <w:t>2. John Steinbeck was awarded the Nobel _________________ for literature in 1962.</w:t>
      </w:r>
    </w:p>
    <w:p w:rsidR="00EE3641" w:rsidRDefault="00EE3641" w:rsidP="00AB299E">
      <w:r>
        <w:t>3. Arthur Miller was born to a ________________ family in New York in 1915.</w:t>
      </w:r>
    </w:p>
    <w:p w:rsidR="00EE3641" w:rsidRDefault="00EE3641" w:rsidP="00AB299E">
      <w:r>
        <w:t>4. Arthur Miller garduated in 1938 and became a __________________ .</w:t>
      </w:r>
    </w:p>
    <w:p w:rsidR="00EE3641" w:rsidRDefault="00EE3641" w:rsidP="00AB299E">
      <w:r>
        <w:t>5. Arthur Miller’s first marriage ended in _________________ in 1956.</w:t>
      </w:r>
    </w:p>
    <w:p w:rsidR="00EE3641" w:rsidRDefault="00EE3641" w:rsidP="00AB299E">
      <w:r>
        <w:t>6. Arthur Miller married the _________________ Marilyn Monroe.</w:t>
      </w:r>
    </w:p>
    <w:p w:rsidR="00EE3641" w:rsidRDefault="00EE3641" w:rsidP="00AB299E">
      <w:r>
        <w:t>7. Arthur Miller is regarded as one of the greatest __________________ of the 20th century.</w:t>
      </w:r>
    </w:p>
    <w:p w:rsidR="00EE3641" w:rsidRDefault="00EE3641" w:rsidP="00AB299E">
      <w:r>
        <w:t>8. William Skakespeare’s father sold _________________ in the town.</w:t>
      </w:r>
    </w:p>
    <w:p w:rsidR="00EE3641" w:rsidRDefault="00EE3641" w:rsidP="00AB299E">
      <w:r>
        <w:t>9. William Skakespeare became a _________________ member of the theatre troupe.</w:t>
      </w:r>
    </w:p>
    <w:p w:rsidR="00EE3641" w:rsidRDefault="00EE3641" w:rsidP="00AB299E">
      <w:r>
        <w:t>10. William Skakespeare wrote more than 30 _______________ for “The King’s Man”.</w:t>
      </w:r>
    </w:p>
    <w:p w:rsidR="00EE3641" w:rsidRDefault="00EE3641" w:rsidP="00631679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</w:pPr>
      <w:r w:rsidRPr="00036260"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 xml:space="preserve">B) </w:t>
      </w:r>
      <w:r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>Fill in the blanks with the characters’ according to their features. “Of Mice and Men” written by John Steinbeck</w:t>
      </w:r>
      <w:r w:rsidRPr="00036260"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>.</w:t>
      </w:r>
      <w:r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 xml:space="preserve"> (2x10= 20 points)</w:t>
      </w:r>
    </w:p>
    <w:p w:rsidR="00EE3641" w:rsidRDefault="00EE3641" w:rsidP="00631679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</w:pPr>
      <w:r>
        <w:rPr>
          <w:noProof/>
        </w:rPr>
        <w:pict>
          <v:shape id="_x0000_s1027" type="#_x0000_t202" style="position:absolute;margin-left:24.4pt;margin-top:5.45pt;width:450.25pt;height:25.65pt;z-index:251659264">
            <v:textbox>
              <w:txbxContent>
                <w:p w:rsidR="00EE3641" w:rsidRDefault="00EE3641">
                  <w:r>
                    <w:t>George Milton  /  Lennie Small  /  Slim  /  Curley  / Curley’s wife   /  Crooks  /  Candy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 xml:space="preserve"> </w:t>
      </w:r>
    </w:p>
    <w:p w:rsidR="00EE3641" w:rsidRDefault="00EE3641" w:rsidP="00631679">
      <w:pPr>
        <w:pStyle w:val="ListParagraph"/>
        <w:spacing w:after="0" w:line="240" w:lineRule="auto"/>
        <w:ind w:left="0"/>
      </w:pPr>
    </w:p>
    <w:p w:rsidR="00EE3641" w:rsidRDefault="00EE3641" w:rsidP="00631679">
      <w:pPr>
        <w:rPr>
          <w:rFonts w:ascii="Times New Roman" w:hAnsi="Times New Roman" w:cs="Times New Roman"/>
        </w:rPr>
      </w:pPr>
    </w:p>
    <w:p w:rsidR="00EE3641" w:rsidRPr="003E4B50" w:rsidRDefault="00EE3641" w:rsidP="003E4B50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3E4B50">
        <w:rPr>
          <w:rFonts w:ascii="Times New Roman" w:hAnsi="Times New Roman" w:cs="Times New Roman"/>
        </w:rPr>
        <w:t>_________________ is honest with people he trusts.</w:t>
      </w:r>
    </w:p>
    <w:p w:rsidR="00EE3641" w:rsidRDefault="00EE3641" w:rsidP="003E4B50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 is the boss’s son.</w:t>
      </w:r>
    </w:p>
    <w:p w:rsidR="00EE3641" w:rsidRDefault="00EE3641" w:rsidP="000248F3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 is the black stable hand or buck.</w:t>
      </w:r>
    </w:p>
    <w:p w:rsidR="00EE3641" w:rsidRDefault="00EE3641" w:rsidP="000248F3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 is the oldest ranch hand.</w:t>
      </w:r>
    </w:p>
    <w:p w:rsidR="00EE3641" w:rsidRDefault="00EE3641" w:rsidP="000248F3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 is the jerkline skinner.</w:t>
      </w:r>
    </w:p>
    <w:p w:rsidR="00EE3641" w:rsidRDefault="00EE3641" w:rsidP="000248F3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 is merely her husband’s property with no individiual identity.</w:t>
      </w:r>
    </w:p>
    <w:p w:rsidR="00EE3641" w:rsidRDefault="00EE3641" w:rsidP="000248F3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 is a big man, in contrast to his name.</w:t>
      </w:r>
    </w:p>
    <w:p w:rsidR="00EE3641" w:rsidRDefault="00EE3641" w:rsidP="000248F3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 lost his right hand in an accident at work.</w:t>
      </w:r>
    </w:p>
    <w:p w:rsidR="00EE3641" w:rsidRDefault="00EE3641" w:rsidP="000248F3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 is always called the ‘nigger’ by the men.</w:t>
      </w:r>
    </w:p>
    <w:p w:rsidR="00EE3641" w:rsidRDefault="00EE3641" w:rsidP="009B384F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 likes to pet soft things, like puppies and dead mice.</w:t>
      </w:r>
    </w:p>
    <w:p w:rsidR="00EE3641" w:rsidRDefault="00EE3641" w:rsidP="009B384F">
      <w:pPr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>C</w:t>
      </w:r>
      <w:r w:rsidRPr="00036260"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>) Answer the questions</w:t>
      </w:r>
      <w:r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 xml:space="preserve"> about “A view from the bridge” written by Arthur Miller</w:t>
      </w:r>
      <w:r w:rsidRPr="00036260"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>.</w:t>
      </w:r>
      <w:r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 xml:space="preserve">  (24 points)</w:t>
      </w:r>
    </w:p>
    <w:p w:rsidR="00EE3641" w:rsidRDefault="00EE3641" w:rsidP="009B384F">
      <w:pPr>
        <w:rPr>
          <w:rFonts w:ascii="Times New Roman" w:hAnsi="Times New Roman" w:cs="Times New Roman"/>
          <w:color w:val="424242"/>
          <w:sz w:val="24"/>
          <w:szCs w:val="24"/>
          <w:lang w:val="en-GB"/>
        </w:rPr>
      </w:pPr>
      <w:r w:rsidRPr="009B384F">
        <w:rPr>
          <w:rFonts w:ascii="Times New Roman" w:hAnsi="Times New Roman" w:cs="Times New Roman"/>
          <w:color w:val="424242"/>
          <w:sz w:val="24"/>
          <w:szCs w:val="24"/>
          <w:lang w:val="en-GB"/>
        </w:rPr>
        <w:t xml:space="preserve">1. </w:t>
      </w:r>
      <w:r>
        <w:rPr>
          <w:rFonts w:ascii="Times New Roman" w:hAnsi="Times New Roman" w:cs="Times New Roman"/>
          <w:color w:val="424242"/>
          <w:sz w:val="24"/>
          <w:szCs w:val="24"/>
          <w:lang w:val="en-GB"/>
        </w:rPr>
        <w:t>Write the “Types of Love” in the play. (2x5=10 points)</w:t>
      </w:r>
    </w:p>
    <w:p w:rsidR="00EE3641" w:rsidRDefault="00EE3641" w:rsidP="009B384F">
      <w:pPr>
        <w:rPr>
          <w:rFonts w:ascii="Times New Roman" w:hAnsi="Times New Roman" w:cs="Times New Roman"/>
          <w:color w:val="424242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424242"/>
          <w:sz w:val="24"/>
          <w:szCs w:val="24"/>
          <w:lang w:val="en-GB"/>
        </w:rPr>
        <w:t>a) _____________________                                                      d) ______________________</w:t>
      </w:r>
    </w:p>
    <w:p w:rsidR="00EE3641" w:rsidRDefault="00EE3641" w:rsidP="009B384F">
      <w:pPr>
        <w:rPr>
          <w:rFonts w:ascii="Times New Roman" w:hAnsi="Times New Roman" w:cs="Times New Roman"/>
          <w:color w:val="424242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424242"/>
          <w:sz w:val="24"/>
          <w:szCs w:val="24"/>
          <w:lang w:val="en-GB"/>
        </w:rPr>
        <w:t>b) _____________________                                                      e) ______________________</w:t>
      </w:r>
    </w:p>
    <w:p w:rsidR="00EE3641" w:rsidRDefault="00EE3641" w:rsidP="009B384F">
      <w:pPr>
        <w:rPr>
          <w:rFonts w:ascii="Times New Roman" w:hAnsi="Times New Roman" w:cs="Times New Roman"/>
          <w:color w:val="424242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424242"/>
          <w:sz w:val="24"/>
          <w:szCs w:val="24"/>
          <w:lang w:val="en-GB"/>
        </w:rPr>
        <w:t>c) _____________________</w:t>
      </w:r>
    </w:p>
    <w:p w:rsidR="00EE3641" w:rsidRDefault="00EE3641" w:rsidP="009B38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What are the central themes in “a view from the bridge”? (2x4=8 points) </w:t>
      </w:r>
    </w:p>
    <w:p w:rsidR="00EE3641" w:rsidRDefault="00EE3641" w:rsidP="009B38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_______________     b) _________________      c) ____________________   d) _____________________</w:t>
      </w:r>
    </w:p>
    <w:p w:rsidR="00EE3641" w:rsidRDefault="00EE3641" w:rsidP="009B384F">
      <w:pPr>
        <w:rPr>
          <w:rFonts w:ascii="Times New Roman" w:hAnsi="Times New Roman" w:cs="Times New Roman"/>
        </w:rPr>
      </w:pPr>
    </w:p>
    <w:p w:rsidR="00EE3641" w:rsidRDefault="00EE3641" w:rsidP="009B38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What happened after Italy joined the European Economic Community in 1957?  ( 3 points) </w:t>
      </w:r>
    </w:p>
    <w:p w:rsidR="00EE3641" w:rsidRDefault="00EE3641" w:rsidP="009B38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EE3641" w:rsidRDefault="00EE3641" w:rsidP="009B38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What happens after Eddie draws a knife? ( 3 points)</w:t>
      </w:r>
    </w:p>
    <w:p w:rsidR="00EE3641" w:rsidRDefault="00EE3641" w:rsidP="009B38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EE3641" w:rsidRDefault="00EE3641" w:rsidP="009B38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EE3641" w:rsidRDefault="00EE3641" w:rsidP="00444AD7">
      <w:pPr>
        <w:spacing w:after="0"/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</w:pPr>
      <w:r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>Write “true” or “false” for the sentences about “Romeo and Juliet” written by Shakespeare</w:t>
      </w:r>
      <w:r w:rsidRPr="00036260"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>.</w:t>
      </w:r>
    </w:p>
    <w:p w:rsidR="00EE3641" w:rsidRDefault="00EE3641" w:rsidP="00444AD7">
      <w:pPr>
        <w:spacing w:after="0"/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>(2x5=10 points)</w:t>
      </w:r>
    </w:p>
    <w:p w:rsidR="00EE3641" w:rsidRDefault="00EE3641" w:rsidP="009B384F">
      <w:pPr>
        <w:rPr>
          <w:rFonts w:ascii="Times New Roman" w:hAnsi="Times New Roman" w:cs="Times New Roman"/>
          <w:color w:val="424242"/>
          <w:lang w:val="en-GB"/>
        </w:rPr>
      </w:pPr>
      <w:r w:rsidRPr="00E404CE">
        <w:rPr>
          <w:rFonts w:ascii="Times New Roman" w:hAnsi="Times New Roman" w:cs="Times New Roman"/>
          <w:color w:val="424242"/>
          <w:lang w:val="en-GB"/>
        </w:rPr>
        <w:t>1. There is no evidence Romeo and Juliet ever actually existed.</w:t>
      </w:r>
      <w:r>
        <w:rPr>
          <w:rFonts w:ascii="Times New Roman" w:hAnsi="Times New Roman" w:cs="Times New Roman"/>
          <w:color w:val="424242"/>
          <w:lang w:val="en-GB"/>
        </w:rPr>
        <w:t xml:space="preserve">   ________</w:t>
      </w:r>
    </w:p>
    <w:p w:rsidR="00EE3641" w:rsidRDefault="00EE3641" w:rsidP="009B384F">
      <w:pPr>
        <w:rPr>
          <w:rFonts w:ascii="Times New Roman" w:hAnsi="Times New Roman" w:cs="Times New Roman"/>
          <w:color w:val="424242"/>
          <w:lang w:val="en-GB"/>
        </w:rPr>
      </w:pPr>
      <w:r>
        <w:rPr>
          <w:rFonts w:ascii="Times New Roman" w:hAnsi="Times New Roman" w:cs="Times New Roman"/>
          <w:color w:val="424242"/>
          <w:lang w:val="en-GB"/>
        </w:rPr>
        <w:t>2. Romeo and Juliet has been filmed many times. ________</w:t>
      </w:r>
    </w:p>
    <w:p w:rsidR="00EE3641" w:rsidRDefault="00EE3641" w:rsidP="009B384F">
      <w:pPr>
        <w:rPr>
          <w:rFonts w:ascii="Times New Roman" w:hAnsi="Times New Roman" w:cs="Times New Roman"/>
          <w:color w:val="424242"/>
          <w:lang w:val="en-GB"/>
        </w:rPr>
      </w:pPr>
      <w:r>
        <w:rPr>
          <w:rFonts w:ascii="Times New Roman" w:hAnsi="Times New Roman" w:cs="Times New Roman"/>
          <w:color w:val="424242"/>
          <w:lang w:val="en-GB"/>
        </w:rPr>
        <w:t>3. Romeo and Juliet come from families which love each other. _______</w:t>
      </w:r>
    </w:p>
    <w:p w:rsidR="00EE3641" w:rsidRDefault="00EE3641" w:rsidP="009B384F">
      <w:pPr>
        <w:rPr>
          <w:rFonts w:ascii="Times New Roman" w:hAnsi="Times New Roman" w:cs="Times New Roman"/>
          <w:color w:val="424242"/>
          <w:lang w:val="en-GB"/>
        </w:rPr>
      </w:pPr>
      <w:r>
        <w:rPr>
          <w:rFonts w:ascii="Times New Roman" w:hAnsi="Times New Roman" w:cs="Times New Roman"/>
          <w:color w:val="424242"/>
          <w:lang w:val="en-GB"/>
        </w:rPr>
        <w:t>4. Juliet finally wakes up and kills Romeo. _______</w:t>
      </w:r>
    </w:p>
    <w:p w:rsidR="00EE3641" w:rsidRDefault="00EE3641" w:rsidP="009B384F">
      <w:pPr>
        <w:rPr>
          <w:rFonts w:ascii="Times New Roman" w:hAnsi="Times New Roman" w:cs="Times New Roman"/>
          <w:color w:val="424242"/>
          <w:lang w:val="en-GB"/>
        </w:rPr>
      </w:pPr>
      <w:r>
        <w:rPr>
          <w:rFonts w:ascii="Times New Roman" w:hAnsi="Times New Roman" w:cs="Times New Roman"/>
          <w:color w:val="424242"/>
          <w:lang w:val="en-GB"/>
        </w:rPr>
        <w:t>5. Juliet commits suicide at the end of the play. ________</w:t>
      </w:r>
    </w:p>
    <w:p w:rsidR="00EE3641" w:rsidRDefault="00EE3641" w:rsidP="00444AD7">
      <w:pPr>
        <w:spacing w:after="0"/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</w:pPr>
      <w:r w:rsidRPr="005753B7">
        <w:rPr>
          <w:rFonts w:ascii="Times New Roman" w:hAnsi="Times New Roman" w:cs="Times New Roman"/>
          <w:b/>
          <w:color w:val="424242"/>
          <w:lang w:val="en-GB"/>
        </w:rPr>
        <w:t xml:space="preserve">E) </w:t>
      </w:r>
      <w:r>
        <w:rPr>
          <w:rFonts w:ascii="Times New Roman" w:hAnsi="Times New Roman" w:cs="Times New Roman"/>
          <w:b/>
          <w:color w:val="424242"/>
          <w:lang w:val="en-GB"/>
        </w:rPr>
        <w:t>Fill in the blanks with the name of the characters according to explanations. (Romeo and Juliet).</w:t>
      </w:r>
      <w:r w:rsidRPr="00444AD7"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 xml:space="preserve"> </w:t>
      </w:r>
    </w:p>
    <w:p w:rsidR="00EE3641" w:rsidRDefault="00EE3641" w:rsidP="00444AD7">
      <w:pPr>
        <w:spacing w:after="0"/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>(2x5=10 points)</w:t>
      </w:r>
    </w:p>
    <w:p w:rsidR="00EE3641" w:rsidRDefault="00EE3641" w:rsidP="009B384F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1.  _____________________ is like a mother to Juliet.</w:t>
      </w:r>
    </w:p>
    <w:p w:rsidR="00EE3641" w:rsidRDefault="00EE3641" w:rsidP="009B384F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2.  _____________________ is like a father to Romeo.</w:t>
      </w:r>
    </w:p>
    <w:p w:rsidR="00EE3641" w:rsidRDefault="00EE3641" w:rsidP="009B384F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3.  _____________________ is one of Romeo’s best friends.</w:t>
      </w:r>
    </w:p>
    <w:p w:rsidR="00EE3641" w:rsidRDefault="00EE3641" w:rsidP="009B384F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4.  _____________________ is Juliet’s father. He is ready to fight Montague.</w:t>
      </w:r>
    </w:p>
    <w:p w:rsidR="00EE3641" w:rsidRDefault="00EE3641" w:rsidP="009B384F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5.  _____________________ is not very close to her daughter, Juliet.</w:t>
      </w:r>
    </w:p>
    <w:p w:rsidR="00EE3641" w:rsidRPr="00444AD7" w:rsidRDefault="00EE3641" w:rsidP="009B384F">
      <w:pPr>
        <w:rPr>
          <w:rFonts w:cs="Times New Roman"/>
          <w:b/>
          <w:sz w:val="24"/>
          <w:szCs w:val="24"/>
        </w:rPr>
      </w:pPr>
      <w:r w:rsidRPr="00444AD7">
        <w:rPr>
          <w:rFonts w:cs="Times New Roman"/>
          <w:b/>
          <w:sz w:val="24"/>
          <w:szCs w:val="24"/>
        </w:rPr>
        <w:t>F) Answer the questions about Romeo and Juliet.</w:t>
      </w:r>
      <w:r>
        <w:rPr>
          <w:rFonts w:cs="Times New Roman"/>
          <w:b/>
          <w:sz w:val="24"/>
          <w:szCs w:val="24"/>
        </w:rPr>
        <w:t xml:space="preserve"> (16 points)</w:t>
      </w:r>
    </w:p>
    <w:p w:rsidR="00EE3641" w:rsidRDefault="00EE3641" w:rsidP="009B384F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1. What are the themes of the play? (2x4= 8 points)</w:t>
      </w:r>
    </w:p>
    <w:p w:rsidR="00EE3641" w:rsidRDefault="00EE3641" w:rsidP="009B384F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a) ____________     b) _____________   c) _____________   d) ____________</w:t>
      </w:r>
    </w:p>
    <w:p w:rsidR="00EE3641" w:rsidRDefault="00EE3641" w:rsidP="009B384F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2. What are the language techniques used in the play? (2x4= 8 points)</w:t>
      </w:r>
    </w:p>
    <w:p w:rsidR="00EE3641" w:rsidRDefault="00EE3641" w:rsidP="00C72AA0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a) ____________     b) _____________   c) _____________   d) ____________</w:t>
      </w:r>
    </w:p>
    <w:p w:rsidR="00EE3641" w:rsidRDefault="00EE3641" w:rsidP="009B384F">
      <w:pPr>
        <w:rPr>
          <w:rFonts w:ascii="Times New Roman" w:hAnsi="Times New Roman" w:cs="Times New Roman"/>
        </w:rPr>
      </w:pPr>
    </w:p>
    <w:p w:rsidR="00EE3641" w:rsidRDefault="00EE3641" w:rsidP="009B38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:rsidR="00EE3641" w:rsidRDefault="00EE3641" w:rsidP="008F2197">
      <w:pPr>
        <w:spacing w:after="0" w:line="240" w:lineRule="auto"/>
        <w:rPr>
          <w:rFonts w:ascii="Vivaldi" w:hAnsi="Vivaldi" w:cs="Times New Roman"/>
          <w:b/>
          <w:i/>
          <w:sz w:val="28"/>
          <w:szCs w:val="28"/>
        </w:rPr>
      </w:pPr>
      <w:r>
        <w:rPr>
          <w:rFonts w:ascii="Vivaldi" w:hAnsi="Vivaldi" w:cs="Times New Roman"/>
          <w:b/>
          <w:sz w:val="32"/>
          <w:szCs w:val="32"/>
        </w:rPr>
        <w:t xml:space="preserve">                                                                                   </w:t>
      </w:r>
      <w:r w:rsidRPr="00444AD7">
        <w:rPr>
          <w:rFonts w:ascii="Vivaldi" w:hAnsi="Vivaldi" w:cs="Times New Roman"/>
          <w:b/>
          <w:sz w:val="28"/>
          <w:szCs w:val="28"/>
        </w:rPr>
        <w:t xml:space="preserve">Good Luck!   </w:t>
      </w:r>
      <w:r w:rsidRPr="00444AD7">
        <w:rPr>
          <w:rFonts w:ascii="Vivaldi" w:hAnsi="Vivaldi" w:cs="Times New Roman"/>
          <w:b/>
          <w:sz w:val="28"/>
          <w:szCs w:val="28"/>
        </w:rPr>
        <w:sym w:font="Wingdings" w:char="F04A"/>
      </w:r>
      <w:r w:rsidRPr="00444AD7">
        <w:rPr>
          <w:rFonts w:ascii="Vivaldi" w:hAnsi="Vivaldi" w:cs="Times New Roman"/>
          <w:b/>
          <w:sz w:val="28"/>
          <w:szCs w:val="28"/>
        </w:rPr>
        <w:t xml:space="preserve">    </w:t>
      </w:r>
      <w:r>
        <w:rPr>
          <w:rFonts w:ascii="Vivaldi" w:hAnsi="Vivaldi" w:cs="Times New Roman"/>
          <w:b/>
          <w:sz w:val="28"/>
          <w:szCs w:val="28"/>
        </w:rPr>
        <w:t xml:space="preserve">                                          </w:t>
      </w:r>
      <w:r>
        <w:rPr>
          <w:rFonts w:ascii="Vivaldi" w:hAnsi="Vivaldi" w:cs="Times New Roman"/>
          <w:b/>
          <w:i/>
          <w:sz w:val="28"/>
          <w:szCs w:val="28"/>
        </w:rPr>
        <w:t xml:space="preserve">                                                                                        Ö</w:t>
      </w:r>
      <w:r w:rsidRPr="003040EF">
        <w:rPr>
          <w:rFonts w:ascii="Vivaldi" w:hAnsi="Vivaldi" w:cs="Times New Roman"/>
          <w:b/>
          <w:i/>
          <w:sz w:val="28"/>
          <w:szCs w:val="28"/>
        </w:rPr>
        <w:t xml:space="preserve">zkan ÖZCAN                                                                  </w:t>
      </w:r>
    </w:p>
    <w:p w:rsidR="00EE3641" w:rsidRPr="001D70AE" w:rsidRDefault="00EE3641" w:rsidP="008F2197">
      <w:pPr>
        <w:spacing w:after="0" w:line="240" w:lineRule="auto"/>
        <w:rPr>
          <w:rFonts w:ascii="Vivaldi" w:hAnsi="Vivaldi" w:cs="Times New Roman"/>
          <w:b/>
          <w:i/>
          <w:sz w:val="28"/>
          <w:szCs w:val="28"/>
        </w:rPr>
      </w:pPr>
      <w:bookmarkStart w:id="0" w:name="_GoBack"/>
      <w:bookmarkEnd w:id="0"/>
      <w:r w:rsidRPr="003040EF">
        <w:rPr>
          <w:rFonts w:ascii="Vivaldi" w:hAnsi="Vivaldi" w:cs="Times New Roman"/>
          <w:b/>
          <w:i/>
          <w:sz w:val="28"/>
          <w:szCs w:val="28"/>
        </w:rPr>
        <w:t>English Language Teacher</w:t>
      </w:r>
    </w:p>
    <w:p w:rsidR="00EE3641" w:rsidRDefault="00EE3641"/>
    <w:sectPr w:rsidR="00EE3641" w:rsidSect="00280D8F">
      <w:pgSz w:w="11906" w:h="16838"/>
      <w:pgMar w:top="567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ivaldi">
    <w:altName w:val="Courier New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B110B"/>
    <w:multiLevelType w:val="hybridMultilevel"/>
    <w:tmpl w:val="E6B434D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130BDB"/>
    <w:multiLevelType w:val="hybridMultilevel"/>
    <w:tmpl w:val="D604DF6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80F5251"/>
    <w:multiLevelType w:val="hybridMultilevel"/>
    <w:tmpl w:val="1624D40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903FE1"/>
    <w:multiLevelType w:val="hybridMultilevel"/>
    <w:tmpl w:val="103C3F6A"/>
    <w:lvl w:ilvl="0" w:tplc="E7F2CA2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2197"/>
    <w:rsid w:val="000248F3"/>
    <w:rsid w:val="00036260"/>
    <w:rsid w:val="00041A60"/>
    <w:rsid w:val="00112050"/>
    <w:rsid w:val="001D70AE"/>
    <w:rsid w:val="0025590A"/>
    <w:rsid w:val="00280D8F"/>
    <w:rsid w:val="00296B46"/>
    <w:rsid w:val="002E1908"/>
    <w:rsid w:val="003040EF"/>
    <w:rsid w:val="003E4B50"/>
    <w:rsid w:val="00423255"/>
    <w:rsid w:val="00444AD7"/>
    <w:rsid w:val="00471EA7"/>
    <w:rsid w:val="00483716"/>
    <w:rsid w:val="00513B0A"/>
    <w:rsid w:val="005160AF"/>
    <w:rsid w:val="00562BE9"/>
    <w:rsid w:val="005753B7"/>
    <w:rsid w:val="00581008"/>
    <w:rsid w:val="00631679"/>
    <w:rsid w:val="006A46EF"/>
    <w:rsid w:val="00760F8C"/>
    <w:rsid w:val="00772C36"/>
    <w:rsid w:val="008372FE"/>
    <w:rsid w:val="008F2197"/>
    <w:rsid w:val="009B384F"/>
    <w:rsid w:val="009C4E85"/>
    <w:rsid w:val="00AA0FAB"/>
    <w:rsid w:val="00AB299E"/>
    <w:rsid w:val="00C44807"/>
    <w:rsid w:val="00C72AA0"/>
    <w:rsid w:val="00E404CE"/>
    <w:rsid w:val="00EE0202"/>
    <w:rsid w:val="00EE3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197"/>
    <w:pPr>
      <w:spacing w:after="200" w:line="276" w:lineRule="auto"/>
    </w:pPr>
    <w:rPr>
      <w:rFonts w:eastAsia="Times New Roman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99"/>
    <w:qFormat/>
    <w:rsid w:val="008F219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8F21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41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1A60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938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638</Words>
  <Characters>3639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edanur</cp:lastModifiedBy>
  <cp:revision>6</cp:revision>
  <cp:lastPrinted>2013-04-02T06:40:00Z</cp:lastPrinted>
  <dcterms:created xsi:type="dcterms:W3CDTF">2013-04-02T07:32:00Z</dcterms:created>
  <dcterms:modified xsi:type="dcterms:W3CDTF">2014-03-06T20:36:00Z</dcterms:modified>
</cp:coreProperties>
</file>