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81" w:rsidRPr="00E77D79" w:rsidRDefault="00CE3481" w:rsidP="00524354">
      <w:pPr>
        <w:pStyle w:val="ListParagraph"/>
        <w:numPr>
          <w:ilvl w:val="0"/>
          <w:numId w:val="1"/>
        </w:numPr>
        <w:ind w:left="426"/>
        <w:rPr>
          <w:b/>
        </w:rPr>
      </w:pPr>
      <w:r w:rsidRPr="00E77D79">
        <w:rPr>
          <w:b/>
        </w:rPr>
        <w:t xml:space="preserve">Aşağıdaki haritada nüfusun yoğun ve seyrek olduğu bölgeler gösterilmiştir. Verilen tabloda gerekli eşleştirmeleri yaparak, uygun şekilde boşlukları doldurunuz. (20 PUAN) </w:t>
      </w:r>
    </w:p>
    <w:p w:rsidR="00CE3481" w:rsidRDefault="00CE3481">
      <w:r>
        <w:rPr>
          <w:noProof/>
          <w:lang w:eastAsia="tr-TR"/>
        </w:rPr>
        <w:pict>
          <v:shape id="Serbest Form 7" o:spid="_x0000_s1026" style="position:absolute;margin-left:150.6pt;margin-top:8.15pt;width:17.6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287,27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" path="m120770,43132v-43060,-6152,-57605,-15980,-94890,c16350,47216,8627,54634,,60385v2876,25879,393,52935,8627,77637c15184,157693,36575,170110,43132,189781r17253,51758c63261,250166,60385,264544,69012,267419r25879,8626c103517,273170,114340,273849,120770,267419v6430,-6430,6129,-17137,8627,-25880c136406,217007,134348,192976,163902,181154v18878,-7551,40257,-5751,60385,-8626c221412,143773,220055,114826,215661,86264v-1383,-8987,-6422,-17057,-8627,-25879c203478,46161,205682,29983,198408,17253,193264,8251,181155,5751,172529,l120770,43132xe" fillcolor="#404040" strokecolor="#1f4d78" strokeweight="1pt">
            <v:stroke joinstyle="miter"/>
            <v:path arrowok="t" o:connecttype="custom" o:connectlocs="120770,43132;25880,43132;0,60385;8627,138022;43132,189781;60385,241539;69012,267419;94891,276045;120770,267419;129397,241539;163902,181154;224287,172528;215661,86264;207034,60385;198408,17253;172529,0;120770,43132" o:connectangles="0,0,0,0,0,0,0,0,0,0,0,0,0,0,0,0,0"/>
          </v:shape>
        </w:pict>
      </w:r>
      <w:r>
        <w:rPr>
          <w:noProof/>
          <w:lang w:eastAsia="tr-TR"/>
        </w:rPr>
        <w:pict>
          <v:group id="Grup 26" o:spid="_x0000_s1027" style="position:absolute;margin-left:63.65pt;margin-top:4.75pt;width:264.95pt;height:146.2pt;z-index:251655168" coordorigin="6423,5459" coordsize="4583,2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">
            <o:lock v:ext="edit" aspectratio="t"/>
            <v:shape id="Freeform 28" o:spid="_x0000_s1028" alt="%5" style="position:absolute;left:7427;top:5499;width:387;height:215;visibility:visible;mso-wrap-style:square;v-text-anchor:top" coordsize="1511,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Is8UA&#10;AADbAAAADwAAAGRycy9kb3ducmV2LnhtbESPT2sCMRTE7wW/Q3hCbzWrB1tWo6gg2kIt9c/B22Pz&#10;drO4eVk2qZt++6ZQ6HGYmd8w82W0jbhT52vHCsajDARx4XTNlYLzafv0AsIHZI2NY1LwTR6Wi8HD&#10;HHPtev6k+zFUIkHY56jAhNDmUvrCkEU/ci1x8krXWQxJdpXUHfYJbhs5ybKptFhzWjDY0sZQcTt+&#10;WQW2P2xi+XEpy7d3fX697oxfH6JSj8O4moEIFMN/+K+91womz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QizxQAAANsAAAAPAAAAAAAAAAAAAAAAAJgCAABkcnMv&#10;ZG93bnJldi54bWxQSwUGAAAAAAQABAD1AAAAigMAAAAA&#10;" path="m1511,85r,l1483,85r,-28l1296,57r-72,l1122,57r-13,l1080,57r-29,l1008,57r-29,l979,28r-72,l835,28,763,,663,,576,,548,,518,28r-14,l432,57r-28,l331,85r-100,l216,115r-29,l144,115r-28,l44,115r,28l,143r,29l,201r44,l72,229r44,30l144,259r43,28l231,287r28,29l331,344r30,30l374,402r,29l361,459r-30,l259,489r-28,29l216,575r,28l187,603r,145l374,748r30,l432,776r44,l504,776r,-28l518,748r58,-30l619,690r29,-29l663,633r28,l691,603r,-28l691,546r,-28l720,459r43,-57l763,374r29,-30l806,316r29,l864,344r43,30l935,431r15,28l950,489r,29l979,518r29,-29l1051,489r29,-30l1122,402r30,l1152,374r72,-87l1267,229r72,-57l1411,115r28,-30l1511,85,1483,57r28,28e" fillcolor="black" strokecolor="#282727" strokeweight=".95pt">
              <v:fill r:id="rId7" o:title="" type="pattern"/>
              <v:path arrowok="t" o:connecttype="custom" o:connectlocs="387,24;380,16;313,16;284,16;269,16;251,16;232,8;195,0;148,0;133,8;111,16;85,24;55,32;37,32;11,32;0,40;0,56;18,63;37,72;59,80;85,95;96,111;92,127;66,135;55,159;48,167;96,207;111,215;129,215;133,207;159,191;170,175;177,167;177,151;184,127;195,104;206,88;221,95;239,119;243,135;251,144;269,135;287,111;295,104;325,63;361,32;387,24;387,24" o:connectangles="0,0,0,0,0,0,0,0,0,0,0,0,0,0,0,0,0,0,0,0,0,0,0,0,0,0,0,0,0,0,0,0,0,0,0,0,0,0,0,0,0,0,0,0,0,0,0,0"/>
              <o:lock v:ext="edit" aspectratio="t"/>
            </v:shape>
            <v:shape id="Freeform 29" o:spid="_x0000_s1029" alt="%5" style="position:absolute;left:8235;top:5956;width:146;height:81;visibility:visible;mso-wrap-style:square;v-text-anchor:top" coordsize="574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FD8AA&#10;AADbAAAADwAAAGRycy9kb3ducmV2LnhtbERPz2vCMBS+D/wfwhN2m6k9jFGNIoKgB+esInh7NM+m&#10;2LyUJNruvzeHwY4f3+/5crCteJIPjWMF00kGgrhyuuFawfm0+fgCESKyxtYxKfilAMvF6G2OhXY9&#10;H+lZxlqkEA4FKjAxdoWUoTJkMUxcR5y4m/MWY4K+ltpjn8JtK/Ms+5QWG04NBjtaG6ru5cMquGW7&#10;g7s8fva7b5+70/VY9r1plHofD6sZiEhD/Bf/ubdaQZ7Gpi/p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vEFD8AAAADbAAAADwAAAAAAAAAAAAAAAACYAgAAZHJzL2Rvd25y&#10;ZXYueG1sUEsFBgAAAAAEAAQA9QAAAIUDAAAAAA==&#10;" path="m244,85r,30l244,143r28,l287,143r,-28l359,85r28,l417,57,431,28r72,l503,r29,28l561,28r,29l574,85r,30l574,143r,29l574,230r-13,28l503,287r-72,l387,287r-100,l244,287r-57,l143,287,129,258r,-28l100,200r-29,l,172,,143,,85,,57r42,l42,28,71,r29,l129,r14,l187,28r28,l215,57r29,l244,85r-29,l244,85e" fillcolor="black" strokecolor="#282727" strokeweight=".95pt">
              <v:fill r:id="rId7" o:title="" type="pattern"/>
              <v:path arrowok="t" o:connecttype="custom" o:connectlocs="62,24;62,32;62,40;69,40;73,40;73,32;91,24;98,24;106,16;110,8;128,8;128,0;135,8;143,8;143,16;146,24;146,32;146,40;146,49;146,65;143,73;128,81;110,81;98,81;73,81;62,81;48,81;36,81;33,73;33,65;25,56;18,56;0,49;0,40;0,24;0,16;11,16;11,8;18,0;25,0;33,0;36,0;48,8;55,8;55,16;62,16;62,24;55,24;62,24" o:connectangles="0,0,0,0,0,0,0,0,0,0,0,0,0,0,0,0,0,0,0,0,0,0,0,0,0,0,0,0,0,0,0,0,0,0,0,0,0,0,0,0,0,0,0,0,0,0,0,0,0"/>
              <o:lock v:ext="edit" aspectratio="t"/>
            </v:shape>
            <v:shape id="Freeform 30" o:spid="_x0000_s1030" alt="%5" style="position:absolute;left:8491;top:6108;width:148;height:192;visibility:visible;mso-wrap-style:square;v-text-anchor:top" coordsize="576,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cGMQA&#10;AADbAAAADwAAAGRycy9kb3ducmV2LnhtbESPQWvCQBSE74X+h+UVvJS60YO00VVaUSo9Veuhx0f2&#10;mQ1m34bsM0n99W6h0OMwM98wi9Xga9VRG6vABibjDBRxEWzFpYHj1/bpGVQUZIt1YDLwQxFWy/u7&#10;BeY29Lyn7iClShCOORpwIk2udSwceYzj0BAn7xRaj5JkW2rbYp/gvtbTLJtpjxWnBYcNrR0V58PF&#10;G9i9fZx1+XmN705s/x3k+HjtNsaMHobXOSihQf7Df+2dNTB9gd8v6Qf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aHBjEAAAA2wAAAA8AAAAAAAAAAAAAAAAAmAIAAGRycy9k&#10;b3ducmV2LnhtbFBLBQYAAAAABAAEAPUAAACJAwAAAAA=&#10;" path="m,374l,345,,317,44,287,72,259r29,l130,230r57,l216,172r30,-28l274,86,288,58,331,28,361,r28,l433,r42,l475,28r58,30l561,86r,58l576,172r,87l576,287r,30l576,374r,58l561,489r-28,57l533,576r-29,28l475,633r-42,28l389,691r-28,l331,691r,-30l288,604r,-28l274,518r,-29l274,460r14,l331,432r58,l418,402r,-28l433,345r,-58l433,259,418,230r-57,l274,230r-28,l216,259r,28l187,317r,28l144,374r-14,28l101,432r-29,l44,402,,374e" fillcolor="black" strokecolor="#282727" strokeweight=".95pt">
              <v:fill r:id="rId7" o:title="" type="pattern"/>
              <v:path arrowok="t" o:connecttype="custom" o:connectlocs="0,96;11,80;26,72;48,64;63,40;74,16;93,0;111,0;122,8;144,24;148,48;148,80;148,104;144,136;137,160;122,176;100,192;85,192;74,168;70,144;70,128;85,120;107,112;111,96;111,72;93,64;63,64;55,80;48,96;33,112;19,120;0,104" o:connectangles="0,0,0,0,0,0,0,0,0,0,0,0,0,0,0,0,0,0,0,0,0,0,0,0,0,0,0,0,0,0,0,0"/>
              <o:lock v:ext="edit" aspectratio="t"/>
            </v:shape>
            <v:shape id="Freeform 31" o:spid="_x0000_s1031" alt="%5" style="position:absolute;left:9867;top:7068;width:155;height:153;visibility:visible;mso-wrap-style:square;v-text-anchor:top" coordsize="605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RQb8A&#10;AADbAAAADwAAAGRycy9kb3ducmV2LnhtbERPTYvCMBC9C/6HMII3TXcFKV2jyKqwJ0Xdy96GZrYt&#10;NpPSjLb6681B8Ph434tV72p1ozZUng18TBNQxLm3FRcGfs+7SQoqCLLF2jMZuFOA1XI4WGBmfcdH&#10;up2kUDGEQ4YGSpEm0zrkJTkMU98QR+7ftw4lwrbQtsUuhrtafybJXDusODaU2NB3SfnldHUGZNNJ&#10;uKe7Ylsf0v3j2gfu/nJjxqN+/QVKqJe3+OX+sQZmcX38En+AXj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9ZFBvwAAANsAAAAPAAAAAAAAAAAAAAAAAJgCAABkcnMvZG93bnJl&#10;di54bWxQSwUGAAAAAAQABAD1AAAAhAMAAAAA&#10;" path="m,l,28r30,l30,57,58,85r86,30l174,115r,28l202,157r,43l231,230r28,57l289,302r,72l346,431r28,58l432,546r29,l519,546r29,l576,546r,-29l605,517r,-28l605,445r-29,l548,402r,-28l519,344,432,302,404,287,374,258,346,230,317,200,289,157,259,143,231,115,202,85,174,57,144,28r-28,l58,,30,,,e" fillcolor="black" strokecolor="#282727" strokeweight=".95pt">
              <v:fill r:id="rId7" o:title="" type="pattern"/>
              <v:path arrowok="t" o:connecttype="custom" o:connectlocs="0,0;0,8;8,8;8,16;15,24;37,32;45,32;45,40;52,44;52,56;59,64;66,80;74,85;74,105;89,121;96,137;111,153;118,153;133,153;140,153;148,153;148,145;155,145;155,137;155,125;148,125;140,113;140,105;133,96;111,85;104,80;96,72;89,64;81,56;74,44;66,40;59,32;52,24;45,16;37,8;30,8;15,0;8,0;0,0" o:connectangles="0,0,0,0,0,0,0,0,0,0,0,0,0,0,0,0,0,0,0,0,0,0,0,0,0,0,0,0,0,0,0,0,0,0,0,0,0,0,0,0,0,0,0,0"/>
              <o:lock v:ext="edit" aspectratio="t"/>
            </v:shape>
            <v:shape id="Freeform 32" o:spid="_x0000_s1032" alt="%5" style="position:absolute;left:10346;top:6429;width:161;height:176;visibility:visible;mso-wrap-style:square;v-text-anchor:top" coordsize="633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1e+MQA&#10;AADbAAAADwAAAGRycy9kb3ducmV2LnhtbESPT2sCMRTE7wW/Q3hCbzWxBZXVKLZQrJQe/AceH5vn&#10;7uLmJWyy7vbbm0LB4zAzv2EWq97W4kZNqBxrGI8UCOLcmYoLDcfD58sMRIjIBmvHpOGXAqyWg6cF&#10;ZsZ1vKPbPhYiQThkqKGM0WdShrwki2HkPHHyLq6xGJNsCmka7BLc1vJVqYm0WHFaKNHTR0n5dd9a&#10;DbRR1WzbTdvT2W/aH2W+37d+qvXzsF/PQUTq4yP83/4yGt7G8Pcl/Q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NXvjEAAAA2wAAAA8AAAAAAAAAAAAAAAAAmAIAAGRycy9k&#10;b3ducmV2LnhtbFBLBQYAAAAABAAEAPUAAACJAwAAAAA=&#10;" path="m403,548r28,-30l461,490r29,-57l518,404r30,-58l548,317r,-58l576,231r,-29l576,174r29,-30l605,116,633,87r,-29l633,30r-28,l605,,576,,548,,518,r,30l490,58r,29l490,116r-29,28l431,231r-57,86l374,346r-28,28l316,404r-28,l259,433r-28,28l202,461r-58,29l87,518,,548r58,28l87,605r57,l202,633r57,l316,605r30,-29l403,548e" fillcolor="black" strokecolor="#282727" strokeweight=".95pt">
              <v:fill r:id="rId7" o:title="" type="pattern"/>
              <v:path arrowok="t" o:connecttype="custom" o:connectlocs="103,152;110,144;117,136;125,120;132,112;139,96;139,88;139,72;147,64;147,56;147,48;154,40;154,32;161,24;161,16;161,8;154,8;154,0;147,0;139,0;132,0;132,8;125,16;125,24;125,32;117,40;110,64;95,88;95,96;88,104;80,112;73,112;66,120;59,128;51,128;37,136;22,144;0,152;15,160;22,168;37,168;51,176;66,176;80,168;88,160;103,152" o:connectangles="0,0,0,0,0,0,0,0,0,0,0,0,0,0,0,0,0,0,0,0,0,0,0,0,0,0,0,0,0,0,0,0,0,0,0,0,0,0,0,0,0,0,0,0,0,0"/>
              <o:lock v:ext="edit" aspectratio="t"/>
            </v:shape>
            <v:shape id="Freeform 33" o:spid="_x0000_s1033" alt="%5" style="position:absolute;left:10358;top:7115;width:214;height:120;visibility:visible;mso-wrap-style:square;v-text-anchor:top" coordsize="834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1r6cQA&#10;AADbAAAADwAAAGRycy9kb3ducmV2LnhtbESPQWvCQBSE74L/YXmCFzEbLYpNs4pYhNRTq+L5kX1N&#10;QrNvw+42pv++Wyh4HGbmGybfDaYVPTnfWFawSFIQxKXVDVcKrpfjfAPCB2SNrWVS8EMedtvxKMdM&#10;2zt/UH8OlYgQ9hkqqEPoMil9WZNBn9iOOHqf1hkMUbpKaof3CDetXKbpWhpsOC7U2NGhpvLr/G0U&#10;uJsv7Ot6dSkL7mfPs7fq1B7elZpOhv0LiEBDeIT/24VW8LSE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Na+nEAAAA2wAAAA8AAAAAAAAAAAAAAAAAmAIAAGRycy9k&#10;b3ducmV2LnhtbFBLBQYAAAAABAAEAPUAAACJAwAAAAA=&#10;" path="m144,43r57,l258,r30,l316,r29,43l403,73r57,57l518,187r57,58l633,274r29,l690,288r59,44l777,389r57,43l575,389,432,417r-59,l316,389r-58,l230,360r-57,l144,332r,-58l115,245,86,217,58,187,29,145,,130,,101,,73r29,l58,43r28,l144,43e" fillcolor="black" strokecolor="#282727" strokeweight=".95pt">
              <v:fill r:id="rId7" o:title="" type="pattern"/>
              <v:path arrowok="t" o:connecttype="custom" o:connectlocs="37,12;52,12;66,0;74,0;81,0;89,12;103,20;118,36;133,52;148,68;162,76;170,76;177,80;192,92;199,108;214,120;148,108;111,116;96,116;81,108;66,108;59,100;44,100;37,92;37,76;30,68;22,60;15,52;7,40;0,36;0,28;0,20;7,20;15,12;22,12;37,12" o:connectangles="0,0,0,0,0,0,0,0,0,0,0,0,0,0,0,0,0,0,0,0,0,0,0,0,0,0,0,0,0,0,0,0,0,0,0,0"/>
              <o:lock v:ext="edit" aspectratio="t"/>
            </v:shape>
            <v:shape id="Freeform 34" o:spid="_x0000_s1034" alt="%5" style="position:absolute;left:10859;top:7588;width:82;height:116;visibility:visible;mso-wrap-style:square;v-text-anchor:top" coordsize="316,4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m2asUA&#10;AADbAAAADwAAAGRycy9kb3ducmV2LnhtbESPQWvCQBSE7wX/w/KE3upGA6mkriJaIfTUqge9PbLP&#10;JDT7NmS32bS/vlsoeBxm5htmtRlNKwbqXWNZwXyWgCAurW64UnA+HZ6WIJxH1thaJgXf5GCznjys&#10;MNc28AcNR1+JCGGXo4La+y6X0pU1GXQz2xFH72Z7gz7KvpK6xxDhppWLJMmkwYbjQo0d7WoqP49f&#10;RkG21z/F7S2cnndh+7ooL2G8Ht6VepyO2xcQnkZ/D/+3C60gTeHvS/w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bZqxQAAANsAAAAPAAAAAAAAAAAAAAAAAJgCAABkcnMv&#10;ZG93bnJldi54bWxQSwUGAAAAAAQABAD1AAAAigMAAAAA&#10;" path="m29,r,29l57,29r29,71l115,130r29,14l144,172r28,l201,172r29,l288,216r28,l316,244r-28,43l259,317r-29,42l201,389r-29,28l144,417r,-28l115,389r,-30l86,317r,-43l57,244,86,216,57,172r,-28l29,130,,100,,72,,,29,e" fillcolor="black" strokecolor="#282727" strokeweight=".95pt">
              <v:fill r:id="rId7" o:title="" type="pattern"/>
              <v:path arrowok="t" o:connecttype="custom" o:connectlocs="8,0;8,8;15,8;22,28;30,36;37,40;37,48;45,48;52,48;60,48;75,60;82,60;82,68;75,80;67,88;60,100;52,108;45,116;37,116;37,108;30,108;30,100;22,88;22,76;15,68;22,60;15,48;15,40;8,36;0,28;0,20;0,0;8,0" o:connectangles="0,0,0,0,0,0,0,0,0,0,0,0,0,0,0,0,0,0,0,0,0,0,0,0,0,0,0,0,0,0,0,0,0"/>
              <o:lock v:ext="edit" aspectratio="t"/>
            </v:shape>
            <v:shape id="Freeform 35" o:spid="_x0000_s1035" alt="%5" style="position:absolute;left:7519;top:6952;width:569;height:1037;visibility:visible;mso-wrap-style:square;v-text-anchor:top" coordsize="2217,37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WccccA&#10;AADbAAAADwAAAGRycy9kb3ducmV2LnhtbESPT2vCQBTE74LfYXmFXsRs1CohzSpaUFp6qX+w9Paa&#10;fU2C2bchu2r67bsFweMwM79hskVnanGh1lWWFYyiGARxbnXFhYLDfj1MQDiPrLG2TAp+ycFi3u9l&#10;mGp75S1ddr4QAcIuRQWl900qpctLMugi2xAH78e2Bn2QbSF1i9cAN7Ucx/FMGqw4LJTY0EtJ+Wl3&#10;NgqmxWBzjr/fks/lKqmPXx/Hbvy+UerxoVs+g/DU+Xv41n7VCiZP8P8l/AA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nHHHAAAA2wAAAA8AAAAAAAAAAAAAAAAAmAIAAGRy&#10;cy9kb3ducmV2LnhtbFBLBQYAAAAABAAEAPUAAACMAwAAAAA=&#10;" path="m102,230l58,258r,58l58,345,30,402r,87l,589,,734,30,863r,14l30,949r28,57l58,1021r72,101l174,1165r71,72l289,1309r57,71l418,1439r43,57l461,1524r29,58l490,1639r43,87l533,1784r,86l533,1956r-43,72l490,2128r-29,87l432,2316r,115l418,2676r,115l418,2863r-29,100l389,3006r,29l346,3135r-29,44l317,3251r,14l317,3294r,72l346,3394r43,44l389,3509r29,30l432,3581r29,30l490,3683r43,l561,3696r15,l677,3726r29,l735,3726r13,l778,3696r,-13l748,3683r-13,-30l735,3611r-29,l677,3553r,-44l634,3466r,-28l634,3394r43,-72l677,3265r,-14l706,3179r29,-29l748,3135r30,-28l821,3078r29,-43l878,3006r15,-71l922,2863r43,-72l993,2748r29,-30l1037,2704r72,-28l1167,2676r,-30l1180,2604r72,-30l1281,2531r29,-28l1310,2459r44,-72l1396,2359r58,-72l1469,2272r,-57l1497,2172r44,-29l1541,2128r,-28l1541,2028r,-28l1541,1985r28,l1569,1956r29,l1613,1956r28,-28l1713,1928r28,l1785,1884r72,-14l1885,1870r15,l1928,1870r44,-29l2000,1813r30,-72l2030,1726r14,-29l2073,1639r,-42l2145,1496r,-57l2145,1410r29,-101l2187,1265r,-100l2217,1150r,-28l2217,1093r,-28l2217,1006r-30,-28l2187,921r-13,-44l2145,877,2044,863r-14,-29l2000,806r-28,l1972,776r-44,-57l1900,690r-15,l1857,662r-72,l1741,662r-57,l1641,662r-28,-30l1613,589r-15,-14l1598,547r-57,-58l1469,402r-15,-28l1426,345r-30,l1354,316r-44,-58l1209,230r-72,-57l1037,143,993,115r-71,l893,86r-72,l748,86r-42,l677,86,605,58r-29,l533,58r-43,l461,28,432,,418,,389,,346,,317,28,289,58,274,86r-29,29l202,143r-58,30l130,201r-28,l102,230e" fillcolor="black" strokecolor="#282727" strokeweight=".95pt">
              <v:fill r:id="rId7" o:title="" type="pattern"/>
              <v:path arrowok="t" o:connecttype="custom" o:connectlocs="15,88;8,136;8,240;15,280;45,324;89,384;118,424;137,480;137,544;118,616;107,745;100,825;89,873;81,909;89,945;107,985;126,1025;148,1029;189,1037;200,1025;189,1005;174,977;163,945;174,905;192,873;218,845;237,797;262,756;300,745;321,716;336,684;373,637;384,604;396,584;396,552;410,544;440,537;477,520;495,520;521,485;532,456;551,400;561,352;569,312;569,280;558,244;521,232;506,216;484,192;447,184;414,176;410,152;373,104;348,88;292,48;237,32;192,24;155,16;126,16;107,0;81,8;63,32;33,56" o:connectangles="0,0,0,0,0,0,0,0,0,0,0,0,0,0,0,0,0,0,0,0,0,0,0,0,0,0,0,0,0,0,0,0,0,0,0,0,0,0,0,0,0,0,0,0,0,0,0,0,0,0,0,0,0,0,0,0,0,0,0,0,0,0,0"/>
              <o:lock v:ext="edit" aspectratio="t"/>
            </v:shape>
            <v:shape id="Freeform 36" o:spid="_x0000_s1036" alt="%5" style="position:absolute;left:6423;top:5853;width:1432;height:1162;visibility:visible;mso-wrap-style:square;v-text-anchor:top" coordsize="5598,4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Ow8QA&#10;AADbAAAADwAAAGRycy9kb3ducmV2LnhtbESPQWvCQBSE74L/YXlCb3XThtYSXUUbAqUFwVjvj+xr&#10;Esy+DdltEv31bqHgcZiZb5jVZjSN6KlztWUFT/MIBHFhdc2lgu9j9vgGwnlkjY1lUnAhB5v1dLLC&#10;RNuBD9TnvhQBwi5BBZX3bSKlKyoy6Oa2JQ7ej+0M+iC7UuoOhwA3jXyOoldpsOawUGFL7xUV5/zX&#10;KCiOvI9Htqd4cf5Ms4tPd1/lVamH2bhdgvA0+nv4v/2hFcQv8Pcl/A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CTsPEAAAA2wAAAA8AAAAAAAAAAAAAAAAAmAIAAGRycy9k&#10;b3ducmV2LnhtbFBLBQYAAAAABAAEAPUAAACJAwAAAAA=&#10;" path="m4101,3020r-43,29l4030,3049r-29,-29l3986,3020r-28,-28l3914,3020r-28,l3886,3049r-29,28l3843,3077r-29,30l3771,3107r-29,l3699,3107r-29,l3597,3107r-28,28l3555,3164r,28l3526,3221r,58l3526,3308r,58l3526,3394r,29l3555,3481r14,28l3597,3538r30,28l3699,3595r15,l3742,3595r29,l3814,3595r29,-29l3886,3509r72,-58l3986,3451r15,30l4001,3509r,29l4001,3566r,59l3986,3653r-28,29l3986,3682r,28l4001,3710r29,30l4101,3740r29,28l4145,3797r28,28l4173,3855r,28l4203,3912r,29l4203,3999r,28l4245,4056r,28l4275,4084r13,l4346,4114r44,l4418,4114r14,l4418,4142r-28,29l4346,4171r-28,l4245,4171r-42,-29l4173,4142r-28,l4145,4114r-15,l4101,4084r-71,-28l3986,4027r-28,-28l3914,3969r-28,-57l3857,3883r-14,l3771,3855r-57,-30l3627,3797r-72,-29l3454,3710r-44,l3382,3682r-43,-29l3267,3595r-29,-57l3195,3509r-29,-28l3138,3451r-15,-28l3123,3394r-72,-28l3023,3336r-30,l2979,3336r-28,l2849,3308r-85,-57l2734,3221r-28,-29l2677,3164r-15,-29l2591,3077r-58,-57l2533,2992r-14,-30l2475,2818r-28,-28l2447,2733r-29,-30l2389,2675r-14,-29l2332,2618r-87,-58l2231,2503r-43,-29l2188,2416r,-29l2188,2329r,-57l2188,2244r,-58l2231,2157r,-29l2231,2100r,-30l2231,2042r,-57l2231,1898r-43,-115l2188,1754r-28,-28l2160,1696r-59,-28l2101,1639r-14,l2043,1611r-28,-30l1986,1553r-28,-57l1958,1438r-15,-29l1943,1380r-43,l1900,1352r-29,-30l1843,1322r-29,l1799,1322r-43,l1727,1322r-28,l1669,1294r-85,-29l1526,1237r-14,l1469,1207r-30,-28l1410,1179r-43,-29l1295,1150r-57,l1152,1150r-29,l1095,1122r-15,-30l1036,1092r-28,l950,1064r-14,l893,1064r-58,28l778,1092r-29,l721,1092r-30,30l634,1179r-30,28l576,1265r-57,29l490,1322r-29,l432,1322r-28,l375,1322r-29,-28l346,1265r-29,-28l288,1207r-28,-28l230,1150r,-58l230,1064r,-58l230,948r30,-57l260,863r,-30l260,805r,-29l202,776,173,748r-58,l87,748,30,718r,-28l,690,,661,,632,30,604r,-30l58,517r57,-58l173,402r29,-58l230,315r30,l288,287r58,-57l375,200r57,-28l461,172r29,-29l547,143r29,l634,143r57,l778,143r86,l936,200r43,30l1036,230r44,28l1123,258r29,29l1180,287r43,l1238,287r,28l1295,315r87,l1439,344r87,l1612,344r57,l1699,344r57,l1814,344r129,l2015,344r72,l2130,344r58,l2231,344r72,30l2389,374r86,28l2519,402r14,29l2591,431r71,l2734,459r87,l2879,489r72,l2979,489r44,l3095,489r71,l3267,489r72,-30l3410,459r73,-28l3555,431r14,-29l3597,402r30,-28l3627,344r43,l3670,315r,-28l3597,230r-28,-30l3569,172r-14,l3555,143r14,-58l3569,57,3597,r30,l3670,r29,l3742,28r72,29l3843,57r,28l3843,115r,28l3843,200r14,30l3857,258r29,l3914,287r44,28l3986,315r44,l4058,315r87,29l4203,344r85,30l4318,374r28,l4390,402r,29l4346,459r,30l4318,489r-43,28l4203,517r-58,29l4058,546r-57,28l3986,604r-28,57l3886,690r-43,58l3771,805r,28l3742,863r-28,57l3714,978r,57l3714,1092r,58l3714,1207r28,58l3742,1294r,28l3771,1322r43,l3857,1322r29,l3958,1352r72,28l4058,1409r72,l4145,1409r28,l4203,1438r42,l4275,1466r,30l4288,1524r,29l4318,1553r28,28l4390,1553r,-29l4418,1496r-28,-87l4390,1380r,-28l4390,1322r28,l4432,1294r30,l4533,1265r29,l4562,1237r,-30l4562,1179r-29,-29l4533,1122r-43,-30l4462,1092r,-28l4432,1035r30,-57l4462,948r28,-28l4533,891r29,l4577,891r28,l4634,891r43,29l4677,948r29,l4720,978r58,28l4821,1035r28,l4864,1064r58,58l4965,1150r29,-28l5023,1122r13,-58l5066,1035r,-29l5109,1006r29,l5138,1035r28,l5181,1064r29,28l5210,1122r43,28l5281,1207r29,30l5325,1265r,29l5353,1322r44,l5425,1380r,29l5425,1438r,28l5455,1466r13,l5497,1466r43,l5569,1466r29,l5598,1496r,28l5598,1553r,28l5569,1611r,28l5540,1668r-43,l5497,1696r-42,l5425,1696r-28,l5353,1726r-28,l5310,1726r-29,l5253,1754r,29l5253,1812r,58l5281,1927r,28l5253,1985r-43,28l5181,2042r-43,28l5109,2100r-43,l5036,2128r-42,29l4965,2186r-43,28l4922,2244r,28l4893,2301r,28l4849,2329r-28,58l4778,2416r-29,l4720,2416r-14,l4677,2444r-43,30l4634,2503r,28l4634,2560r,58l4605,2646r,57l4577,2733r,28l4577,2790r-15,28l4533,2818r-43,30l4462,2848r-30,l4432,2877r-14,28l4418,2934r,28l4418,3020r14,57l4432,3135r,29l4432,3221r,30l4432,3279r-14,l4390,3279r,-28l4346,3251r-28,-30l4288,3192r,-28l4275,3135r,-58l4245,3020r-72,l4145,3020r-15,l4101,3020e" fillcolor="black" strokecolor="#282727" strokeweight=".95pt">
              <v:fill r:id="rId7" o:title="" type="pattern"/>
              <v:path arrowok="t" o:connecttype="custom" o:connectlocs="994,849;913,873;909,970;983,993;1020,1018;1067,1066;1094,1138;1105,1162;1020,1122;909,1050;803,961;707,906;633,785;560,689;571,585;537,465;497,384;435,368;331,320;239,296;147,352;81,345;67,240;8,192;52,96;140,40;276,72;368,96;534,96;663,120;810,136;928,96;913,24;983,24;1020,88;1123,120;1020,168;950,288;987,368;1086,401;1130,417;1167,352;1134,288;1196,256;1270,320;1321,288;1369,368;1417,408;1417,465;1351,481;1325,569;1259,633;1196,681;1171,769;1130,817;1130,913;1086,841" o:connectangles="0,0,0,0,0,0,0,0,0,0,0,0,0,0,0,0,0,0,0,0,0,0,0,0,0,0,0,0,0,0,0,0,0,0,0,0,0,0,0,0,0,0,0,0,0,0,0,0,0,0,0,0,0,0,0,0,0"/>
              <o:lock v:ext="edit" aspectratio="t"/>
            </v:shape>
            <v:shape id="Freeform 37" o:spid="_x0000_s1037" alt="%5" style="position:absolute;left:7454;top:5804;width:350;height:296;visibility:visible;mso-wrap-style:square;v-text-anchor:top" coordsize="1367,1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ujcsUA&#10;AADbAAAADwAAAGRycy9kb3ducmV2LnhtbESPQWvCQBSE74X+h+UJvYjZqGAlZpUiloo305bS2zP7&#10;TILZtzG7TdJ/7xaEHoeZ+YZJN4OpRUetqywrmEYxCOLc6ooLBR/vr5MlCOeRNdaWScEvOdisHx9S&#10;TLTt+Uhd5gsRIOwSVFB63yRSurwkgy6yDXHwzrY16INsC6lb7APc1HIWxwtpsOKwUGJD25LyS/Zj&#10;FDRbvo6/Pq+H/nDEb7O7nGZv+lmpp9HwsgLhafD/4Xt7rxXMF/D3Jfw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6NyxQAAANsAAAAPAAAAAAAAAAAAAAAAAJgCAABkcnMv&#10;ZG93bnJldi54bWxQSwUGAAAAAAQABAD1AAAAigMAAAAA&#10;" path="m71,30l100,r15,l143,r30,l258,,360,30r28,l432,58,532,87r43,l604,115r43,l690,145r29,l748,145r71,29l863,202r72,29l993,259r13,30l1079,317r29,29l1108,404r43,85l1151,548r29,28l1223,605r,28l1251,633r,30l1295,720r,58l1295,806r,29l1295,864r28,58l1323,950r44,29l1367,1007r-44,30l1280,1037r-29,28l1180,1065r-44,-28l1079,1037r-43,-30l993,950,892,864r-58,l819,835r-71,l719,806r-29,l676,806,647,778r-43,l575,748,547,720r,-29l547,663r28,l604,633r72,l719,633r72,l791,605r28,l819,576,791,548r,-30l719,461,690,432r-14,l676,404r-29,l575,404r-43,l460,374,360,346r-72,l245,317,215,289,143,259,100,231,28,202,,145,,115,,87,,58,28,30r43,e" fillcolor="black" strokecolor="#282727" strokeweight=".95pt">
              <v:fill r:id="rId7" o:title="" type="pattern"/>
              <v:path arrowok="t" o:connecttype="custom" o:connectlocs="26,0;37,0;66,0;99,8;136,24;155,32;177,40;192,40;221,56;254,72;276,88;284,112;295,152;313,168;320,176;332,200;332,224;332,240;339,264;350,280;328,288;302,296;276,288;254,264;214,240;192,232;177,224;166,216;147,208;140,192;147,184;173,176;203,176;210,168;203,152;184,128;173,120;166,112;136,112;92,96;63,88;37,72;7,56;0,32;0,16;18,8" o:connectangles="0,0,0,0,0,0,0,0,0,0,0,0,0,0,0,0,0,0,0,0,0,0,0,0,0,0,0,0,0,0,0,0,0,0,0,0,0,0,0,0,0,0,0,0,0,0"/>
              <o:lock v:ext="edit" aspectratio="t"/>
            </v:shape>
            <v:shape id="Freeform 38" o:spid="_x0000_s1038" alt="%5" style="position:absolute;left:7667;top:5459;width:712;height:641;visibility:visible;mso-wrap-style:square;v-text-anchor:top" coordsize="2778,2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flMQA&#10;AADbAAAADwAAAGRycy9kb3ducmV2LnhtbESP0WrCQBRE3wX/YblCX8RsWsGG6Cq2IPhQCjF+wDV7&#10;TaLZu2l2NenfuwWhj8PMnGFWm8E04k6dqy0reI1iEMSF1TWXCo75bpaAcB5ZY2OZFPySg816PFph&#10;qm3PGd0PvhQBwi5FBZX3bSqlKyoy6CLbEgfvbDuDPsiulLrDPsBNI9/ieCEN1hwWKmzps6LiergZ&#10;BXj5+donZXby3F9zl+TT7PzxrdTLZNguQXga/H/42d5rBfN3+Ps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rX5TEAAAA2wAAAA8AAAAAAAAAAAAAAAAAmAIAAGRycy9k&#10;b3ducmV2LnhtbFBLBQYAAAAABAAEAPUAAACJAwAAAAA=&#10;" path="m633,317r-29,l591,346r-58,l489,346r-28,l446,374r-29,30l389,432r-43,29l317,547r-15,57l274,604r-29,30l202,663r-43,l58,720r-29,l29,748,,778r29,l29,806r29,29l101,835r29,28l130,893r29,28l159,950r13,28l202,978r43,l302,950r15,-29l389,893r57,l461,893r28,l533,863r28,l591,863r,30l604,921r29,29l676,1008r29,29l705,1065r,29l734,1152r,28l748,1237r72,58l850,1324r28,28l893,1411r,28l893,1468r,58l921,1583r,86l921,1726r,29l921,1785r-28,28l878,1842r,58l850,1928r28,29l878,1985r15,30l921,2015r,28l921,2072r,57l965,2159r,28l993,2216r29,l1037,2244r71,l1137,2274r43,l1252,2302r29,-28l1309,2274r,-30l1396,2187r28,-58l1497,2043r72,-28l1598,1985r13,-28l1641,1900r43,-30l1713,1813r28,-28l1756,1755r29,-29l1828,1698r72,l1972,1669r71,l2072,1641r43,l2145,1611r28,-28l2259,1526r29,l2317,1468r29,-29l2346,1411r-29,-29l2288,1382r-29,-30l2217,1352r-15,-28l2173,1324r-28,l2145,1295r,-28l2173,1237r29,-57l2217,1180r42,l2317,1209r29,l2404,1209r28,-29l2432,1152r,-30l2461,1094r,-57l2461,978r,-57l2461,893r-29,-58l2432,748r29,-28l2461,691r,-57l2489,604r15,-28l2547,519r29,-30l2576,461r28,l2691,404r58,-30l2778,346r,-29l2778,288r,-28l2720,260r-29,l2634,260r-30,l2504,230r-15,l2461,230r-29,30l2404,288r,29l2360,317r-14,l2317,317r-58,l2173,317r-101,l2030,317r-58,l2000,288r30,-28l2043,260r72,-30l2145,202r28,-29l2217,173r42,l2288,173r58,l2404,202r-44,-57l2317,87,2288,58,2259,30r-42,l2202,30r-29,l2145,r-73,l2000,,1900,,1785,30r-72,l1641,30r-43,l1569,30r-30,28l1468,58r-14,29l1396,115r-44,l1324,115r-15,l1281,145r-29,l1209,173r43,29l1252,230r29,30l1281,288r-29,l1209,288r-44,l1137,288r-29,29l1037,317r-15,l993,288r-28,l893,317r-43,l778,317r-44,l705,317r-72,e" fillcolor="black" strokecolor="#282727" strokeweight=".95pt">
              <v:fill r:id="rId7" o:title="" type="pattern"/>
              <v:path arrowok="t" o:connecttype="custom" o:connectlocs="137,96;107,112;77,168;41,185;0,217;26,233;41,265;77,265;118,249;151,240;173,281;188,321;218,369;229,409;236,481;225,513;225,553;236,577;255,617;291,633;335,633;384,569;421,529;450,489;505,465;550,449;594,409;586,385;557,369;557,344;594,337;623,321;631,272;623,208;638,168;660,128;712,96;697,72;642,64;616,80;594,88;520,88;524,72;568,48;616,56;579,8;550,0;457,8;402,8;358,32;328,40;321,64;310,80;266,88;229,88;181,88" o:connectangles="0,0,0,0,0,0,0,0,0,0,0,0,0,0,0,0,0,0,0,0,0,0,0,0,0,0,0,0,0,0,0,0,0,0,0,0,0,0,0,0,0,0,0,0,0,0,0,0,0,0,0,0,0,0,0,0"/>
              <o:lock v:ext="edit" aspectratio="t"/>
            </v:shape>
            <v:shape id="Freeform 39" o:spid="_x0000_s1039" alt="%5" style="position:absolute;left:8518;top:5660;width:2488;height:1379;visibility:visible;mso-wrap-style:square;v-text-anchor:top" coordsize="9728,4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uccIA&#10;AADbAAAADwAAAGRycy9kb3ducmV2LnhtbERPW2vCMBR+H+w/hDPwRTTVgYxqlE0UZKLzBns9NGdN&#10;sTkpTdTWX28ehD1+fPfJrLGluFLtC8cKBv0EBHHmdMG5gtNx2fsA4QOyxtIxKWjJw2z6+jLBVLsb&#10;7+l6CLmIIexTVGBCqFIpfWbIou+7ijhyf662GCKsc6lrvMVwW8phkoykxYJjg8GK5oay8+FiFdz5&#10;Z7dYb87b37sp2+/2q3CL7lypzlvzOQYRqAn/4qd7pRW8x7HxS/w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K5xwgAAANsAAAAPAAAAAAAAAAAAAAAAAJgCAABkcnMvZG93&#10;bnJldi54bWxQSwUGAAAAAAQABAD1AAAAhwMAAAAA&#10;" path="m374,2589r,29l332,2618r-15,l288,2618r-58,l187,2589r-42,l86,2561r-43,28l29,2646,,2676r,57l,2761r,30l29,2877r14,58l86,2963r,29l115,3020r,30l145,3050r28,l230,3078r30,-28l288,3050r44,-30l374,2992r29,-29l403,2935r29,-30l475,2848r44,-57l576,2733r43,-57l662,2646r29,-28l719,2618r30,-29l806,2589r58,l893,2589r28,29l978,2618r30,28l1036,2676r29,28l1093,2733r,28l1123,2791r28,28l1151,2848r29,29l1180,2905r,30l1180,2963r,29l1180,3020r,30l1180,3078r-29,29l1267,3135r28,-287l1439,2791r,201l1525,3050r,-30l1554,2992r,-29l1582,2935r,-30l1582,2877r,-29l1582,2791r59,57l1699,2791r28,-58l1756,2646r57,-85l1899,2589r87,-115l2015,2503r58,l2130,2531r86,l2273,2561r30,143l2360,2733r29,28l2417,2791r30,28l2475,2848r29,29l2504,2905r-29,l2417,2935r-57,l2331,2935r-86,l2216,2935r-58,-30l2130,2905r-29,l2043,2905r-28,l1957,2905r-29,-28l1842,2877r-86,-29l1669,2935r,115l1699,3165r57,l1813,3194r58,l1899,3222r144,l1957,3222r58,29l1986,3251r29,28l2015,3337r-29,29l1986,3424r-29,57l1928,3539r29,l1986,3568r57,85l2073,3683r28,l2101,3711r29,l2158,3740r30,28l2188,3798r28,57l2245,3883r,29l2245,3942r28,85l2303,4114r57,58l2389,4229r58,87l2504,4373r58,58l2647,4459r30,29l2705,4488r29,l2763,4488r29,-29l2821,4459r28,-28l2878,4401r29,-28l2907,4344r29,-28l2993,4200r28,-28l3079,4114r29,-29l3138,4085r57,-58l3281,3970r-143,-28l2993,3883r-86,-28l2849,3826r-57,-28l2763,3768r-29,-28l2734,3711r-29,-58l2705,3625r29,-29l2734,3568r29,l2792,3539r29,-30l2849,3509r29,30l2907,3539r29,57l2964,3625r29,28l2993,3683r58,57l3079,3768r29,l3166,3798r29,l3223,3798r30,l3310,3798r57,l3453,3826r59,29l3569,3883r58,29l3684,3942r58,28l3799,4027r58,30l3914,4085r29,29l3971,4142r,30l4001,4257r,87l4029,4431r29,85l4116,4603r28,57l4201,4718r59,57l4288,4775r29,30l4317,4775r29,l4346,4747r,-29l4375,4690r,-30l4375,4574r,-58l4375,4459r28,-58l4403,4344r58,-58l4490,4257r28,-28l4575,4172r59,-30l4662,4114r30,l4749,4085r28,-28l4806,4057r29,-30l4864,4027r57,-57l4950,3942r29,-30l5008,3942r,28l5008,3999r,58l5008,4114r,28l5008,4200r,29l5036,4257r,59l5066,4344r57,29l5123,4431r58,85l5209,4603r,29l5238,4660r,58l5238,4775r,58l5266,4920r,-30l5382,4805r28,57l5440,4890r,30l5468,4920r,28l5497,4948r28,l5525,4920r,-30l5525,4862r-28,-57l5468,4747r,-57l5468,4660r,-28l5497,4632r28,-29l5583,4603r29,l5640,4603r30,l5727,4574r58,-58l5814,4488r28,-29l5842,4431r,-30l5814,4401r-29,-28l5785,4344r-29,-28l5756,4286r-29,-29l5698,4229r-28,-29l5670,4172r28,-30l5727,4114r58,-29l5842,4057r87,-58l5986,3999r58,-29l6072,3970r59,-28l6216,3883r58,-57l6360,3740r29,-29l6418,3683r,-30l6446,3596r,-28l6446,3509r-28,-28l6418,3424r-29,-58l6389,3337r,-28l6389,3279r29,-28l6418,3222r28,-57l6505,3107r57,-57l6590,3020r30,-28l6648,2992r29,28l6677,3050r28,57l6705,3194r,85l6705,3366r58,-29l6792,3309r28,-58l6849,3194r,-29l6879,3107r,-29l6907,3050r,-30l6936,2963r58,-86l7022,2848r29,-57l7079,2761r30,l7137,2733r,-29l7195,2618r58,-57l7281,2531r,-28l7310,2474r29,-29l7396,2330r,-58l7425,2215r28,-28l7453,2157r30,-28l7483,2100r-30,-57l7453,2013r-28,-28l7396,1956r-28,l7310,1928r-29,l7253,1928r-29,-30l7253,1870r28,-57l7310,1783r29,-28l7368,1726r57,-57l7540,1611r58,-29l7627,1554r28,l7685,1554r,28l7713,1611r29,58l7770,1669r29,l7828,1639r29,-28l7885,1611r59,l7972,1582r29,l8001,1611r28,28l8029,1669r,28l8059,1697r,29l8087,1726r29,-29l8144,1669r30,-30l8202,1611r57,-87l8318,1467r28,l8375,1467r28,l8433,1496r,28l8433,1554r,28l8403,1611r-28,28l8346,1669r-28,28l8259,1726r-28,29l8202,1783r-28,l8174,1813r,28l8174,1898r,30l8202,1985r,58l8202,2100r,29l8231,2157r28,30l8289,2187r29,-30l8346,2157r57,-57l8461,2043r29,-30l8518,1985r30,-29l8548,1928r28,-58l8605,1783r,-28l8605,1726r28,-29l8633,1669r30,l8692,1639r28,-28l8749,1611r58,-29l8864,1582r58,-28l8979,1554r87,-30l9124,1496r57,-29l9209,1439r29,l9238,1409r29,-28l9296,1323r57,-28l9382,1237r231,172l9613,1381r28,l9641,1323r29,-58l9698,1208r,-58l9728,1093r,-28l9698,1035r-28,l9641,1035r-58,l9555,1035r-29,30l9498,1065r-58,l9382,1035r-58,-29l9267,949r-29,-28l9181,891r-57,-28l9066,834r-29,l9007,834r-28,l8979,863r-29,l8950,891r-28,l8893,891r-58,30l8778,921r-86,l8633,891r-85,l8461,863r-86,-29l8289,776r-87,-57l8087,691r-86,-59l7914,604r-29,l7857,575r-29,l7799,575r-29,l7742,575r-57,-58l7685,489r-30,l7627,460r-29,l7568,489r-28,l7483,517r-58,30l7339,575r-58,29l7195,632r-86,30l7051,662r-29,-30l6964,632r-57,l6735,547,6620,517r-87,-28l6446,460r-86,l6274,460r-29,l6216,460r-57,29l6131,489r-59,28l6044,517r-58,l5929,517r-87,30l5785,547r29,-30l5842,489r,-29l5871,432r,-30l5842,374r,-29l6014,288r-85,-58l5871,201r-57,-58l5756,86,5698,28,5640,r-28,l5583,r-28,l5497,58r-29,28l5410,115r-57,58l5324,201r-28,l5266,201r-28,l5209,173r-28,-30l5151,143r-28,l5094,143r-86,58l4892,288r-28,29l4806,317r-57,28l4692,345r-30,29l4634,374r-29,28l4547,460r-29,29l4490,547r-29,57l4432,632r-57,59l4346,691r-58,l4260,691r-29,-29l4173,662r-87,-30l4029,632r-58,l3914,632r-57,30l3799,691r-57,28l3712,748r,28l3684,776r,30l3684,834r-29,29l3597,891r-57,l3482,921r-29,l3396,949r-58,l3310,949r-57,-28l3166,921r-58,l3021,921r-57,l2936,921r,28l2907,949r-29,57l2849,1035r-57,58l2734,1150r-202,l2475,1180r-58,l2389,1180r-29,28l2331,1180r29,-30l2389,1122r,-29l2389,1035r,-29l2360,978r-29,-29l2303,921r-30,l2245,921r-57,l2101,949r-58,-28l1986,921r-29,-30l1957,834r-29,-28l1928,748r-29,-57l1871,632r-29,-28l1813,575r-29,-28l1756,547r-29,l1699,547r-58,28l1554,632r-57,30l1439,719r-57,29l1324,806r-57,57l1180,921r-144,114l978,1093r-57,57l864,1208r-30,l806,1237r-29,28l749,1295r,28l719,1352r,57l719,1439r,28l749,1524r,30l777,1611r57,86l834,1755r30,28l893,1813r28,l950,1813r58,l1093,1783r30,l1180,1755r28,-29l1208,1697r30,-28l1267,1639r28,-57l1324,1554r,-30l1353,1496r-29,-29l1295,1381r,-29l1295,1323r,-28l1295,1237r29,-29l1324,1180r58,-30l1439,1122r58,-57l1582,1035r30,l1641,1065r,28l1641,1122r-29,28l1582,1150r,30l1554,1180r-29,l1497,1208r-29,29l1468,1295r,28l1468,1381r,28l1497,1439r28,28l1554,1467r28,l1641,1439r58,l1756,1409r57,-28l1842,1352r57,-29l1928,1323r29,l1986,1352r29,l2043,1409r58,87l2101,1524r-58,30l2015,1554r-58,28l1899,1639r-86,l1756,1611r-57,l1641,1611r-29,l1582,1639r-28,l1554,1669r,28l1554,1726r-29,57l1525,1841r-28,29l1468,1898r-29,30l1410,1928r-28,l1353,1928r-29,-30l1238,1898r-87,l1065,1928r-87,l893,1956r-29,29l834,2013r-28,30l777,2071r-28,29l719,2157r-100,58l576,2272r-29,30l547,2330r-72,87l460,2474r-57,87l403,2589r-29,e" fillcolor="black" strokecolor="#282727" strokeweight=".95pt">
              <v:fill r:id="rId7" o:title="" type="pattern"/>
              <v:path arrowok="t" o:connecttype="custom" o:connectlocs="0,762;74,850;192,722;294,794;368,834;449,737;626,786;523,810;523,898;530,1026;604,1163;736,1227;743,1074;729,978;832,1058;1016,1154;1112,1331;1170,1163;1281,1106;1332,1283;1398,1379;1428,1283;1472,1203;1553,1106;1634,938;1708,850;1767,842;1870,690;1884,545;1951,433;2046,441;2127,409;2105,489;2120,610;2208,473;2355,401;2480,321;2370,264;2260,257;2009,160;1899,152;1627,128;1494,136;1435,0;1317,40;1156,136;1001,176;883,257;729,288;611,280;493,208;353,208;184,377;258,505;331,385;420,305;383,401;515,377;405,457;339,529;147,633" o:connectangles="0,0,0,0,0,0,0,0,0,0,0,0,0,0,0,0,0,0,0,0,0,0,0,0,0,0,0,0,0,0,0,0,0,0,0,0,0,0,0,0,0,0,0,0,0,0,0,0,0,0,0,0,0,0,0,0,0,0,0,0,0"/>
              <o:lock v:ext="edit" aspectratio="t"/>
            </v:shape>
            <v:shape id="Freeform 40" o:spid="_x0000_s1040" alt="%5" style="position:absolute;left:8381;top:6542;width:844;height:1067;visibility:visible;mso-wrap-style:square;v-text-anchor:top" coordsize="3296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bQ8UA&#10;AADbAAAADwAAAGRycy9kb3ducmV2LnhtbESPQWsCMRSE7wX/Q3iF3mq2tS12NUoRC0W8aGvB22Pz&#10;TFY3L8sm7q7/3giFHoeZ+YaZzntXiZaaUHpW8DTMQBAXXpdsFPx8fz6OQYSIrLHyTAouFGA+G9xN&#10;Mde+4w2122hEgnDIUYGNsc6lDIUlh2Hoa+LkHXzjMCbZGKkb7BLcVfI5y96kw5LTgsWaFpaK0/bs&#10;FBxfu/XemuVv8LvV5cWcWzfqW6Ue7vuPCYhIffwP/7W/tILRO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9tDxQAAANsAAAAPAAAAAAAAAAAAAAAAAJgCAABkcnMv&#10;ZG93bnJldi54bWxQSwUGAAAAAAQABAD1AAAAigMAAAAA&#10;" path="m2404,403r-58,l2289,403r-29,-29l2202,374r-28,-30l2115,316r-28,l2087,287r-29,l2030,287r-29,29l1972,316r-29,28l1915,374r-58,l1828,403r-28,l1741,403r-57,-29l1656,344r-58,-28l1541,287r-30,-28l1483,229r-29,-57l1397,144,1339,86,1282,57,1224,29,1152,r-15,l1109,r-29,l1080,29r-28,l993,57r-57,l865,86r-102,l706,114r-28,30l648,172r-72,29l504,316r-86,87l389,460r-28,28l332,518r-43,28l245,575r-28,28l145,661r-15,29l102,718,72,747r,30l72,834r,58l44,949,,1035r,57l,1151r,57l44,1236r,58l44,1323r28,28l102,1381r,57l130,1467r,58l145,1553r,57l217,1640r28,28l274,1668r15,l389,1668r115,29l576,1697r102,28l793,1725r72,l907,1725r101,-28l1052,1697r57,28l1137,1725r15,l1195,1755r57,28l1282,1812r28,29l1310,1869r29,30l1339,1927r,29l1339,1984r-29,30l1310,2042r,14l1310,2099r29,30l1367,2157r59,l1454,2157r,29l1483,2201r28,l1511,2243r-28,58l1483,2388r,85l1483,2560r,72l1454,2675r,57l1454,2762r,14l1426,2819r,28l1426,2877r,29l1454,2919r,44l1454,2991r29,58l1511,3136r30,28l1569,3193r,15l1626,3308r30,87l1684,3423r,29l1684,3467r29,28l1713,3538r28,101l1771,3711r,28l1800,3754r28,29l1857,3783r29,43l1943,3826r58,l2058,3826r57,-43l2174,3783r28,-29l2202,3739r30,-28l2260,3639r86,-44l2404,3567r28,-29l2461,3495r29,-28l2490,3452r,-29l2490,3351r-29,-71l2461,3251r,-43l2490,3208r29,l2548,3208r28,l2606,3208r28,l2634,3193r,-29l2634,3136r,-72l2634,3049r,-28l2663,2991r,-28l2721,2919r57,-13l2806,2877r,-30l2836,2819r,-57l2836,2704r,-144l2836,2488r,-15l2836,2445r-30,-29l2778,2344r-29,l2721,2330r,-29l2721,2273r28,-30l2749,2201r57,-44l2864,2056r29,-14l2922,1984r28,-28l2980,1899r28,-30l3065,1783r30,-58l3152,1640r58,-87l3296,1467r-29,l3238,1467r-28,l3152,1467r-29,l3095,1467r-30,l3037,1438r-57,-29l2950,1351r-114,-85l2806,1236r-28,-57l2749,1151r-28,-30l2663,1007r-29,-87l2606,892r,-58l2576,777r,-87l2576,603r,-115l2548,488r,-28l2490,431r-58,-28l2404,403r-29,-29l2404,403e" fillcolor="black" strokecolor="#282727" strokeweight=".95pt">
              <v:fill r:id="rId7" o:title="" type="pattern"/>
              <v:path arrowok="t" o:connecttype="custom" o:connectlocs="579,104;534,88;512,88;476,104;431,104;387,72;343,24;291,0;269,8;195,24;147,56;92,136;56,168;18,208;11,265;0,337;18,377;33,425;63,465;129,473;221,481;284,481;321,497;343,530;335,562;343,594;372,610;380,642;380,734;372,774;365,810;380,850;402,895;431,963;446,1015;468,1055;512,1067;564,1047;601,1003;638,967;630,915;645,895;674,895;674,854;682,826;719,794;726,714;719,674;697,642;719,602;755,545;793,481;837,409;800,409;763,393;711,329;674,257;660,192;652,128;608,104" o:connectangles="0,0,0,0,0,0,0,0,0,0,0,0,0,0,0,0,0,0,0,0,0,0,0,0,0,0,0,0,0,0,0,0,0,0,0,0,0,0,0,0,0,0,0,0,0,0,0,0,0,0,0,0,0,0,0,0,0,0,0,0"/>
              <o:lock v:ext="edit" aspectratio="t"/>
            </v:shape>
            <v:shape id="Freeform 41" o:spid="_x0000_s1041" alt="%5" style="position:absolute;left:10109;top:7248;width:508;height:428;visibility:visible;mso-wrap-style:square;v-text-anchor:top" coordsize="1986,1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0srwA&#10;AADbAAAADwAAAGRycy9kb3ducmV2LnhtbERPSwrCMBDdC94hjOBGNPWDSDWKCKK483OAIRnbYjOp&#10;TdT29mYhuHy8/2rT2FK8qfaFYwXjUQKCWDtTcKbgdt0PFyB8QDZYOiYFLXnYrLudFabGffhM70vI&#10;RAxhn6KCPIQqldLrnCz6kauII3d3tcUQYZ1JU+MnhttSTpJkLi0WHBtyrGiXk35cXlZBeW3wuD09&#10;w3kwbQ8zTbrNqoVS/V6zXYII1IS/+Oc+GgWzuD5+iT9Ar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4XSyvAAAANsAAAAPAAAAAAAAAAAAAAAAAJgCAABkcnMvZG93bnJldi54&#10;bWxQSwUGAAAAAAQABAD1AAAAgQMAAAAA&#10;" path="m1411,315r-87,-28l1295,287r-28,l1180,287r-28,l1152,244r-29,l1123,230r29,-30l1180,172r,-29l1180,100r-28,l1123,85,1094,57r-29,l1008,,979,28,950,57r-29,l893,85r-58,15l806,100r-28,43l748,172r-28,l691,200r-28,l633,200r-57,l547,230r-58,14l432,315r-28,30l374,374r-28,13l317,431r-28,58l202,532r-29,42l115,604r-28,l58,604r-29,l,632r,29l,676r,72l,863r,28l29,920r,15l58,963r29,43l115,1006r,29l115,1063r,15l87,1107r-29,43l58,1207r,15l58,1251r,43l87,1322r57,l173,1322r57,l259,1322r58,l346,1322r58,-28l489,1251r87,-29l663,1207r28,-28l748,1179r87,l893,1179r57,l1008,1179r57,28l1123,1207r29,44l1209,1294r58,58l1324,1438r28,28l1382,1496r,13l1411,1509r28,30l1497,1539r57,l1612,1539r29,-30l1698,1509r,-13l1728,1438r28,-72l1785,1322r,-28l1785,1251r28,-29l1871,1179r29,-72l1928,1078r,-15l1928,1035r,-29l1958,963r,-43l1986,863r,-44l1958,805r-30,-29l1900,748r-57,-72l1813,661r-28,-29l1756,604r-28,-30l1669,517r-28,-58l1612,431r,-44l1583,345r,-101l1583,200r,-28l1554,143,1526,85,1497,57,1469,28,1439,r,57l1439,143r30,57l1469,244r-30,43l1439,315r-28,l1382,287r29,28e" fillcolor="black" strokecolor="#282727" strokeweight=".95pt">
              <v:fill r:id="rId7" o:title="" type="pattern"/>
              <v:path arrowok="t" o:connecttype="custom" o:connectlocs="331,80;295,80;287,64;302,40;287,24;258,0;236,16;206,28;184,48;162,56;125,68;96,104;74,136;29,168;7,168;0,188;0,248;15,268;29,288;22,308;15,340;22,368;59,368;89,368;147,340;191,328;243,328;287,336;324,376;354,416;368,428;412,428;434,416;457,368;464,340;493,300;493,280;508,240;493,216;464,184;442,160;412,120;405,68;397,40;376,8;368,40;368,80;354,80" o:connectangles="0,0,0,0,0,0,0,0,0,0,0,0,0,0,0,0,0,0,0,0,0,0,0,0,0,0,0,0,0,0,0,0,0,0,0,0,0,0,0,0,0,0,0,0,0,0,0,0"/>
              <o:lock v:ext="edit" aspectratio="t"/>
            </v:shape>
            <v:shape id="Freeform 42" o:spid="_x0000_s1042" alt="%5" style="position:absolute;left:10064;top:6990;width:105;height:152;visibility:visible;mso-wrap-style:square;v-text-anchor:top" coordsize="402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xq8IA&#10;AADbAAAADwAAAGRycy9kb3ducmV2LnhtbESPT4vCMBTE78J+h/AWvNlUV0SqUUQUehH/Lev12bxt&#10;yzYvpcna+u2NIHgcZuY3zHzZmUrcqHGlZQXDKAZBnFldcq7g+7wdTEE4j6yxskwK7uRgufjozTHR&#10;tuUj3U4+FwHCLkEFhfd1IqXLCjLoIlsTB+/XNgZ9kE0udYNtgJtKjuJ4Ig2WHBYKrGldUPZ3+jcK&#10;dge8dD94XaVmspHtXn75tL4o1f/sVjMQnjr/Dr/aqVYwHsL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DGrwgAAANsAAAAPAAAAAAAAAAAAAAAAAJgCAABkcnMvZG93&#10;bnJldi54bWxQSwUGAAAAAAQABAD1AAAAhwMAAAAA&#10;" path="m115,202r29,-29l172,173r29,-28l230,87r29,l259,58,316,30,316,r29,l374,r28,30l402,58r,57l402,145r,57l374,231r,28l374,289r28,28l402,346r-28,28l374,404r-29,28l316,446r-29,l259,446r-29,43l172,519r,28l144,547r-29,l87,547,57,519,28,489,,446,,432,,374,,346,28,289r,-30l87,231r,-29l115,202e" fillcolor="black" strokecolor="#282727" strokeweight=".95pt">
              <v:fill r:id="rId7" o:title="" type="pattern"/>
              <v:path arrowok="t" o:connecttype="custom" o:connectlocs="30,56;38,48;45,48;52,40;60,24;68,24;68,16;83,8;83,0;90,0;98,0;105,8;105,16;105,32;105,40;105,56;98,64;98,72;98,80;105,88;105,96;98,104;98,112;90,120;83,124;75,124;68,124;60,136;45,144;45,152;38,152;30,152;23,152;15,144;7,136;0,124;0,120;0,104;0,96;7,80;7,72;23,64;23,56;30,56" o:connectangles="0,0,0,0,0,0,0,0,0,0,0,0,0,0,0,0,0,0,0,0,0,0,0,0,0,0,0,0,0,0,0,0,0,0,0,0,0,0,0,0,0,0,0,0"/>
              <o:lock v:ext="edit" aspectratio="t"/>
            </v:shape>
            <v:shape id="Freeform 43" o:spid="_x0000_s1043" alt="%5" style="position:absolute;left:9144;top:7265;width:103;height:210;visibility:visible;mso-wrap-style:square;v-text-anchor:top" coordsize="402,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Bb8MA&#10;AADbAAAADwAAAGRycy9kb3ducmV2LnhtbESPzWrDMBCE74W+g9hALiWWE0oJrpUQAoWAIZC/+2Jt&#10;LSfWypXU2Hn7qlDocZiZb5hyPdpO3MmH1rGCeZaDIK6dbrlRcD59zJYgQkTW2DkmBQ8KsF49P5VY&#10;aDfwge7H2IgE4VCgAhNjX0gZakMWQ+Z64uR9Om8xJukbqT0OCW47ucjzN2mx5bRgsKetofp2/LYK&#10;tlx9za+HsVpiZ15O2u9lfiGlppNx8w4i0hj/w3/tnVbwuoDfL+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ABb8MAAADbAAAADwAAAAAAAAAAAAAAAACYAgAAZHJzL2Rv&#10;d25yZXYueG1sUEsFBgAAAAAEAAQA9QAAAIgDAAAAAA==&#10;" path="m258,r58,l345,r29,28l402,43r,72l374,173r,85l345,317r,13l345,432r,43l345,575r,44l316,691r,28l316,748r-29,14l258,762r-58,l172,762r-29,l85,748r,-29l57,662,28,619r,-44l28,547,,475,,432,28,402r,-28l85,317r,-29l115,258r28,l172,258r,-28l200,187r,-14l230,143r,-100l258,28,258,e" fillcolor="black" strokecolor="#282727" strokeweight=".95pt">
              <v:fill r:id="rId7" o:title="" type="pattern"/>
              <v:path arrowok="t" o:connecttype="custom" o:connectlocs="66,0;81,0;88,0;96,8;103,12;103,32;96,48;96,71;88,87;88,91;88,119;88,131;88,158;88,171;81,190;81,198;81,206;74,210;66,210;51,210;44,210;37,210;22,206;22,198;15,182;7,171;7,158;7,151;0,131;0,119;7,111;7,103;22,87;22,79;29,71;37,71;44,71;44,63;51,52;51,48;59,39;59,12;66,8;66,0" o:connectangles="0,0,0,0,0,0,0,0,0,0,0,0,0,0,0,0,0,0,0,0,0,0,0,0,0,0,0,0,0,0,0,0,0,0,0,0,0,0,0,0,0,0,0,0"/>
              <o:lock v:ext="edit" aspectratio="t"/>
            </v:shape>
          </v:group>
        </w:pict>
      </w:r>
    </w:p>
    <w:p w:rsidR="00CE3481" w:rsidRDefault="00CE3481"/>
    <w:p w:rsidR="00CE3481" w:rsidRDefault="00CE3481">
      <w:r>
        <w:rPr>
          <w:noProof/>
          <w:lang w:eastAsia="tr-TR"/>
        </w:rPr>
        <w:pict>
          <v:shape id="Serbest Form 6" o:spid="_x0000_s1044" style="position:absolute;margin-left:243.6pt;margin-top:14.8pt;width:27.2pt;height:1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5497,146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" path="m34946,51759v8626,11502,8253,30531,17253,43132c58225,103327,68604,107933,78078,112144v16618,7386,34505,11501,51758,17252c169631,142661,146791,136238,198848,146649v132491,-18926,11934,7157,86264,-25879c301730,113384,336870,103517,336870,103517v2876,-8626,8627,-16786,8627,-25879c345497,47110,336992,37435,310991,25879,294373,18493,276486,14378,259233,8627l233353,c164342,2876,94968,999,26319,8627,16015,9772,5774,16989,440,25879v-4438,7397,25880,14378,34506,25880xe" fillcolor="#404040" strokecolor="#1f4d78" strokeweight="1pt">
            <v:stroke joinstyle="miter"/>
            <v:path arrowok="t" o:connecttype="custom" o:connectlocs="34946,51759;52199,94891;78078,112144;129836,129396;198848,146649;285112,120770;336870,103517;345497,77638;310991,25879;259233,8627;233353,0;26319,8627;440,25879;34946,51759" o:connectangles="0,0,0,0,0,0,0,0,0,0,0,0,0,0"/>
          </v:shape>
        </w:pict>
      </w:r>
      <w:r>
        <w:rPr>
          <w:noProof/>
          <w:lang w:eastAsia="tr-TR"/>
        </w:rPr>
        <w:pict>
          <v:shape id="Serbest Form 3" o:spid="_x0000_s1045" style="position:absolute;margin-left:196.75pt;margin-top:8pt;width:9.05pt;height:5.6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776,7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" path="m60384,17253v14378,5751,32183,6303,43133,17253c111900,42889,118719,59147,112143,69011,107099,76577,94890,63260,86264,60385,80513,51759,77107,40983,69011,34506,60167,27431,2152,17683,,17253,65668,-4637,33925,-3567,94890,8627v9536,28607,8627,16786,8627,34505e" fillcolor="#404040" strokecolor="#1f4d78" strokeweight="1pt">
            <v:stroke joinstyle="miter"/>
            <v:path arrowok="t" o:connecttype="custom" o:connectlocs="60384,17253;103517,34506;112143,69011;86264,60385;69011,34506;0,17253;94890,8627;103517,43132" o:connectangles="0,0,0,0,0,0,0,0"/>
          </v:shape>
        </w:pict>
      </w:r>
    </w:p>
    <w:p w:rsidR="00CE3481" w:rsidRDefault="00CE3481">
      <w:r>
        <w:rPr>
          <w:noProof/>
          <w:lang w:eastAsia="tr-TR"/>
        </w:rPr>
        <w:pict>
          <v:shape id="Serbest Form 4" o:spid="_x0000_s1046" style="position:absolute;margin-left:187.25pt;margin-top:9.2pt;width:27.2pt;height:12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5517,15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" path="m60846,9599v27317,-1438,74881,4486,112143,8626c187561,19844,201459,26852,216121,26852v14662,,28755,-5751,43132,-8627c267879,12474,276131,-4171,285132,973v18003,10288,17253,40256,34506,51758l345517,69984v-2875,25879,1044,53462,-8626,77638c333514,156065,320105,156248,311012,156248v-20333,,-40380,-4989,-60385,-8626c226803,143290,212411,137758,190242,130369v-8626,-5751,-16405,-13042,-25879,-17253c108210,88159,85769,93424,17714,87237,11963,78611,1927,71621,461,61358,-1216,49621,1681,36110,9087,26852,18898,14587,33529,11037,60846,9599xe" fillcolor="#404040" strokecolor="#1f4d78" strokeweight="1pt">
            <v:stroke joinstyle="miter"/>
            <v:path arrowok="t" o:connecttype="custom" o:connectlocs="60846,9599;172989,18225;216121,26852;259253,18225;285132,973;319638,52731;345517,69984;336891,147622;311012,156248;250627,147622;190242,130369;164363,113116;17714,87237;461,61358;9087,26852;60846,9599" o:connectangles="0,0,0,0,0,0,0,0,0,0,0,0,0,0,0,0"/>
          </v:shape>
        </w:pict>
      </w:r>
    </w:p>
    <w:p w:rsidR="00CE3481" w:rsidRDefault="00CE3481">
      <w:r>
        <w:rPr>
          <w:noProof/>
          <w:lang w:eastAsia="tr-TR"/>
        </w:rPr>
        <w:pict>
          <v:shape id="Serbest Form 1" o:spid="_x0000_s1047" style="position:absolute;margin-left:134.95pt;margin-top:8.55pt;width:23.75pt;height:1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1924,24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" path="m181154,l94890,8626v-15709,9164,1,46008,-17252,51759l51758,69011c43132,74762,33210,78933,25879,86264,9155,102988,7016,116973,,138023v2875,8626,2196,19449,8626,25879c23288,178564,60385,198407,60385,198407v5751,8627,8461,20385,17253,25880c93060,233926,129396,241540,129396,241540v52152,-13039,23254,-4877,86264,-25880c215664,215659,267416,198409,267419,198407v29263,-19508,18549,-9921,34505,-25879e" fillcolor="#404040" strokecolor="#1f4d78" strokeweight="1pt">
            <v:stroke joinstyle="miter"/>
            <v:path arrowok="t" o:connecttype="custom" o:connectlocs="181154,0;94890,8626;77638,60385;51758,69011;25879,86264;0,138023;8626,163902;60385,198407;77638,224287;129396,241540;215660,215660;267419,198407;301924,172528" o:connectangles="0,0,0,0,0,0,0,0,0,0,0,0,0"/>
          </v:shape>
        </w:pict>
      </w:r>
    </w:p>
    <w:p w:rsidR="00CE3481" w:rsidRDefault="00CE3481">
      <w:bookmarkStart w:id="0" w:name="_GoBack"/>
    </w:p>
    <w:bookmarkEnd w:id="0"/>
    <w:tbl>
      <w:tblPr>
        <w:tblpPr w:leftFromText="141" w:rightFromText="141" w:vertAnchor="page" w:horzAnchor="margin" w:tblpY="5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  <w:gridCol w:w="1701"/>
        <w:gridCol w:w="1984"/>
        <w:gridCol w:w="2693"/>
      </w:tblGrid>
      <w:tr w:rsidR="00CE3481" w:rsidRPr="004A532B" w:rsidTr="004A532B">
        <w:tc>
          <w:tcPr>
            <w:tcW w:w="2122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</w:p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Bölge</w:t>
            </w:r>
          </w:p>
        </w:tc>
        <w:tc>
          <w:tcPr>
            <w:tcW w:w="1701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Haritada gösterildiği Numara</w:t>
            </w:r>
          </w:p>
        </w:tc>
        <w:tc>
          <w:tcPr>
            <w:tcW w:w="1984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NÜFUS DURUMU       (Seyrek / Yoğun)</w:t>
            </w:r>
          </w:p>
        </w:tc>
        <w:tc>
          <w:tcPr>
            <w:tcW w:w="2693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 xml:space="preserve">NEDENİ   </w:t>
            </w: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Amazon Havzası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Alpler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Büyük Sahra Çölü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Grönland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Himalayalar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</w:tbl>
    <w:p w:rsidR="00CE3481" w:rsidRDefault="00CE3481"/>
    <w:p w:rsidR="00CE3481" w:rsidRDefault="00CE3481"/>
    <w:p w:rsidR="00CE3481" w:rsidRDefault="00CE3481"/>
    <w:p w:rsidR="00CE3481" w:rsidRDefault="00CE3481"/>
    <w:p w:rsidR="00CE3481" w:rsidRDefault="00CE3481"/>
    <w:p w:rsidR="00CE3481" w:rsidRDefault="00CE3481"/>
    <w:p w:rsidR="00CE3481" w:rsidRDefault="00CE3481"/>
    <w:p w:rsidR="00CE3481" w:rsidRPr="00E77D79" w:rsidRDefault="00CE3481" w:rsidP="008A1B65">
      <w:pPr>
        <w:pStyle w:val="ListParagraph"/>
        <w:numPr>
          <w:ilvl w:val="0"/>
          <w:numId w:val="1"/>
        </w:numPr>
        <w:rPr>
          <w:b/>
        </w:rPr>
      </w:pPr>
      <w:r w:rsidRPr="00E77D79">
        <w:rPr>
          <w:b/>
        </w:rPr>
        <w:t>Aşağıda verilmiş örnek göç olaylarının neden ve türlerini yazınız.(20 Puan)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6051"/>
        <w:gridCol w:w="1237"/>
        <w:gridCol w:w="1353"/>
      </w:tblGrid>
      <w:tr w:rsidR="00CE3481" w:rsidRPr="004A532B" w:rsidTr="004A532B">
        <w:tc>
          <w:tcPr>
            <w:tcW w:w="426" w:type="dxa"/>
            <w:shd w:val="clear" w:color="auto" w:fill="A6A6A6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6051" w:type="dxa"/>
            <w:shd w:val="clear" w:color="auto" w:fill="A6A6A6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4A532B">
              <w:rPr>
                <w:b/>
              </w:rPr>
              <w:t>Göç</w:t>
            </w:r>
          </w:p>
        </w:tc>
        <w:tc>
          <w:tcPr>
            <w:tcW w:w="1237" w:type="dxa"/>
            <w:shd w:val="clear" w:color="auto" w:fill="A6A6A6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4A532B">
              <w:rPr>
                <w:b/>
              </w:rPr>
              <w:t>Nedeni</w:t>
            </w:r>
          </w:p>
        </w:tc>
        <w:tc>
          <w:tcPr>
            <w:tcW w:w="1353" w:type="dxa"/>
            <w:shd w:val="clear" w:color="auto" w:fill="A6A6A6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4A532B">
              <w:rPr>
                <w:b/>
              </w:rPr>
              <w:t>Türü</w:t>
            </w:r>
          </w:p>
        </w:tc>
      </w:tr>
      <w:tr w:rsidR="00CE3481" w:rsidRPr="004A532B" w:rsidTr="004A532B">
        <w:trPr>
          <w:trHeight w:val="473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1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Deprem sebebiyle insanların başka kentlere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66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2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Çin’in baskısı sebebiyle Türklerin Orta Asya’dan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427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3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Tarımda makineleşme sebebiyle köyden kente göçlerin olması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454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4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Suriye’de yaşanan iç savaş nedeniyle ülkemize yapılan göç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60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5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Bir ailenin çocuğunun eğitimi için büyük şehre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6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Yunanistan ile yapılan anlaşma gereği ülkemizdeki Rumların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18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7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Bağbaşı Köyü’nde yaşanan heyelan nedeniyle köyün boşaltılması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53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8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Güneydoğu’da meydana gelen sel nedeniyle bazı köylerden göç edilmesi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75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9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Bir ailenin Şanlıurfa’dan Giresun’a fındık toplamaya girmesi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56"/>
        </w:trPr>
        <w:tc>
          <w:tcPr>
            <w:tcW w:w="426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10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  <w:r w:rsidRPr="004A532B">
              <w:t>Ülkemizde yetişmiş birçok bilim adamının çalışmak için başka ülkeleri tercih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Paragraph"/>
              <w:spacing w:after="0" w:line="240" w:lineRule="auto"/>
              <w:ind w:left="0"/>
            </w:pPr>
          </w:p>
        </w:tc>
      </w:tr>
    </w:tbl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Pr="00E77D79" w:rsidRDefault="00CE3481" w:rsidP="00422EB9">
      <w:pPr>
        <w:pStyle w:val="ListParagraph"/>
        <w:numPr>
          <w:ilvl w:val="0"/>
          <w:numId w:val="1"/>
        </w:numPr>
        <w:rPr>
          <w:b/>
        </w:rPr>
      </w:pPr>
      <w:r w:rsidRPr="00E77D79">
        <w:rPr>
          <w:b/>
        </w:rPr>
        <w:t>Aşağıda verilen iş kollarının hangi ekonomik faaliyet türüne girdiğini uygun yerlere yazınız.  (20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2265"/>
        <w:gridCol w:w="2266"/>
        <w:gridCol w:w="2266"/>
      </w:tblGrid>
      <w:tr w:rsidR="00CE3481" w:rsidRPr="004A532B" w:rsidTr="004A532B">
        <w:tc>
          <w:tcPr>
            <w:tcW w:w="2265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Yapılan İş</w:t>
            </w:r>
          </w:p>
        </w:tc>
        <w:tc>
          <w:tcPr>
            <w:tcW w:w="2265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Ekonomik Faaliyet Türü</w:t>
            </w:r>
          </w:p>
        </w:tc>
        <w:tc>
          <w:tcPr>
            <w:tcW w:w="2266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Yapılan İş</w:t>
            </w:r>
          </w:p>
        </w:tc>
        <w:tc>
          <w:tcPr>
            <w:tcW w:w="2266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Ekonomik Faaliyet Türü</w:t>
            </w: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Tarım İşçisi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Mazda CEO ‘su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Polis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Bakkal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İnşaat Ustası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Orman İşçisi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Garson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Tezgahtar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Turizm Rehberi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Kardemir işçisi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</w:tbl>
    <w:p w:rsidR="00CE3481" w:rsidRDefault="00CE3481" w:rsidP="008A1B65"/>
    <w:p w:rsidR="00CE3481" w:rsidRPr="00E77D79" w:rsidRDefault="00CE3481" w:rsidP="005E0764">
      <w:pPr>
        <w:pStyle w:val="ListParagraph"/>
        <w:numPr>
          <w:ilvl w:val="0"/>
          <w:numId w:val="1"/>
        </w:numPr>
        <w:rPr>
          <w:b/>
        </w:rPr>
      </w:pPr>
      <w:r w:rsidRPr="00E77D79">
        <w:rPr>
          <w:b/>
        </w:rPr>
        <w:t>Aşağıda bir ülkenin Nüfusun ekonomik faaliyet kollarına göre dağılışını gösteren bir grafik verilmiştir. Bu grafikten yola çıkarak yandaki tabloyu uygun şekilde doldurunuz. (15 puan)</w:t>
      </w:r>
    </w:p>
    <w:tbl>
      <w:tblPr>
        <w:tblpPr w:leftFromText="141" w:rightFromText="141" w:vertAnchor="text" w:horzAnchor="page" w:tblpX="593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  <w:gridCol w:w="1417"/>
        <w:gridCol w:w="1134"/>
      </w:tblGrid>
      <w:tr w:rsidR="00CE3481" w:rsidRPr="004A532B" w:rsidTr="004A532B">
        <w:tc>
          <w:tcPr>
            <w:tcW w:w="2122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Özellik</w:t>
            </w:r>
          </w:p>
        </w:tc>
        <w:tc>
          <w:tcPr>
            <w:tcW w:w="1417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rPr>
                <w:u w:val="single"/>
              </w:rPr>
              <w:t>Yüksek</w:t>
            </w:r>
          </w:p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Fazla</w:t>
            </w:r>
          </w:p>
        </w:tc>
        <w:tc>
          <w:tcPr>
            <w:tcW w:w="1134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rPr>
                <w:u w:val="single"/>
              </w:rPr>
              <w:t>Düşük</w:t>
            </w:r>
            <w:r w:rsidRPr="004A532B">
              <w:t xml:space="preserve">    Az</w:t>
            </w:r>
          </w:p>
        </w:tc>
      </w:tr>
      <w:tr w:rsidR="00CE3481" w:rsidRPr="004A532B" w:rsidTr="004A532B">
        <w:trPr>
          <w:trHeight w:val="446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Gelişmişlik düzeyi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552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Okur yazar oranı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418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Doğum Oranı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552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Ortalama insan ömrü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560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Tarımda çalışan nüfus oranı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</w:tbl>
    <w:p w:rsidR="00CE3481" w:rsidRDefault="00CE3481" w:rsidP="008A1B65">
      <w:r>
        <w:rPr>
          <w:noProof/>
          <w:lang w:eastAsia="tr-TR"/>
        </w:rPr>
        <w:t xml:space="preserve"> </w:t>
      </w:r>
      <w:r w:rsidRPr="00AE1BFE">
        <w:rPr>
          <w:noProof/>
          <w:lang w:eastAsia="tr-TR"/>
        </w:rPr>
        <w:object w:dxaOrig="4186" w:dyaOrig="3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8" o:spid="_x0000_i1025" type="#_x0000_t75" style="width:209.25pt;height:155.25pt;visibility:visible" o:ole="">
            <v:imagedata r:id="rId8" o:title=""/>
            <o:lock v:ext="edit" aspectratio="f"/>
          </v:shape>
          <o:OLEObject Type="Embed" ProgID="Excel.Chart.8" ShapeID="Grafik 8" DrawAspect="Content" ObjectID="_1451055606" r:id="rId9"/>
        </w:object>
      </w:r>
    </w:p>
    <w:p w:rsidR="00CE3481" w:rsidRDefault="00CE3481" w:rsidP="008A1B65"/>
    <w:p w:rsidR="00CE3481" w:rsidRPr="00805072" w:rsidRDefault="00CE3481" w:rsidP="008A1B65">
      <w:pPr>
        <w:rPr>
          <w:b/>
          <w:sz w:val="24"/>
        </w:rPr>
      </w:pPr>
    </w:p>
    <w:p w:rsidR="00CE3481" w:rsidRPr="00805072" w:rsidRDefault="00CE3481" w:rsidP="00805072">
      <w:pPr>
        <w:pStyle w:val="ListParagraph"/>
        <w:numPr>
          <w:ilvl w:val="0"/>
          <w:numId w:val="1"/>
        </w:numPr>
        <w:spacing w:after="0"/>
        <w:rPr>
          <w:b/>
          <w:szCs w:val="20"/>
        </w:rPr>
      </w:pPr>
      <w:r w:rsidRPr="00805072">
        <w:rPr>
          <w:b/>
          <w:szCs w:val="20"/>
        </w:rPr>
        <w:t>Aşağıdaki çoktan seçmeli soruları cevaplayınız</w:t>
      </w:r>
      <w:r w:rsidRPr="00805072">
        <w:rPr>
          <w:szCs w:val="20"/>
        </w:rPr>
        <w:t>.(4.soru 10,diğreleri 5 puan</w:t>
      </w:r>
      <w:r>
        <w:rPr>
          <w:b/>
          <w:szCs w:val="20"/>
        </w:rPr>
        <w:t>)</w:t>
      </w:r>
    </w:p>
    <w:p w:rsidR="00CE3481" w:rsidRDefault="00CE3481" w:rsidP="00805072">
      <w:pPr>
        <w:shd w:val="clear" w:color="auto" w:fill="FFFFFF"/>
        <w:spacing w:after="0" w:line="216" w:lineRule="exact"/>
        <w:rPr>
          <w:b/>
          <w:bCs/>
          <w:sz w:val="20"/>
          <w:szCs w:val="20"/>
        </w:rPr>
      </w:pPr>
    </w:p>
    <w:p w:rsidR="00CE3481" w:rsidRPr="00805072" w:rsidRDefault="00CE3481" w:rsidP="00805072">
      <w:pPr>
        <w:shd w:val="clear" w:color="auto" w:fill="FFFFFF"/>
        <w:spacing w:after="0" w:line="216" w:lineRule="exact"/>
        <w:rPr>
          <w:b/>
          <w:bCs/>
          <w:sz w:val="20"/>
          <w:szCs w:val="20"/>
        </w:rPr>
        <w:sectPr w:rsidR="00CE3481" w:rsidRPr="00805072" w:rsidSect="00E77D79">
          <w:headerReference w:type="default" r:id="rId10"/>
          <w:type w:val="continuous"/>
          <w:pgSz w:w="11906" w:h="16838"/>
          <w:pgMar w:top="993" w:right="1417" w:bottom="426" w:left="1417" w:header="851" w:footer="708" w:gutter="0"/>
          <w:cols w:space="708"/>
          <w:docGrid w:linePitch="360"/>
        </w:sectPr>
      </w:pPr>
    </w:p>
    <w:p w:rsidR="00CE3481" w:rsidRPr="00805072" w:rsidRDefault="00CE3481" w:rsidP="00805072">
      <w:pPr>
        <w:pStyle w:val="ListParagraph"/>
        <w:numPr>
          <w:ilvl w:val="0"/>
          <w:numId w:val="4"/>
        </w:numPr>
        <w:shd w:val="clear" w:color="auto" w:fill="FFFFFF"/>
        <w:spacing w:after="0" w:line="216" w:lineRule="exact"/>
        <w:rPr>
          <w:sz w:val="20"/>
          <w:szCs w:val="20"/>
        </w:rPr>
      </w:pPr>
      <w:r w:rsidRPr="00805072">
        <w:rPr>
          <w:b/>
          <w:bCs/>
          <w:sz w:val="20"/>
          <w:szCs w:val="20"/>
        </w:rPr>
        <w:t>Aşağıdakilerden hangisi nüfus artışını etkileyen faktör</w:t>
      </w:r>
      <w:r w:rsidRPr="00805072">
        <w:rPr>
          <w:b/>
          <w:bCs/>
          <w:sz w:val="20"/>
          <w:szCs w:val="20"/>
        </w:rPr>
        <w:softHyphen/>
        <w:t xml:space="preserve">lerden </w:t>
      </w:r>
      <w:r w:rsidRPr="00805072">
        <w:rPr>
          <w:b/>
          <w:bCs/>
          <w:sz w:val="20"/>
          <w:szCs w:val="20"/>
          <w:u w:val="single"/>
        </w:rPr>
        <w:t>değildir</w:t>
      </w:r>
      <w:r w:rsidRPr="00805072">
        <w:rPr>
          <w:b/>
          <w:bCs/>
          <w:sz w:val="20"/>
          <w:szCs w:val="20"/>
        </w:rPr>
        <w:t>?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4" w:after="0" w:line="302" w:lineRule="exact"/>
        <w:ind w:left="426"/>
        <w:rPr>
          <w:spacing w:val="-7"/>
          <w:sz w:val="20"/>
          <w:szCs w:val="20"/>
        </w:rPr>
      </w:pPr>
      <w:r w:rsidRPr="00805072">
        <w:rPr>
          <w:spacing w:val="-1"/>
          <w:sz w:val="20"/>
          <w:szCs w:val="20"/>
        </w:rPr>
        <w:t>Kadının iş hayatına katılması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5" w:after="0" w:line="302" w:lineRule="exact"/>
        <w:ind w:left="426"/>
        <w:rPr>
          <w:spacing w:val="-10"/>
          <w:sz w:val="20"/>
          <w:szCs w:val="20"/>
        </w:rPr>
      </w:pPr>
      <w:r w:rsidRPr="00805072">
        <w:rPr>
          <w:spacing w:val="-1"/>
          <w:sz w:val="20"/>
          <w:szCs w:val="20"/>
        </w:rPr>
        <w:t>Doğal afetler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02" w:lineRule="exact"/>
        <w:ind w:left="426"/>
        <w:rPr>
          <w:spacing w:val="-10"/>
          <w:sz w:val="20"/>
          <w:szCs w:val="20"/>
        </w:rPr>
      </w:pPr>
      <w:r w:rsidRPr="00805072">
        <w:rPr>
          <w:spacing w:val="-2"/>
          <w:sz w:val="20"/>
          <w:szCs w:val="20"/>
        </w:rPr>
        <w:t>Doğum oranı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02" w:lineRule="exact"/>
        <w:ind w:left="426"/>
        <w:rPr>
          <w:spacing w:val="-12"/>
          <w:sz w:val="20"/>
          <w:szCs w:val="20"/>
        </w:rPr>
      </w:pPr>
      <w:r w:rsidRPr="00805072">
        <w:rPr>
          <w:spacing w:val="-1"/>
          <w:sz w:val="20"/>
          <w:szCs w:val="20"/>
        </w:rPr>
        <w:t>iç göçler</w:t>
      </w:r>
    </w:p>
    <w:p w:rsidR="00CE3481" w:rsidRPr="00805072" w:rsidRDefault="00CE3481" w:rsidP="00805072">
      <w:pPr>
        <w:shd w:val="clear" w:color="auto" w:fill="FFFFFF"/>
        <w:tabs>
          <w:tab w:val="left" w:pos="288"/>
        </w:tabs>
        <w:spacing w:after="0" w:line="302" w:lineRule="exact"/>
        <w:ind w:left="426"/>
        <w:rPr>
          <w:sz w:val="20"/>
          <w:szCs w:val="20"/>
        </w:rPr>
      </w:pPr>
      <w:r w:rsidRPr="00805072">
        <w:rPr>
          <w:spacing w:val="-10"/>
          <w:sz w:val="20"/>
          <w:szCs w:val="20"/>
        </w:rPr>
        <w:t>E)</w:t>
      </w:r>
      <w:r w:rsidRPr="00805072">
        <w:rPr>
          <w:sz w:val="20"/>
          <w:szCs w:val="20"/>
        </w:rPr>
        <w:tab/>
      </w:r>
      <w:r w:rsidRPr="00805072">
        <w:rPr>
          <w:spacing w:val="-1"/>
          <w:sz w:val="20"/>
          <w:szCs w:val="20"/>
        </w:rPr>
        <w:t>Salgın hastalıklar</w:t>
      </w:r>
    </w:p>
    <w:p w:rsidR="00CE3481" w:rsidRDefault="00CE3481" w:rsidP="00805072">
      <w:pPr>
        <w:spacing w:after="0"/>
        <w:rPr>
          <w:sz w:val="20"/>
          <w:szCs w:val="20"/>
        </w:rPr>
      </w:pPr>
    </w:p>
    <w:p w:rsidR="00CE3481" w:rsidRPr="00805072" w:rsidRDefault="00CE3481" w:rsidP="00805072">
      <w:pPr>
        <w:spacing w:after="0"/>
        <w:rPr>
          <w:sz w:val="20"/>
          <w:szCs w:val="20"/>
        </w:rPr>
      </w:pPr>
    </w:p>
    <w:p w:rsidR="00CE3481" w:rsidRPr="00805072" w:rsidRDefault="00CE3481" w:rsidP="00805072">
      <w:pPr>
        <w:pStyle w:val="ListParagraph"/>
        <w:numPr>
          <w:ilvl w:val="0"/>
          <w:numId w:val="4"/>
        </w:numPr>
        <w:shd w:val="clear" w:color="auto" w:fill="FFFFFF"/>
        <w:spacing w:after="0" w:line="216" w:lineRule="exact"/>
        <w:rPr>
          <w:sz w:val="20"/>
          <w:szCs w:val="20"/>
        </w:rPr>
      </w:pPr>
      <w:r w:rsidRPr="00805072">
        <w:rPr>
          <w:b/>
          <w:bCs/>
          <w:sz w:val="20"/>
          <w:szCs w:val="20"/>
        </w:rPr>
        <w:t>Bir ülkeye ait nüfus piramidinden aşağıdaki bilgilerden hangisi çıkarılabilir?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19" w:after="0" w:line="302" w:lineRule="exact"/>
        <w:ind w:left="284" w:firstLine="142"/>
        <w:rPr>
          <w:spacing w:val="-4"/>
          <w:sz w:val="20"/>
          <w:szCs w:val="20"/>
        </w:rPr>
      </w:pPr>
      <w:r w:rsidRPr="00805072">
        <w:rPr>
          <w:spacing w:val="-2"/>
          <w:sz w:val="20"/>
          <w:szCs w:val="20"/>
        </w:rPr>
        <w:t>Nüfus yoğunluğu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302" w:lineRule="exact"/>
        <w:ind w:left="284" w:firstLine="142"/>
        <w:rPr>
          <w:spacing w:val="-10"/>
          <w:sz w:val="20"/>
          <w:szCs w:val="20"/>
        </w:rPr>
      </w:pPr>
      <w:r w:rsidRPr="00805072">
        <w:rPr>
          <w:spacing w:val="-1"/>
          <w:sz w:val="20"/>
          <w:szCs w:val="20"/>
        </w:rPr>
        <w:t>Şehir ve kır nüfusu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302" w:lineRule="exact"/>
        <w:ind w:left="284" w:firstLine="142"/>
        <w:rPr>
          <w:spacing w:val="-8"/>
          <w:sz w:val="20"/>
          <w:szCs w:val="20"/>
        </w:rPr>
      </w:pPr>
      <w:r w:rsidRPr="00805072">
        <w:rPr>
          <w:sz w:val="20"/>
          <w:szCs w:val="20"/>
        </w:rPr>
        <w:t>Cinsiyete göre bebek ölüm oranı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302" w:lineRule="exact"/>
        <w:ind w:left="284" w:firstLine="142"/>
        <w:rPr>
          <w:spacing w:val="-10"/>
          <w:sz w:val="20"/>
          <w:szCs w:val="20"/>
        </w:rPr>
      </w:pPr>
      <w:r w:rsidRPr="00805072">
        <w:rPr>
          <w:spacing w:val="-2"/>
          <w:sz w:val="20"/>
          <w:szCs w:val="20"/>
        </w:rPr>
        <w:t>Yaş grupları</w:t>
      </w:r>
    </w:p>
    <w:p w:rsidR="00CE3481" w:rsidRDefault="00CE3481" w:rsidP="00805072">
      <w:pPr>
        <w:pStyle w:val="ListParagraph"/>
        <w:numPr>
          <w:ilvl w:val="0"/>
          <w:numId w:val="3"/>
        </w:numPr>
        <w:shd w:val="clear" w:color="auto" w:fill="FFFFFF"/>
        <w:spacing w:before="106" w:after="0" w:line="192" w:lineRule="exact"/>
        <w:ind w:left="284" w:firstLine="142"/>
        <w:rPr>
          <w:spacing w:val="-1"/>
          <w:sz w:val="20"/>
          <w:szCs w:val="20"/>
        </w:rPr>
      </w:pPr>
      <w:r w:rsidRPr="00805072">
        <w:rPr>
          <w:spacing w:val="-1"/>
          <w:sz w:val="20"/>
          <w:szCs w:val="20"/>
        </w:rPr>
        <w:t>Göç hareketleri</w:t>
      </w:r>
    </w:p>
    <w:p w:rsidR="00CE3481" w:rsidRPr="00805072" w:rsidRDefault="00CE3481" w:rsidP="00805072">
      <w:pPr>
        <w:pStyle w:val="ListParagraph"/>
        <w:shd w:val="clear" w:color="auto" w:fill="FFFFFF"/>
        <w:spacing w:before="106" w:after="0" w:line="192" w:lineRule="exact"/>
        <w:ind w:left="426"/>
        <w:rPr>
          <w:spacing w:val="-1"/>
          <w:sz w:val="20"/>
          <w:szCs w:val="20"/>
        </w:rPr>
      </w:pPr>
    </w:p>
    <w:p w:rsidR="00CE3481" w:rsidRPr="00805072" w:rsidRDefault="00CE3481" w:rsidP="00805072">
      <w:pPr>
        <w:pStyle w:val="ListParagraph"/>
        <w:shd w:val="clear" w:color="auto" w:fill="FFFFFF"/>
        <w:spacing w:before="106" w:after="0" w:line="192" w:lineRule="exact"/>
        <w:ind w:left="426"/>
        <w:rPr>
          <w:spacing w:val="-1"/>
          <w:sz w:val="20"/>
          <w:szCs w:val="20"/>
        </w:rPr>
      </w:pPr>
    </w:p>
    <w:p w:rsidR="00CE3481" w:rsidRPr="00805072" w:rsidRDefault="00CE3481" w:rsidP="00805072">
      <w:pPr>
        <w:pStyle w:val="ListParagraph"/>
        <w:numPr>
          <w:ilvl w:val="0"/>
          <w:numId w:val="4"/>
        </w:numPr>
        <w:shd w:val="clear" w:color="auto" w:fill="FFFFFF"/>
        <w:spacing w:before="106" w:after="0" w:line="192" w:lineRule="exact"/>
        <w:rPr>
          <w:spacing w:val="-1"/>
          <w:sz w:val="20"/>
          <w:szCs w:val="20"/>
        </w:rPr>
      </w:pPr>
      <w:r w:rsidRPr="00805072">
        <w:rPr>
          <w:b/>
          <w:bCs/>
          <w:sz w:val="20"/>
          <w:szCs w:val="20"/>
        </w:rPr>
        <w:t>Aşağıdakilerden hangisi nüfusun dağılışını etkileyen fak</w:t>
      </w:r>
      <w:r w:rsidRPr="00805072">
        <w:rPr>
          <w:b/>
          <w:bCs/>
          <w:sz w:val="20"/>
          <w:szCs w:val="20"/>
        </w:rPr>
        <w:softHyphen/>
        <w:t>törlerden biri değildir?</w:t>
      </w:r>
    </w:p>
    <w:p w:rsidR="00CE3481" w:rsidRPr="00805072" w:rsidRDefault="00CE3481" w:rsidP="00805072">
      <w:pPr>
        <w:pStyle w:val="ListParagraph"/>
        <w:shd w:val="clear" w:color="auto" w:fill="FFFFFF"/>
        <w:spacing w:before="106" w:after="0" w:line="192" w:lineRule="exact"/>
        <w:ind w:left="370"/>
        <w:rPr>
          <w:spacing w:val="-1"/>
          <w:sz w:val="20"/>
          <w:szCs w:val="20"/>
        </w:rPr>
      </w:pPr>
    </w:p>
    <w:p w:rsidR="00CE3481" w:rsidRPr="00805072" w:rsidRDefault="00CE3481" w:rsidP="00805072">
      <w:pPr>
        <w:pStyle w:val="ListParagraph"/>
        <w:shd w:val="clear" w:color="auto" w:fill="FFFFFF"/>
        <w:tabs>
          <w:tab w:val="left" w:pos="2472"/>
          <w:tab w:val="left" w:pos="4018"/>
        </w:tabs>
        <w:spacing w:before="120" w:after="0"/>
        <w:ind w:left="426" w:hanging="142"/>
        <w:rPr>
          <w:sz w:val="20"/>
          <w:szCs w:val="20"/>
        </w:rPr>
      </w:pPr>
      <w:r w:rsidRPr="00805072">
        <w:rPr>
          <w:sz w:val="20"/>
          <w:szCs w:val="20"/>
        </w:rPr>
        <w:t>A) Yer ş</w:t>
      </w:r>
      <w:r>
        <w:rPr>
          <w:sz w:val="20"/>
          <w:szCs w:val="20"/>
        </w:rPr>
        <w:t xml:space="preserve">ekilleri          </w:t>
      </w:r>
      <w:r w:rsidRPr="00805072">
        <w:rPr>
          <w:sz w:val="20"/>
          <w:szCs w:val="20"/>
        </w:rPr>
        <w:t xml:space="preserve">B) iklim </w:t>
      </w:r>
      <w:r>
        <w:rPr>
          <w:sz w:val="20"/>
          <w:szCs w:val="20"/>
        </w:rPr>
        <w:t xml:space="preserve">     </w:t>
      </w:r>
      <w:r w:rsidRPr="00805072">
        <w:rPr>
          <w:sz w:val="20"/>
          <w:szCs w:val="20"/>
        </w:rPr>
        <w:t xml:space="preserve">   C) Ulaşım</w:t>
      </w:r>
    </w:p>
    <w:p w:rsidR="00CE3481" w:rsidRDefault="00CE3481" w:rsidP="00805072">
      <w:pPr>
        <w:pStyle w:val="ListParagraph"/>
        <w:shd w:val="clear" w:color="auto" w:fill="FFFFFF"/>
        <w:tabs>
          <w:tab w:val="left" w:pos="2890"/>
        </w:tabs>
        <w:spacing w:before="115" w:after="0"/>
        <w:ind w:left="426" w:hanging="142"/>
        <w:rPr>
          <w:spacing w:val="-1"/>
          <w:sz w:val="20"/>
          <w:szCs w:val="20"/>
        </w:rPr>
      </w:pPr>
      <w:r>
        <w:rPr>
          <w:spacing w:val="-4"/>
          <w:sz w:val="20"/>
          <w:szCs w:val="20"/>
        </w:rPr>
        <w:tab/>
        <w:t xml:space="preserve">           </w:t>
      </w:r>
      <w:r w:rsidRPr="00805072">
        <w:rPr>
          <w:spacing w:val="-4"/>
          <w:sz w:val="20"/>
          <w:szCs w:val="20"/>
        </w:rPr>
        <w:t xml:space="preserve">  D) Sanayi</w:t>
      </w:r>
      <w:r>
        <w:rPr>
          <w:sz w:val="20"/>
          <w:szCs w:val="20"/>
        </w:rPr>
        <w:t xml:space="preserve">            </w:t>
      </w:r>
      <w:r w:rsidRPr="00805072">
        <w:rPr>
          <w:spacing w:val="-1"/>
          <w:sz w:val="20"/>
          <w:szCs w:val="20"/>
        </w:rPr>
        <w:t>E) Ülkelerin genişliği</w:t>
      </w:r>
    </w:p>
    <w:p w:rsidR="00CE3481" w:rsidRPr="00805072" w:rsidRDefault="00CE3481" w:rsidP="00805072">
      <w:pPr>
        <w:pStyle w:val="ListParagraph"/>
        <w:numPr>
          <w:ilvl w:val="0"/>
          <w:numId w:val="4"/>
        </w:numPr>
        <w:shd w:val="clear" w:color="auto" w:fill="FFFFFF"/>
        <w:tabs>
          <w:tab w:val="left" w:pos="284"/>
        </w:tabs>
        <w:spacing w:before="106" w:after="0" w:line="192" w:lineRule="exact"/>
        <w:ind w:left="142" w:hanging="76"/>
        <w:rPr>
          <w:sz w:val="20"/>
          <w:szCs w:val="20"/>
        </w:rPr>
      </w:pPr>
      <w:r w:rsidRPr="00805072">
        <w:rPr>
          <w:b/>
          <w:bCs/>
          <w:sz w:val="20"/>
          <w:szCs w:val="20"/>
        </w:rPr>
        <w:t>Aşağıda nüfus piramitleri verilen ülkelerden hangisinde ortalama yaşam süresi daha kısadır?</w:t>
      </w:r>
    </w:p>
    <w:p w:rsidR="00CE3481" w:rsidRPr="00805072" w:rsidRDefault="00CE3481" w:rsidP="00805072">
      <w:pPr>
        <w:pStyle w:val="ListParagraph"/>
        <w:shd w:val="clear" w:color="auto" w:fill="FFFFFF"/>
        <w:tabs>
          <w:tab w:val="left" w:pos="284"/>
        </w:tabs>
        <w:spacing w:before="106" w:after="0" w:line="192" w:lineRule="exact"/>
        <w:ind w:left="142"/>
        <w:rPr>
          <w:sz w:val="20"/>
          <w:szCs w:val="20"/>
        </w:rPr>
      </w:pPr>
    </w:p>
    <w:p w:rsidR="00CE3481" w:rsidRDefault="00CE3481" w:rsidP="00E77D79">
      <w:pPr>
        <w:framePr w:h="3984" w:hSpace="38" w:wrap="auto" w:vAnchor="text" w:hAnchor="text" w:x="774" w:y="1"/>
        <w:rPr>
          <w:rFonts w:cs="Mangal"/>
          <w:sz w:val="24"/>
          <w:szCs w:val="24"/>
        </w:rPr>
      </w:pPr>
      <w:r w:rsidRPr="004A532B">
        <w:rPr>
          <w:rFonts w:cs="Mangal"/>
          <w:noProof/>
          <w:sz w:val="24"/>
          <w:szCs w:val="24"/>
          <w:lang w:eastAsia="tr-TR"/>
        </w:rPr>
        <w:pict>
          <v:shape id="Resim 11" o:spid="_x0000_i1026" type="#_x0000_t75" style="width:138pt;height:159pt;visibility:visible">
            <v:imagedata r:id="rId11" o:title=""/>
          </v:shape>
        </w:pict>
      </w:r>
    </w:p>
    <w:p w:rsidR="00CE3481" w:rsidRDefault="00CE3481" w:rsidP="008A1B65">
      <w:r>
        <w:br w:type="column"/>
      </w:r>
    </w:p>
    <w:p w:rsidR="00CE3481" w:rsidRDefault="00CE3481" w:rsidP="008A1B65">
      <w:pPr>
        <w:sectPr w:rsidR="00CE3481" w:rsidSect="00E77D79">
          <w:type w:val="continuous"/>
          <w:pgSz w:w="11906" w:h="16838"/>
          <w:pgMar w:top="993" w:right="1417" w:bottom="426" w:left="1417" w:header="851" w:footer="708" w:gutter="0"/>
          <w:cols w:num="2" w:space="708"/>
          <w:docGrid w:linePitch="360"/>
        </w:sectPr>
      </w:pPr>
    </w:p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>
      <w:pPr>
        <w:sectPr w:rsidR="00CE3481" w:rsidSect="00E77D79">
          <w:type w:val="continuous"/>
          <w:pgSz w:w="11906" w:h="16838"/>
          <w:pgMar w:top="1417" w:right="1417" w:bottom="1417" w:left="1417" w:header="851" w:footer="708" w:gutter="0"/>
          <w:cols w:num="2" w:space="708"/>
          <w:docGrid w:linePitch="360"/>
        </w:sectPr>
      </w:pPr>
    </w:p>
    <w:p w:rsidR="00CE3481" w:rsidRDefault="00CE3481" w:rsidP="008A1B65"/>
    <w:sectPr w:rsidR="00CE3481" w:rsidSect="00546930">
      <w:type w:val="continuous"/>
      <w:pgSz w:w="11906" w:h="16838"/>
      <w:pgMar w:top="1417" w:right="1417" w:bottom="1417" w:left="1417" w:header="851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481" w:rsidRDefault="00CE3481" w:rsidP="002E0806">
      <w:pPr>
        <w:spacing w:after="0" w:line="240" w:lineRule="auto"/>
      </w:pPr>
      <w:r>
        <w:separator/>
      </w:r>
    </w:p>
  </w:endnote>
  <w:endnote w:type="continuationSeparator" w:id="0">
    <w:p w:rsidR="00CE3481" w:rsidRDefault="00CE3481" w:rsidP="002E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481" w:rsidRDefault="00CE3481" w:rsidP="002E0806">
      <w:pPr>
        <w:spacing w:after="0" w:line="240" w:lineRule="auto"/>
      </w:pPr>
      <w:r>
        <w:separator/>
      </w:r>
    </w:p>
  </w:footnote>
  <w:footnote w:type="continuationSeparator" w:id="0">
    <w:p w:rsidR="00CE3481" w:rsidRDefault="00CE3481" w:rsidP="002E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481" w:rsidRPr="002E0806" w:rsidRDefault="00CE3481" w:rsidP="002E0806">
    <w:pPr>
      <w:pStyle w:val="Header"/>
      <w:jc w:val="center"/>
      <w:rPr>
        <w:b/>
        <w:sz w:val="24"/>
      </w:rPr>
    </w:pPr>
    <w:r w:rsidRPr="002E0806">
      <w:rPr>
        <w:b/>
        <w:sz w:val="24"/>
      </w:rPr>
      <w:t>2013-2014 EĞİTİM ÖĞRETİM YILI YENİCE ÇOK PROGRAMLI LİSESİ</w:t>
    </w:r>
  </w:p>
  <w:p w:rsidR="00CE3481" w:rsidRPr="002E0806" w:rsidRDefault="00CE3481" w:rsidP="002E0806">
    <w:pPr>
      <w:pStyle w:val="Header"/>
      <w:jc w:val="center"/>
      <w:rPr>
        <w:b/>
        <w:sz w:val="24"/>
      </w:rPr>
    </w:pPr>
    <w:r w:rsidRPr="002E0806">
      <w:rPr>
        <w:b/>
        <w:sz w:val="24"/>
      </w:rPr>
      <w:t>10. SINIFLAR COĞRAFYA DERSİ 1. DÖNEM 2. SINAV SORULARI</w:t>
    </w:r>
  </w:p>
  <w:p w:rsidR="00CE3481" w:rsidRDefault="00CE34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52E"/>
    <w:multiLevelType w:val="hybridMultilevel"/>
    <w:tmpl w:val="B5B8D0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5D7F50"/>
    <w:multiLevelType w:val="hybridMultilevel"/>
    <w:tmpl w:val="7E7614BC"/>
    <w:lvl w:ilvl="0" w:tplc="FF561504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  <w:b/>
        <w:sz w:val="16"/>
      </w:rPr>
    </w:lvl>
    <w:lvl w:ilvl="1" w:tplc="041F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2">
    <w:nsid w:val="506E5646"/>
    <w:multiLevelType w:val="singleLevel"/>
    <w:tmpl w:val="586CAD88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Times New Roman" w:hint="default"/>
      </w:rPr>
    </w:lvl>
  </w:abstractNum>
  <w:abstractNum w:abstractNumId="3">
    <w:nsid w:val="54145427"/>
    <w:multiLevelType w:val="singleLevel"/>
    <w:tmpl w:val="A1EC7CDE"/>
    <w:lvl w:ilvl="0">
      <w:start w:val="1"/>
      <w:numFmt w:val="upperLetter"/>
      <w:lvlText w:val="%1)"/>
      <w:legacy w:legacy="1" w:legacySpace="0" w:legacyIndent="293"/>
      <w:lvlJc w:val="left"/>
      <w:rPr>
        <w:rFonts w:ascii="Arial" w:hAnsi="Arial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806"/>
    <w:rsid w:val="00070178"/>
    <w:rsid w:val="000D1D9A"/>
    <w:rsid w:val="00195723"/>
    <w:rsid w:val="001957C1"/>
    <w:rsid w:val="002E0806"/>
    <w:rsid w:val="00330D19"/>
    <w:rsid w:val="003E6C74"/>
    <w:rsid w:val="00422EB9"/>
    <w:rsid w:val="004A532B"/>
    <w:rsid w:val="00524354"/>
    <w:rsid w:val="00546930"/>
    <w:rsid w:val="005E0764"/>
    <w:rsid w:val="00805072"/>
    <w:rsid w:val="00880E54"/>
    <w:rsid w:val="008A1B65"/>
    <w:rsid w:val="00915C91"/>
    <w:rsid w:val="00AE1BFE"/>
    <w:rsid w:val="00C31BBB"/>
    <w:rsid w:val="00CE3481"/>
    <w:rsid w:val="00E77D79"/>
    <w:rsid w:val="00F5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7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0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E08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E0806"/>
    <w:rPr>
      <w:rFonts w:cs="Times New Roman"/>
    </w:rPr>
  </w:style>
  <w:style w:type="table" w:styleId="TableGrid">
    <w:name w:val="Table Grid"/>
    <w:basedOn w:val="TableNormal"/>
    <w:uiPriority w:val="99"/>
    <w:rsid w:val="002E08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43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5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50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3</Pages>
  <Words>375</Words>
  <Characters>2144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edanur</cp:lastModifiedBy>
  <cp:revision>4</cp:revision>
  <cp:lastPrinted>2014-01-06T22:27:00Z</cp:lastPrinted>
  <dcterms:created xsi:type="dcterms:W3CDTF">2014-01-05T20:28:00Z</dcterms:created>
  <dcterms:modified xsi:type="dcterms:W3CDTF">2014-01-12T16:14:00Z</dcterms:modified>
</cp:coreProperties>
</file>