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6BF" w:rsidRDefault="00FE36BF">
      <w:r>
        <w:rPr>
          <w:noProof/>
          <w:lang w:eastAsia="tr-TR"/>
        </w:rPr>
        <w:pict>
          <v:rect id="_x0000_s1026" style="position:absolute;margin-left:64.5pt;margin-top:1.9pt;width:62.25pt;height:19.5pt;z-index:251660288">
            <v:textbox>
              <w:txbxContent>
                <w:p w:rsidR="00FE36BF" w:rsidRDefault="00FE36BF">
                  <w:r>
                    <w:t>62 metre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74pt;margin-top:103.15pt;width:62.25pt;height:19.5pt;z-index:251662336">
            <v:textbox>
              <w:txbxContent>
                <w:p w:rsidR="00FE36BF" w:rsidRDefault="00FE36BF">
                  <w:r>
                    <w:t>55 metre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5.75pt;margin-top:103.15pt;width:62.25pt;height:19.5pt;z-index:251661312">
            <v:textbox>
              <w:txbxContent>
                <w:p w:rsidR="00FE36BF" w:rsidRDefault="00FE36BF">
                  <w:r>
                    <w:t>80 metre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64.5pt;margin-top:172.15pt;width:62.25pt;height:19.5pt;z-index:251663360">
            <v:textbox>
              <w:txbxContent>
                <w:p w:rsidR="00FE36BF" w:rsidRDefault="00FE36BF">
                  <w:r>
                    <w:t>74 metre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.5pt;margin-top:208.9pt;width:187.5pt;height:0;z-index:25165926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258.75pt;margin-top:77.65pt;width:1.5pt;height:89.25pt;flip:x;z-index:25165824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7.5pt;margin-top:27.4pt;width:202.5pt;height:.75pt;z-index:25165721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-68.25pt;margin-top:77.65pt;width:0;height:89.25pt;z-index:25165619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34" type="#_x0000_t75" alt="http://t1.gstatic.com/images?q=tbn:ANd9GcRhKBGQGjm1ecG7aIIkppDvbM_-zm0bmaP36K0a1CrEctcR8VUM" style="position:absolute;margin-left:309.4pt;margin-top:175.9pt;width:146.9pt;height:76.5pt;z-index:-251661312;visibility:visible" wrapcoords="-110 0 -110 21388 21600 21388 21600 0 -110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Resim 7" o:spid="_x0000_s1035" type="#_x0000_t75" alt="http://t3.gstatic.com/images?q=tbn:ANd9GcSOhB2vfiPfa5TqVL7Ga2fvqxzYdgkSTAVD-uyAJwbfa5v-jRkISg" style="position:absolute;margin-left:328.15pt;margin-top:-18.35pt;width:120.75pt;height:90pt;z-index:-251662336;visibility:visible" wrapcoords="-134 0 -134 21420 21600 21420 21600 0 -134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 id="Resim 4" o:spid="_x0000_s1036" type="#_x0000_t75" alt="http://cdn2.kaisergames.de/upload/gamefiles/cocukparki-son.jpg" style="position:absolute;margin-left:17.65pt;margin-top:181.9pt;width:69.75pt;height:81pt;z-index:-251663360;visibility:visible" wrapcoords="-232 0 -232 21400 21600 21400 21600 0 -232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1" o:spid="_x0000_s1037" type="#_x0000_t75" alt="http://t0.gstatic.com/images?q=tbn:ANd9GcQygI5rqvAS4fda0Dr47FXjC8ondt_qmsLgjHSfdpcD-CJ_MUhGXQ" style="position:absolute;margin-left:1.15pt;margin-top:-.35pt;width:100.5pt;height:1in;z-index:-251664384;visibility:visible" wrapcoords="-161 0 -161 21375 21600 21375 21600 0 -161 0">
            <v:imagedata r:id="rId8" o:title=""/>
            <w10:wrap type="tight"/>
          </v:shape>
        </w:pict>
      </w:r>
      <w:r>
        <w:t xml:space="preserve">   </w:t>
      </w:r>
    </w:p>
    <w:p w:rsidR="00FE36BF" w:rsidRDefault="00FE36BF"/>
    <w:p w:rsidR="00FE36BF" w:rsidRDefault="00FE36BF"/>
    <w:p w:rsidR="00FE36BF" w:rsidRDefault="00FE36BF"/>
    <w:p w:rsidR="00FE36BF" w:rsidRDefault="00FE36BF"/>
    <w:p w:rsidR="00FE36BF" w:rsidRDefault="00FE36BF"/>
    <w:p w:rsidR="00FE36BF" w:rsidRDefault="00FE36BF"/>
    <w:p w:rsidR="00FE36BF" w:rsidRDefault="00FE36BF"/>
    <w:p w:rsidR="00FE36BF" w:rsidRDefault="00FE36BF"/>
    <w:p w:rsidR="00FE36BF" w:rsidRDefault="00FE36BF"/>
    <w:p w:rsidR="00FE36BF" w:rsidRDefault="00FE36BF"/>
    <w:p w:rsidR="00FE36BF" w:rsidRDefault="00FE36BF" w:rsidP="00DE5931">
      <w:pPr>
        <w:jc w:val="center"/>
        <w:rPr>
          <w:rFonts w:ascii="ALFABET98" w:hAnsi="ALFABET98" w:cs="ALFABET98"/>
          <w:b/>
          <w:bCs/>
          <w:sz w:val="24"/>
          <w:szCs w:val="24"/>
        </w:rPr>
        <w:sectPr w:rsidR="00FE36BF" w:rsidSect="006520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E36BF" w:rsidRDefault="00FE36BF" w:rsidP="00DE5931">
      <w:pPr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DE5931">
        <w:rPr>
          <w:rFonts w:ascii="ALFABET98" w:hAnsi="ALFABET98" w:cs="ALFABET98"/>
          <w:b/>
          <w:bCs/>
          <w:sz w:val="24"/>
          <w:szCs w:val="24"/>
        </w:rPr>
        <w:t>PROBLEMLER</w:t>
      </w:r>
    </w:p>
    <w:p w:rsidR="00FE36BF" w:rsidRDefault="00FE36BF" w:rsidP="00DE5931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Okuldan parka, parktan da okula dönüyorum.Ne kadar yürümüşümdür?</w:t>
      </w:r>
    </w:p>
    <w:p w:rsidR="00FE36BF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Pr="00DE5931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 xml:space="preserve">Evden sahaya, sahadan da parka gidersem ne kadar yol </w:t>
      </w:r>
    </w:p>
    <w:p w:rsidR="00FE36BF" w:rsidRDefault="00FE36BF" w:rsidP="00DE5931">
      <w:pPr>
        <w:pStyle w:val="ListParagraph"/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yürümüşümdür?</w:t>
      </w:r>
    </w:p>
    <w:p w:rsidR="00FE36BF" w:rsidRDefault="00FE36BF" w:rsidP="00DE5931">
      <w:pPr>
        <w:pStyle w:val="ListParagraph"/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Okuldan eve evden de sahaya yürürsem ne kadar mesafe kat etmiş olurum?</w:t>
      </w:r>
    </w:p>
    <w:p w:rsidR="00FE36BF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Pr="00DE5931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Evden okula, okuldan parka, parktanda sahaya gidersek kaç metre yol kat ederiz?</w:t>
      </w:r>
    </w:p>
    <w:p w:rsidR="00FE36BF" w:rsidRDefault="00FE36BF" w:rsidP="007A0537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7A0537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Pr="007A0537" w:rsidRDefault="00FE36BF" w:rsidP="007A0537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DE5931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Sahadan okula giden birisi için en uzak mesafenin uzunluğu ne kadardır?</w:t>
      </w:r>
    </w:p>
    <w:p w:rsidR="00FE36BF" w:rsidRDefault="00FE36BF" w:rsidP="007A0537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Default="00FE36BF" w:rsidP="007A0537">
      <w:pPr>
        <w:jc w:val="both"/>
        <w:rPr>
          <w:rFonts w:ascii="ALFABET98" w:hAnsi="ALFABET98" w:cs="ALFABET98"/>
          <w:b/>
          <w:bCs/>
          <w:sz w:val="24"/>
          <w:szCs w:val="24"/>
        </w:rPr>
      </w:pPr>
      <w:hyperlink r:id="rId9" w:history="1">
        <w:r>
          <w:rPr>
            <w:rStyle w:val="Hyperlink"/>
            <w:sz w:val="32"/>
            <w:szCs w:val="32"/>
          </w:rPr>
          <w:t>www.sorubak.com</w:t>
        </w:r>
      </w:hyperlink>
    </w:p>
    <w:p w:rsidR="00FE36BF" w:rsidRPr="007A0537" w:rsidRDefault="00FE36BF" w:rsidP="007A0537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Pr="00DE5931" w:rsidRDefault="00FE36BF" w:rsidP="00DE5931">
      <w:pPr>
        <w:pStyle w:val="ListParagraph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" w:hAnsi="ALFABET98" w:cs="ALFABET98"/>
          <w:b/>
          <w:bCs/>
          <w:sz w:val="24"/>
          <w:szCs w:val="24"/>
        </w:rPr>
        <w:t>Evden parka giden birisi için en yakın mesafenin uzunluğu kaç metredir?</w:t>
      </w:r>
    </w:p>
    <w:p w:rsidR="00FE36BF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p w:rsidR="00FE36BF" w:rsidRPr="00DE5931" w:rsidRDefault="00FE36BF" w:rsidP="00DE5931">
      <w:pPr>
        <w:jc w:val="both"/>
        <w:rPr>
          <w:rFonts w:ascii="ALFABET98" w:hAnsi="ALFABET98" w:cs="ALFABET98"/>
          <w:b/>
          <w:bCs/>
          <w:sz w:val="24"/>
          <w:szCs w:val="24"/>
        </w:rPr>
      </w:pPr>
    </w:p>
    <w:sectPr w:rsidR="00FE36BF" w:rsidRPr="00DE5931" w:rsidSect="00DE5931">
      <w:type w:val="continuous"/>
      <w:pgSz w:w="11906" w:h="16838"/>
      <w:pgMar w:top="1417" w:right="1417" w:bottom="1417" w:left="1417" w:header="708" w:footer="708" w:gutter="0"/>
      <w:cols w:num="2" w:sep="1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546A6"/>
    <w:multiLevelType w:val="hybridMultilevel"/>
    <w:tmpl w:val="E0D6162E"/>
    <w:lvl w:ilvl="0" w:tplc="34D2B5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156"/>
    <w:rsid w:val="001575E3"/>
    <w:rsid w:val="003E3B91"/>
    <w:rsid w:val="005265EF"/>
    <w:rsid w:val="006520D7"/>
    <w:rsid w:val="006B6156"/>
    <w:rsid w:val="007A0537"/>
    <w:rsid w:val="00B566EB"/>
    <w:rsid w:val="00DE5931"/>
    <w:rsid w:val="00E82696"/>
    <w:rsid w:val="00FE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0D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B6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61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E5931"/>
    <w:pPr>
      <w:ind w:left="720"/>
    </w:pPr>
  </w:style>
  <w:style w:type="character" w:styleId="Hyperlink">
    <w:name w:val="Hyperlink"/>
    <w:basedOn w:val="DefaultParagraphFont"/>
    <w:uiPriority w:val="99"/>
    <w:rsid w:val="003E3B9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80</Words>
  <Characters>459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x</dc:creator>
  <cp:keywords>www.sorubak.com</cp:keywords>
  <dc:description>www.sorubak.com</dc:description>
  <cp:lastModifiedBy>edanur</cp:lastModifiedBy>
  <cp:revision>2</cp:revision>
  <dcterms:created xsi:type="dcterms:W3CDTF">2012-11-20T08:46:00Z</dcterms:created>
  <dcterms:modified xsi:type="dcterms:W3CDTF">2013-09-30T20:24:00Z</dcterms:modified>
  <cp:category>www.sorubak.com</cp:category>
</cp:coreProperties>
</file>