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20" w:rsidRPr="0018416A" w:rsidRDefault="005D3620" w:rsidP="00913B89">
      <w:pPr>
        <w:jc w:val="center"/>
        <w:rPr>
          <w:rFonts w:ascii="Hand writing Mutlu" w:hAnsi="Hand writing Mutlu" w:cs="Hand writing Mutlu"/>
          <w:sz w:val="56"/>
          <w:szCs w:val="5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alt="http://t0.gstatic.com/images?q=tbn:PthkaKibEt3h9M:http://www.urfaninsesi.net/wp-content/uploads/2009/07/telefon.jpg" style="position:absolute;left:0;text-align:left;margin-left:421.15pt;margin-top:-19.85pt;width:48pt;height:33pt;z-index:251658240;visibility:visible">
            <v:imagedata r:id="rId4" r:href="rId5"/>
            <w10:wrap type="square"/>
          </v:shape>
        </w:pict>
      </w:r>
      <w:r>
        <w:rPr>
          <w:noProof/>
          <w:lang w:eastAsia="tr-TR"/>
        </w:rPr>
        <w:pict>
          <v:shape id="Resim 7" o:spid="_x0000_s1027" type="#_x0000_t75" alt="İçerik" style="position:absolute;left:0;text-align:left;margin-left:-38.6pt;margin-top:-45.35pt;width:78pt;height:58.5pt;z-index:251657216;visibility:visible">
            <v:imagedata r:id="rId6" o:title=""/>
            <w10:wrap type="square"/>
          </v:shape>
        </w:pict>
      </w:r>
      <w:r w:rsidRPr="0018416A">
        <w:rPr>
          <w:rFonts w:ascii="Hand writing Mutlu" w:hAnsi="Hand writing Mutlu" w:cs="Hand writing Mutlu"/>
          <w:sz w:val="56"/>
          <w:szCs w:val="56"/>
        </w:rPr>
        <w:t>T t</w:t>
      </w:r>
    </w:p>
    <w:p w:rsidR="005D3620" w:rsidRDefault="005D3620" w:rsidP="00966BAE">
      <w:pPr>
        <w:jc w:val="both"/>
        <w:rPr>
          <w:rFonts w:ascii="Hand writing Mutlu" w:hAnsi="Hand writing Mutlu" w:cs="Hand writing Mutlu"/>
          <w:sz w:val="56"/>
          <w:szCs w:val="56"/>
        </w:rPr>
      </w:pPr>
      <w:r w:rsidRPr="0018416A">
        <w:rPr>
          <w:rFonts w:ascii="Hand writing Mutlu" w:hAnsi="Hand writing Mutlu" w:cs="Hand writing Mutlu"/>
          <w:sz w:val="56"/>
          <w:szCs w:val="56"/>
        </w:rPr>
        <w:t xml:space="preserve">T t t t t t t t t t t t t t t t t t t t T  t t t t t t t t t t t t t t t t t t t T t t t t t t t t t t t t t t t t t t t T t t t t t t t t t t t t t t t t t t t T t t t t t t t t t t t t t t t t t t t T t t t t t t t t t t t t t t t t t t t  T t t t t t t t t t t t t t t t t t t t T T T T T T T T T T T T T T T T T T T T T T T T T T T T T T T T T T T T T T T T T T T T T T T T T T T T T T T T T T T T T T T T T T T T T T T T T T T T T T T T </w:t>
      </w:r>
    </w:p>
    <w:p w:rsidR="005D3620" w:rsidRPr="0018416A" w:rsidRDefault="005D3620" w:rsidP="00966BAE">
      <w:pPr>
        <w:jc w:val="both"/>
        <w:rPr>
          <w:rFonts w:ascii="Hand writing Mutlu" w:hAnsi="Hand writing Mutlu" w:cs="Hand writing Mutlu"/>
          <w:sz w:val="56"/>
          <w:szCs w:val="56"/>
        </w:rPr>
      </w:pPr>
      <w:hyperlink r:id="rId7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sectPr w:rsidR="005D3620" w:rsidRPr="0018416A" w:rsidSect="00237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B89"/>
    <w:rsid w:val="00063BD1"/>
    <w:rsid w:val="0018416A"/>
    <w:rsid w:val="001D60B3"/>
    <w:rsid w:val="002374B8"/>
    <w:rsid w:val="00391238"/>
    <w:rsid w:val="003A0118"/>
    <w:rsid w:val="005D3620"/>
    <w:rsid w:val="00913B89"/>
    <w:rsid w:val="00966BAE"/>
    <w:rsid w:val="00C557CB"/>
    <w:rsid w:val="00E96E58"/>
    <w:rsid w:val="00FB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B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841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://t0.gstatic.com/images?q=tbn:PthkaKibEt3h9M:http://www.urfaninsesi.net/wp-content/uploads/2009/07/telefon.jp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75</Words>
  <Characters>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edanur</cp:lastModifiedBy>
  <cp:revision>4</cp:revision>
  <cp:lastPrinted>2013-11-01T04:58:00Z</cp:lastPrinted>
  <dcterms:created xsi:type="dcterms:W3CDTF">2013-10-31T19:29:00Z</dcterms:created>
  <dcterms:modified xsi:type="dcterms:W3CDTF">2013-11-06T18:57:00Z</dcterms:modified>
</cp:coreProperties>
</file>